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363" w:rsidRPr="003922B2" w:rsidRDefault="00FA4F9F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貳、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 w:rsidR="005103E0">
        <w:rPr>
          <w:rFonts w:ascii="標楷體" w:eastAsia="標楷體" w:hAnsi="標楷體"/>
          <w:b/>
          <w:spacing w:val="60"/>
          <w:sz w:val="32"/>
          <w:szCs w:val="32"/>
          <w:u w:val="single"/>
        </w:rPr>
        <w:t>113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 w:rsidR="005103E0">
        <w:rPr>
          <w:rFonts w:ascii="標楷體" w:eastAsia="標楷體" w:hAnsi="標楷體"/>
          <w:b/>
          <w:spacing w:val="60"/>
          <w:sz w:val="32"/>
          <w:szCs w:val="32"/>
          <w:u w:val="single"/>
        </w:rPr>
        <w:t>花蓮縣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6363" w:rsidRDefault="007F6363" w:rsidP="00517A51">
            <w:pPr>
              <w:pStyle w:val="af1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6A7A6D" w:rsidP="00466D60">
            <w:pPr>
              <w:pStyle w:val="af6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6A7A6D" w:rsidP="00466D60">
            <w:pPr>
              <w:pStyle w:val="af6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Pr="00C00697" w:rsidRDefault="006A7A6D" w:rsidP="00C00697">
            <w:pPr>
              <w:pStyle w:val="af6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6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947B3" w:rsidRDefault="00B663D4" w:rsidP="00466D60">
            <w:pPr>
              <w:pStyle w:val="af6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B663D4" w:rsidP="00466D60">
            <w:pPr>
              <w:pStyle w:val="af6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BB35AB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6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5103E0" w:rsidRPr="00A61CEB" w:rsidTr="00C54C9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A61CEB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tcBorders>
              <w:bottom w:val="nil"/>
            </w:tcBorders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5103E0" w:rsidRPr="00A61CEB" w:rsidTr="00C54C9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61CEB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31,064,532,000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61CEB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03E0" w:rsidRPr="00A61CEB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61CEB">
              <w:rPr>
                <w:rFonts w:ascii="新細明體" w:hAnsi="新細明體"/>
                <w:b/>
                <w:noProof/>
              </w:rPr>
              <w:t>31,202,659,751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61CEB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tcBorders>
              <w:bottom w:val="nil"/>
            </w:tcBorders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138,127,751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0.44</w:t>
            </w:r>
          </w:p>
        </w:tc>
      </w:tr>
      <w:tr w:rsidR="008C0319" w:rsidTr="00C54C9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8C0319" w:rsidRPr="005A1810" w:rsidRDefault="008C0319" w:rsidP="008C0319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351B2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0319" w:rsidRPr="008C0319" w:rsidRDefault="008C0319" w:rsidP="008C0319">
            <w:pPr>
              <w:widowControl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0"/>
              </w:rPr>
            </w:pPr>
            <w:r w:rsidRPr="008C031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4,604,958,000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0319" w:rsidRPr="008C0319" w:rsidRDefault="008C0319" w:rsidP="008C031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C031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14.82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0319" w:rsidRPr="008C0319" w:rsidRDefault="008C0319" w:rsidP="008C031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C031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5,423,326,035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0319" w:rsidRPr="008C0319" w:rsidRDefault="008C0319" w:rsidP="008C031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C031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17.38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0319" w:rsidRPr="008C0319" w:rsidRDefault="008C0319" w:rsidP="008C031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C031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818,368,035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C0319" w:rsidRPr="008C0319" w:rsidRDefault="008C0319" w:rsidP="008C031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C031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17.77 </w:t>
            </w:r>
          </w:p>
        </w:tc>
      </w:tr>
      <w:tr w:rsidR="008C0319" w:rsidTr="00C54C9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8C0319" w:rsidRPr="005A1810" w:rsidRDefault="008C0319" w:rsidP="008C0319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351B2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0319" w:rsidRPr="008C0319" w:rsidRDefault="008C0319" w:rsidP="008C031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C031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6,905,694,000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0319" w:rsidRPr="008C0319" w:rsidRDefault="008C0319" w:rsidP="008C031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C031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22.23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0319" w:rsidRPr="008C0319" w:rsidRDefault="008C0319" w:rsidP="008C031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C031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6,505,674,541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0319" w:rsidRPr="008C0319" w:rsidRDefault="008C0319" w:rsidP="008C031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C031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20.85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0319" w:rsidRPr="008C0319" w:rsidRDefault="008C0319" w:rsidP="008C031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C031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-400,019,459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C0319" w:rsidRPr="008C0319" w:rsidRDefault="008C0319" w:rsidP="008C031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C031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-5.79 </w:t>
            </w:r>
          </w:p>
        </w:tc>
      </w:tr>
      <w:tr w:rsidR="008C0319" w:rsidTr="00C54C9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8C0319" w:rsidRPr="005A1810" w:rsidRDefault="008C0319" w:rsidP="008C0319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351B2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0319" w:rsidRPr="008C0319" w:rsidRDefault="008C0319" w:rsidP="008C031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C031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19,553,880,000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0319" w:rsidRPr="008C0319" w:rsidRDefault="008C0319" w:rsidP="008C031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C031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62.95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0319" w:rsidRPr="008C0319" w:rsidRDefault="008C0319" w:rsidP="008C031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C031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19,273,659,175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0319" w:rsidRPr="008C0319" w:rsidRDefault="008C0319" w:rsidP="008C031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C031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61.77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0319" w:rsidRPr="008C0319" w:rsidRDefault="008C0319" w:rsidP="008C031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C031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-280,220,825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C0319" w:rsidRPr="008C0319" w:rsidRDefault="008C0319" w:rsidP="008C031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C031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-1.43 </w:t>
            </w:r>
          </w:p>
        </w:tc>
      </w:tr>
      <w:tr w:rsidR="005103E0" w:rsidRPr="00A61CEB" w:rsidTr="00C54C9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61CEB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25,281,729,000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61CEB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23,359,926,475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- 1,921,802,525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- 7.60</w:t>
            </w:r>
          </w:p>
        </w:tc>
      </w:tr>
      <w:tr w:rsidR="005103E0" w:rsidTr="00C54C9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5103E0" w:rsidRPr="005A1810" w:rsidRDefault="005103E0" w:rsidP="00A92125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351B2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03E0" w:rsidRPr="00C54C99" w:rsidRDefault="005103E0" w:rsidP="009E5CFD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2</w:t>
            </w:r>
            <w:r w:rsidR="009E5CFD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5</w:t>
            </w: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,</w:t>
            </w:r>
            <w:r w:rsidR="009E5CFD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154</w:t>
            </w: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,</w:t>
            </w:r>
            <w:r w:rsidR="009E5CFD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529</w:t>
            </w: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,000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103E0" w:rsidRPr="006B0955" w:rsidRDefault="009E5CFD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99.50</w:t>
            </w:r>
          </w:p>
        </w:tc>
        <w:tc>
          <w:tcPr>
            <w:tcW w:w="3827" w:type="dxa"/>
            <w:tcBorders>
              <w:top w:val="nil"/>
            </w:tcBorders>
            <w:shd w:val="clear" w:color="auto" w:fill="auto"/>
            <w:vAlign w:val="center"/>
          </w:tcPr>
          <w:p w:rsidR="005103E0" w:rsidRPr="00C54C99" w:rsidRDefault="005103E0" w:rsidP="009E5CFD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2</w:t>
            </w:r>
            <w:r w:rsidR="009E5CFD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</w:t>
            </w: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,</w:t>
            </w:r>
            <w:r w:rsidR="009E5CFD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263</w:t>
            </w: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,</w:t>
            </w:r>
            <w:r w:rsidR="009E5CFD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714</w:t>
            </w: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,</w:t>
            </w:r>
            <w:r w:rsidR="009E5CFD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116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center"/>
          </w:tcPr>
          <w:p w:rsidR="005103E0" w:rsidRPr="006B0955" w:rsidRDefault="009E5CFD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99.59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auto"/>
            <w:vAlign w:val="center"/>
          </w:tcPr>
          <w:p w:rsidR="005103E0" w:rsidRPr="00C54C99" w:rsidRDefault="005103E0" w:rsidP="009E5CFD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- 1,8</w:t>
            </w:r>
            <w:r w:rsidR="009E5CFD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90</w:t>
            </w: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,</w:t>
            </w:r>
            <w:r w:rsidR="009E5CFD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814</w:t>
            </w: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,</w:t>
            </w:r>
            <w:r w:rsidR="009E5CFD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884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03E0" w:rsidRPr="006B0955" w:rsidRDefault="009E5CFD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9E5CFD">
              <w:rPr>
                <w:rFonts w:ascii="新細明體" w:hAnsi="新細明體"/>
                <w:noProof/>
              </w:rPr>
              <w:t xml:space="preserve">- </w:t>
            </w:r>
            <w:r>
              <w:rPr>
                <w:rFonts w:ascii="新細明體" w:eastAsia="新細明體" w:hAnsi="新細明體" w:hint="eastAsia"/>
              </w:rPr>
              <w:t>7.52</w:t>
            </w:r>
          </w:p>
        </w:tc>
      </w:tr>
      <w:tr w:rsidR="005103E0" w:rsidTr="00D94E0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5103E0" w:rsidRPr="005A1810" w:rsidRDefault="005103E0" w:rsidP="00A92125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351B2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tcBorders>
              <w:top w:val="nil"/>
            </w:tcBorders>
            <w:shd w:val="clear" w:color="auto" w:fill="auto"/>
            <w:vAlign w:val="center"/>
          </w:tcPr>
          <w:p w:rsidR="005103E0" w:rsidRPr="00C54C99" w:rsidRDefault="005103E0" w:rsidP="00C54C9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127,200,000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center"/>
          </w:tcPr>
          <w:p w:rsidR="005103E0" w:rsidRPr="006B0955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351B2">
              <w:rPr>
                <w:rFonts w:ascii="新細明體" w:hAnsi="新細明體"/>
                <w:noProof/>
              </w:rPr>
              <w:t>0.50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103E0" w:rsidRPr="00C54C99" w:rsidRDefault="005103E0" w:rsidP="00C54C9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96,212,359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103E0" w:rsidRPr="006B0955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351B2">
              <w:rPr>
                <w:rFonts w:ascii="新細明體" w:hAnsi="新細明體"/>
                <w:noProof/>
              </w:rPr>
              <w:t>0.41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103E0" w:rsidRPr="00C54C99" w:rsidRDefault="005103E0" w:rsidP="00C54C9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- 30,987,641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03E0" w:rsidRPr="006B0955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351B2">
              <w:rPr>
                <w:rFonts w:ascii="新細明體" w:hAnsi="新細明體"/>
                <w:noProof/>
              </w:rPr>
              <w:t>- 24.36</w:t>
            </w:r>
          </w:p>
        </w:tc>
      </w:tr>
      <w:tr w:rsidR="005103E0" w:rsidRPr="00A61CEB" w:rsidTr="00A9212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61CEB">
              <w:rPr>
                <w:rFonts w:ascii="標楷體" w:hAnsi="標楷體" w:hint="eastAsia"/>
                <w:b/>
                <w:noProof/>
              </w:rPr>
              <w:t>(三)經常門賸餘（差短-）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5,782,803,000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61CEB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7,842,733,276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2,059,930,276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61CEB">
              <w:rPr>
                <w:rFonts w:ascii="新細明體" w:hAnsi="新細明體"/>
                <w:b/>
                <w:noProof/>
              </w:rPr>
              <w:t>35.62</w:t>
            </w:r>
          </w:p>
        </w:tc>
      </w:tr>
      <w:tr w:rsidR="005103E0" w:rsidRPr="00A61CEB" w:rsidTr="00A9212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A61CEB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5103E0" w:rsidRPr="00A61CEB" w:rsidTr="00A9212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61CEB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10,000,000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61CEB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7,821,000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61CEB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- 2,179,000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- 21.79</w:t>
            </w:r>
          </w:p>
        </w:tc>
      </w:tr>
      <w:tr w:rsidR="005103E0" w:rsidTr="00A9212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5103E0" w:rsidRPr="005A1810" w:rsidRDefault="005103E0" w:rsidP="00A92125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351B2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103E0" w:rsidRPr="00C54C99" w:rsidRDefault="005103E0" w:rsidP="00C54C9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10,000,000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03E0" w:rsidRPr="006B0955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351B2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103E0" w:rsidRPr="00C54C99" w:rsidRDefault="005103E0" w:rsidP="00C54C9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7,821,000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103E0" w:rsidRPr="00C54C99" w:rsidRDefault="005103E0" w:rsidP="00C54C9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103E0" w:rsidRPr="00C54C99" w:rsidRDefault="005103E0" w:rsidP="00C54C9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- 2,179,000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03E0" w:rsidRPr="006B0955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351B2">
              <w:rPr>
                <w:rFonts w:ascii="新細明體" w:hAnsi="新細明體"/>
                <w:noProof/>
              </w:rPr>
              <w:t>- 21.79</w:t>
            </w:r>
          </w:p>
        </w:tc>
      </w:tr>
      <w:tr w:rsidR="005103E0" w:rsidRPr="00A61CEB" w:rsidTr="00A9212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61CEB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6,496,520,000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61CEB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6,053,116,867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- 443,403,133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61CEB">
              <w:rPr>
                <w:rFonts w:ascii="新細明體" w:hAnsi="新細明體"/>
                <w:b/>
                <w:noProof/>
              </w:rPr>
              <w:t>- 6.83</w:t>
            </w:r>
          </w:p>
        </w:tc>
      </w:tr>
      <w:tr w:rsidR="00EE3185" w:rsidRPr="00A61CEB" w:rsidTr="00A9212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EE3185" w:rsidRPr="00EE3185" w:rsidRDefault="00EE3185" w:rsidP="00EE3185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noProof/>
              </w:rPr>
            </w:pPr>
            <w:r>
              <w:rPr>
                <w:rFonts w:ascii="標楷體" w:hAnsi="標楷體" w:hint="eastAsia"/>
                <w:noProof/>
              </w:rPr>
              <w:t xml:space="preserve">  </w:t>
            </w:r>
            <w:r w:rsidRPr="00EE3185">
              <w:rPr>
                <w:rFonts w:ascii="標楷體" w:hAnsi="標楷體" w:hint="eastAsia"/>
                <w:noProof/>
              </w:rPr>
              <w:t>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E3185" w:rsidRPr="00C54C99" w:rsidRDefault="00EE3185" w:rsidP="00C54C9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6,496,520,000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185" w:rsidRPr="00C54C99" w:rsidRDefault="00EE3185" w:rsidP="00C54C9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E3185" w:rsidRPr="00C54C99" w:rsidRDefault="00EE3185" w:rsidP="00C54C9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6,053,116,867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3185" w:rsidRPr="00C54C99" w:rsidRDefault="00EE3185" w:rsidP="00C54C9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E3185" w:rsidRPr="00C54C99" w:rsidRDefault="00EE3185" w:rsidP="00C54C99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54C99">
              <w:rPr>
                <w:rFonts w:asciiTheme="minorEastAsia" w:eastAsiaTheme="minorEastAsia" w:hAnsiTheme="minorEastAsia"/>
                <w:color w:val="000000"/>
                <w:sz w:val="20"/>
              </w:rPr>
              <w:t>- 443,403,133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185" w:rsidRPr="00EE3185" w:rsidRDefault="00EE3185" w:rsidP="00EE318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E3185">
              <w:rPr>
                <w:rFonts w:ascii="新細明體" w:hAnsi="新細明體"/>
                <w:noProof/>
              </w:rPr>
              <w:t>- 6.83</w:t>
            </w:r>
          </w:p>
        </w:tc>
      </w:tr>
      <w:tr w:rsidR="005103E0" w:rsidRPr="00A61CEB" w:rsidTr="00A9212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61CEB">
              <w:rPr>
                <w:rFonts w:ascii="標楷體" w:hAnsi="標楷體" w:hint="eastAsia"/>
                <w:b/>
                <w:noProof/>
              </w:rPr>
              <w:t>(三)資本門賸餘（差短-）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103E0" w:rsidRPr="00C54C99" w:rsidRDefault="00C54C99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 xml:space="preserve">- </w:t>
            </w:r>
            <w:r w:rsidR="005103E0" w:rsidRPr="00A61CEB">
              <w:rPr>
                <w:rFonts w:ascii="新細明體" w:hAnsi="新細明體"/>
                <w:b/>
                <w:noProof/>
              </w:rPr>
              <w:t>6,486,520,000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61CEB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- 6,045,295,867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61CEB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441,224,133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61CEB">
              <w:rPr>
                <w:rFonts w:ascii="新細明體" w:hAnsi="新細明體"/>
                <w:b/>
                <w:noProof/>
              </w:rPr>
              <w:t>- 6.80</w:t>
            </w:r>
          </w:p>
        </w:tc>
      </w:tr>
      <w:tr w:rsidR="005103E0" w:rsidRPr="00A61CEB" w:rsidTr="00A9212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A61CEB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- 703,717,000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61CEB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1,797,437,409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61CEB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103E0" w:rsidRPr="00C54C99" w:rsidRDefault="005103E0" w:rsidP="00C54C99">
            <w:pPr>
              <w:pStyle w:val="af6"/>
              <w:ind w:leftChars="0" w:left="0" w:rightChars="0" w:right="0"/>
              <w:jc w:val="right"/>
              <w:rPr>
                <w:rFonts w:ascii="新細明體" w:hAnsi="新細明體"/>
                <w:b/>
                <w:noProof/>
              </w:rPr>
            </w:pPr>
            <w:r w:rsidRPr="00A61CEB">
              <w:rPr>
                <w:rFonts w:ascii="新細明體" w:hAnsi="新細明體"/>
                <w:b/>
                <w:noProof/>
              </w:rPr>
              <w:t>2,501,154,409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03E0" w:rsidRPr="00A61CEB" w:rsidRDefault="005103E0" w:rsidP="00A92125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61CEB">
              <w:rPr>
                <w:rFonts w:ascii="新細明體" w:hAnsi="新細明體"/>
                <w:b/>
                <w:noProof/>
              </w:rPr>
              <w:t>--</w:t>
            </w:r>
          </w:p>
        </w:tc>
      </w:tr>
    </w:tbl>
    <w:p w:rsidR="001A33AF" w:rsidRPr="004175A0" w:rsidRDefault="001A33AF" w:rsidP="00871D12">
      <w:pPr>
        <w:pStyle w:val="af2"/>
        <w:spacing w:line="240" w:lineRule="exact"/>
        <w:ind w:left="320" w:hangingChars="178" w:hanging="320"/>
        <w:rPr>
          <w:sz w:val="18"/>
          <w:szCs w:val="18"/>
        </w:rPr>
      </w:pPr>
      <w:bookmarkStart w:id="0" w:name="_GoBack"/>
      <w:bookmarkEnd w:id="0"/>
    </w:p>
    <w:sectPr w:rsidR="001A33AF" w:rsidRPr="004175A0" w:rsidSect="00872A47">
      <w:headerReference w:type="even" r:id="rId6"/>
      <w:footerReference w:type="even" r:id="rId7"/>
      <w:footerReference w:type="default" r:id="rId8"/>
      <w:pgSz w:w="23811" w:h="16838" w:orient="landscape" w:code="8"/>
      <w:pgMar w:top="567" w:right="1418" w:bottom="567" w:left="1418" w:header="567" w:footer="56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3E0" w:rsidRDefault="005103E0" w:rsidP="00BC6307">
      <w:r>
        <w:separator/>
      </w:r>
    </w:p>
  </w:endnote>
  <w:endnote w:type="continuationSeparator" w:id="0">
    <w:p w:rsidR="005103E0" w:rsidRDefault="005103E0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7"/>
        <w:rFonts w:ascii="標楷體" w:eastAsia="標楷體" w:hAnsi="標楷體"/>
      </w:rPr>
      <w:fldChar w:fldCharType="begin"/>
    </w:r>
    <w:r w:rsidRPr="003C08EA">
      <w:rPr>
        <w:rStyle w:val="a7"/>
        <w:rFonts w:ascii="標楷體" w:eastAsia="標楷體" w:hAnsi="標楷體"/>
      </w:rPr>
      <w:instrText xml:space="preserve"> PAGE </w:instrText>
    </w:r>
    <w:r w:rsidR="004576B4" w:rsidRPr="003C08EA">
      <w:rPr>
        <w:rStyle w:val="a7"/>
        <w:rFonts w:ascii="標楷體" w:eastAsia="標楷體" w:hAnsi="標楷體"/>
      </w:rPr>
      <w:fldChar w:fldCharType="separate"/>
    </w:r>
    <w:r w:rsidR="00872A47">
      <w:rPr>
        <w:rStyle w:val="a7"/>
        <w:rFonts w:ascii="標楷體" w:eastAsia="標楷體" w:hAnsi="標楷體"/>
        <w:noProof/>
      </w:rPr>
      <w:t>2</w:t>
    </w:r>
    <w:r w:rsidR="004576B4" w:rsidRPr="003C08EA">
      <w:rPr>
        <w:rStyle w:val="a7"/>
        <w:rFonts w:ascii="標楷體" w:eastAsia="標楷體" w:hAnsi="標楷體"/>
      </w:rPr>
      <w:fldChar w:fldCharType="end"/>
    </w:r>
  </w:p>
  <w:p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2042332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:rsidR="004869FB" w:rsidRPr="00872A47" w:rsidRDefault="00872A47" w:rsidP="00872A47">
        <w:pPr>
          <w:pStyle w:val="a4"/>
          <w:jc w:val="center"/>
          <w:rPr>
            <w:rFonts w:ascii="標楷體" w:eastAsia="標楷體" w:hAnsi="標楷體" w:hint="eastAsia"/>
          </w:rPr>
        </w:pPr>
        <w:r w:rsidRPr="000A5CAC">
          <w:rPr>
            <w:rFonts w:ascii="標楷體" w:eastAsia="標楷體" w:hAnsi="標楷體" w:hint="eastAsia"/>
          </w:rPr>
          <w:t xml:space="preserve">第 </w:t>
        </w:r>
        <w:r>
          <w:rPr>
            <w:rFonts w:ascii="標楷體" w:eastAsia="標楷體" w:hAnsi="標楷體"/>
          </w:rPr>
          <w:t>2</w:t>
        </w:r>
        <w:r w:rsidRPr="000A5CAC">
          <w:rPr>
            <w:rFonts w:ascii="標楷體" w:eastAsia="標楷體" w:hAnsi="標楷體" w:hint="eastAsia"/>
          </w:rPr>
          <w:t>-</w:t>
        </w:r>
        <w:r>
          <w:rPr>
            <w:rFonts w:ascii="標楷體" w:eastAsia="標楷體" w:hAnsi="標楷體"/>
          </w:rPr>
          <w:t>1</w:t>
        </w:r>
        <w:r w:rsidRPr="000A5CAC">
          <w:rPr>
            <w:rFonts w:ascii="標楷體" w:eastAsia="標楷體" w:hAnsi="標楷體" w:hint="eastAsia"/>
          </w:rPr>
          <w:t xml:space="preserve"> 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3E0" w:rsidRDefault="005103E0" w:rsidP="00BC6307">
      <w:r>
        <w:separator/>
      </w:r>
    </w:p>
  </w:footnote>
  <w:footnote w:type="continuationSeparator" w:id="0">
    <w:p w:rsidR="005103E0" w:rsidRDefault="005103E0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3E0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03E0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2A47"/>
    <w:rsid w:val="00873EEE"/>
    <w:rsid w:val="008777FC"/>
    <w:rsid w:val="00886A55"/>
    <w:rsid w:val="00896447"/>
    <w:rsid w:val="00896993"/>
    <w:rsid w:val="008B1434"/>
    <w:rsid w:val="008C0319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86754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E5CFD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AE7478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99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4E09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3185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4F9F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2A361851"/>
  <w15:chartTrackingRefBased/>
  <w15:docId w15:val="{A4642EFF-10EC-4D9E-BD12-734AA0BE6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872A4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neOts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UneOts審定後收支性質及餘絀簡明分析表A3.dot</Template>
  <TotalTime>1</TotalTime>
  <Pages>1</Pages>
  <Words>287</Words>
  <Characters>790</Characters>
  <Application>Microsoft Office Word</Application>
  <DocSecurity>0</DocSecurity>
  <Lines>6</Lines>
  <Paragraphs>2</Paragraphs>
  <ScaleCrop>false</ScaleCrop>
  <Company>nao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鄭淑玲</dc:creator>
  <cp:keywords/>
  <cp:lastModifiedBy>高慧玲</cp:lastModifiedBy>
  <cp:revision>2</cp:revision>
  <cp:lastPrinted>2025-05-24T05:58:00Z</cp:lastPrinted>
  <dcterms:created xsi:type="dcterms:W3CDTF">2025-06-17T02:58:00Z</dcterms:created>
  <dcterms:modified xsi:type="dcterms:W3CDTF">2025-06-17T02:58:00Z</dcterms:modified>
</cp:coreProperties>
</file>