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4B22AF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176"/>
        <w:gridCol w:w="1418"/>
        <w:gridCol w:w="1196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:rsidTr="00EC7591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176" w:type="dxa"/>
            <w:vMerge w:val="restart"/>
            <w:vAlign w:val="center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0984" w:type="dxa"/>
            <w:gridSpan w:val="8"/>
            <w:tcBorders>
              <w:right w:val="single" w:sz="12" w:space="0" w:color="auto"/>
            </w:tcBorders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4B22AF">
              <w:rPr>
                <w:rFonts w:eastAsia="標楷體" w:hint="eastAsia"/>
                <w:b/>
                <w:bCs/>
                <w:sz w:val="22"/>
              </w:rPr>
              <w:t>縣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:rsidTr="00EC7591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176" w:type="dxa"/>
            <w:vMerge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614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:rsidTr="00EC7591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176" w:type="dxa"/>
            <w:vMerge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196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4B22AF" w:rsidRPr="006B4913" w:rsidTr="00EC7591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4B22AF" w:rsidRPr="006B4913" w:rsidRDefault="00812D79" w:rsidP="00146FA6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</w:t>
            </w:r>
            <w:r w:rsidR="004B22AF" w:rsidRPr="006B491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計</w:t>
            </w:r>
          </w:p>
        </w:tc>
        <w:tc>
          <w:tcPr>
            <w:tcW w:w="3176" w:type="dxa"/>
            <w:tcBorders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4B22AF" w:rsidRPr="006B4913" w:rsidTr="00EC759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6B4913">
              <w:rPr>
                <w:rFonts w:ascii="新細明體" w:hAnsi="新細明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B491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2A13">
              <w:rPr>
                <w:rFonts w:ascii="新細明體" w:hAnsi="新細明體"/>
                <w:b/>
                <w:noProof/>
                <w:sz w:val="20"/>
              </w:rPr>
              <w:t>106,865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B22AF" w:rsidRPr="006B4913" w:rsidRDefault="004B22AF" w:rsidP="00146FA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4B22AF" w:rsidRPr="006C7AF6" w:rsidTr="00EC759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B22AF" w:rsidRPr="00C87AFA" w:rsidRDefault="004B22AF" w:rsidP="00146FA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C87AFA" w:rsidRDefault="004B22AF" w:rsidP="00146FA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51139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C87AFA" w:rsidRDefault="004B22AF" w:rsidP="00146FA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6C7AF6" w:rsidRDefault="004B22AF" w:rsidP="00146FA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511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花蓮縣文化局</w:t>
            </w:r>
          </w:p>
        </w:tc>
        <w:tc>
          <w:tcPr>
            <w:tcW w:w="3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6C7AF6" w:rsidRDefault="004B22AF" w:rsidP="00146FA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B22AF" w:rsidRPr="006C7AF6" w:rsidRDefault="004B22AF" w:rsidP="00146FA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4B22AF" w:rsidRPr="006C7AF6" w:rsidTr="00EC759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B22AF" w:rsidRPr="00C87AFA" w:rsidRDefault="004B22AF" w:rsidP="00146FA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:rsidR="004B22AF" w:rsidRPr="00C87AFA" w:rsidRDefault="004B22AF" w:rsidP="00146FA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:rsidR="004B22AF" w:rsidRPr="00C87AFA" w:rsidRDefault="004B22AF" w:rsidP="00146FA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51139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:rsidR="004B22AF" w:rsidRPr="006C7AF6" w:rsidRDefault="004B22AF" w:rsidP="00146FA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511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財產孳息</w:t>
            </w:r>
          </w:p>
        </w:tc>
        <w:tc>
          <w:tcPr>
            <w:tcW w:w="3176" w:type="dxa"/>
            <w:tcBorders>
              <w:top w:val="nil"/>
            </w:tcBorders>
            <w:shd w:val="clear" w:color="auto" w:fill="auto"/>
          </w:tcPr>
          <w:p w:rsidR="004B22AF" w:rsidRPr="006C7AF6" w:rsidRDefault="004B22AF" w:rsidP="00B63F5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511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吉安慶修院委託經營管理權利金</w:t>
            </w:r>
            <w:r w:rsidR="00A51A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及</w:t>
            </w:r>
            <w:r w:rsidR="00A51ABE" w:rsidRPr="00A51A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定著土地使用補償金</w:t>
            </w:r>
            <w:r w:rsidR="00A51A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已收取</w:t>
            </w:r>
            <w:r w:rsidRPr="000511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，誤列應收</w:t>
            </w:r>
            <w:r w:rsidR="00B63F5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數</w:t>
            </w:r>
            <w:r w:rsidRPr="000511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1196" w:type="dxa"/>
            <w:tcBorders>
              <w:top w:val="nil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22AF" w:rsidRPr="00962A13" w:rsidRDefault="004B22AF" w:rsidP="00146FA6">
            <w:pPr>
              <w:jc w:val="right"/>
              <w:rPr>
                <w:rFonts w:ascii="新細明體" w:hAnsi="新細明體"/>
                <w:sz w:val="20"/>
              </w:rPr>
            </w:pPr>
            <w:r w:rsidRPr="00962A13">
              <w:rPr>
                <w:rFonts w:ascii="新細明體" w:hAnsi="新細明體"/>
                <w:noProof/>
                <w:sz w:val="20"/>
              </w:rPr>
              <w:t>106,865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4B22AF" w:rsidRPr="006C7AF6" w:rsidRDefault="004B22AF" w:rsidP="00146FA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51139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 </w:t>
            </w:r>
          </w:p>
        </w:tc>
      </w:tr>
    </w:tbl>
    <w:p w:rsidR="00F31595" w:rsidRDefault="00F31595" w:rsidP="00A51ABE">
      <w:pPr>
        <w:ind w:right="-186"/>
        <w:jc w:val="both"/>
        <w:rPr>
          <w:rFonts w:ascii="標楷體" w:eastAsia="標楷體" w:hAnsi="標楷體"/>
          <w:sz w:val="20"/>
        </w:rPr>
      </w:pPr>
      <w:bookmarkStart w:id="0" w:name="_GoBack"/>
      <w:bookmarkEnd w:id="0"/>
    </w:p>
    <w:sectPr w:rsidR="00F31595" w:rsidSect="00D61A1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2AF" w:rsidRDefault="004B22AF">
      <w:r>
        <w:separator/>
      </w:r>
    </w:p>
  </w:endnote>
  <w:endnote w:type="continuationSeparator" w:id="0">
    <w:p w:rsidR="004B22AF" w:rsidRDefault="004B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A1A" w:rsidRDefault="00D61A1A" w:rsidP="00D61A1A">
    <w:pPr>
      <w:pStyle w:val="a5"/>
      <w:jc w:val="center"/>
    </w:pPr>
    <w:r w:rsidRPr="006526F5">
      <w:rPr>
        <w:rFonts w:ascii="標楷體" w:eastAsia="標楷體" w:hAnsi="標楷體" w:hint="eastAsia"/>
      </w:rPr>
      <w:t>第</w:t>
    </w:r>
    <w:r w:rsidRPr="006526F5">
      <w:rPr>
        <w:rFonts w:ascii="標楷體" w:eastAsia="標楷體" w:hAnsi="標楷體"/>
      </w:rPr>
      <w:t>1</w:t>
    </w:r>
    <w:r>
      <w:rPr>
        <w:rFonts w:ascii="標楷體" w:eastAsia="標楷體" w:hAnsi="標楷體" w:hint="eastAsia"/>
      </w:rPr>
      <w:t>-</w:t>
    </w:r>
    <w:r w:rsidRPr="006526F5">
      <w:rPr>
        <w:rFonts w:ascii="標楷體" w:eastAsia="標楷體" w:hAnsi="標楷體"/>
      </w:rPr>
      <w:fldChar w:fldCharType="begin"/>
    </w:r>
    <w:r w:rsidRPr="006526F5">
      <w:rPr>
        <w:rFonts w:ascii="標楷體" w:eastAsia="標楷體" w:hAnsi="標楷體"/>
      </w:rPr>
      <w:instrText>PAGE   \* MERGEFORMAT</w:instrText>
    </w:r>
    <w:r w:rsidRPr="006526F5">
      <w:rPr>
        <w:rFonts w:ascii="標楷體" w:eastAsia="標楷體" w:hAnsi="標楷體"/>
      </w:rPr>
      <w:fldChar w:fldCharType="separate"/>
    </w:r>
    <w:r w:rsidRPr="00D61A1A">
      <w:rPr>
        <w:rFonts w:ascii="標楷體" w:eastAsia="標楷體" w:hAnsi="標楷體"/>
        <w:noProof/>
        <w:lang w:val="zh-TW"/>
      </w:rPr>
      <w:t>1</w:t>
    </w:r>
    <w:r w:rsidRPr="006526F5">
      <w:rPr>
        <w:rFonts w:ascii="標楷體" w:eastAsia="標楷體" w:hAnsi="標楷體"/>
      </w:rPr>
      <w:fldChar w:fldCharType="end"/>
    </w:r>
    <w:r w:rsidRPr="006526F5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2AF" w:rsidRDefault="004B22AF">
      <w:r>
        <w:separator/>
      </w:r>
    </w:p>
  </w:footnote>
  <w:footnote w:type="continuationSeparator" w:id="0">
    <w:p w:rsidR="004B22AF" w:rsidRDefault="004B2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A6B" w:rsidRDefault="00A51ABE">
    <w:pPr>
      <w:pStyle w:val="a3"/>
      <w:jc w:val="center"/>
    </w:pPr>
    <w:r w:rsidRPr="00A51ABE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51AB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51ABE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A51AB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A1A" w:rsidRDefault="00D61A1A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壹、總決算修正數</w:t>
    </w:r>
  </w:p>
  <w:p w:rsidR="00763A6B" w:rsidRDefault="00D61A1A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一、</w:t>
    </w:r>
    <w:r w:rsidR="00763A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51ABE" w:rsidRPr="00A51ABE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年度</w:t>
    </w:r>
    <w:r w:rsidR="00A51ABE" w:rsidRPr="00A51ABE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763A6B">
      <w:rPr>
        <w:rFonts w:ascii="標楷體" w:eastAsia="標楷體" w:hint="eastAsia"/>
        <w:b/>
        <w:spacing w:val="60"/>
        <w:sz w:val="32"/>
        <w:u w:val="single"/>
      </w:rPr>
      <w:t>總決算歲</w:t>
    </w:r>
    <w:r w:rsidR="00763A6B">
      <w:rPr>
        <w:rFonts w:eastAsia="標楷體" w:hint="eastAsia"/>
        <w:b/>
        <w:spacing w:val="60"/>
        <w:sz w:val="32"/>
        <w:u w:val="single"/>
      </w:rPr>
      <w:t>入</w:t>
    </w:r>
    <w:r w:rsidR="00763A6B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763A6B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2AF"/>
    <w:rsid w:val="00275B3F"/>
    <w:rsid w:val="002C1B9B"/>
    <w:rsid w:val="004A7EFE"/>
    <w:rsid w:val="004B22AF"/>
    <w:rsid w:val="00610C0F"/>
    <w:rsid w:val="006C7AF6"/>
    <w:rsid w:val="00763A6B"/>
    <w:rsid w:val="007B63B3"/>
    <w:rsid w:val="00812D79"/>
    <w:rsid w:val="00912D0E"/>
    <w:rsid w:val="00962A13"/>
    <w:rsid w:val="00A51ABE"/>
    <w:rsid w:val="00A8063F"/>
    <w:rsid w:val="00A95D81"/>
    <w:rsid w:val="00B63F51"/>
    <w:rsid w:val="00C87AFA"/>
    <w:rsid w:val="00C96114"/>
    <w:rsid w:val="00D61A1A"/>
    <w:rsid w:val="00EC7591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A998591"/>
  <w15:chartTrackingRefBased/>
  <w15:docId w15:val="{A1E45B9F-C0E7-4BDE-8B4A-8C6C49FF4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A51A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51ABE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頁首 字元"/>
    <w:basedOn w:val="a0"/>
    <w:link w:val="a3"/>
    <w:uiPriority w:val="99"/>
    <w:semiHidden/>
    <w:rsid w:val="00D61A1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grBmWI7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ggrBmWI7歲入決算修正數明細表.dot</Template>
  <TotalTime>1</TotalTime>
  <Pages>1</Pages>
  <Words>137</Words>
  <Characters>219</Characters>
  <Application>Microsoft Office Word</Application>
  <DocSecurity>0</DocSecurity>
  <Lines>1</Lines>
  <Paragraphs>1</Paragraphs>
  <ScaleCrop>false</ScaleCrop>
  <Company>N.A.O.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鄭淑玲</dc:creator>
  <cp:keywords/>
  <cp:lastModifiedBy>高慧玲</cp:lastModifiedBy>
  <cp:revision>2</cp:revision>
  <cp:lastPrinted>2025-05-23T06:27:00Z</cp:lastPrinted>
  <dcterms:created xsi:type="dcterms:W3CDTF">2025-06-18T00:56:00Z</dcterms:created>
  <dcterms:modified xsi:type="dcterms:W3CDTF">2025-06-18T00:56:00Z</dcterms:modified>
</cp:coreProperties>
</file>