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D961C" w14:textId="2A61AC7E" w:rsidR="00505E7B" w:rsidRPr="0053555E" w:rsidRDefault="00505E7B" w:rsidP="00BA1F9D">
      <w:pPr>
        <w:spacing w:line="440" w:lineRule="exact"/>
        <w:jc w:val="right"/>
        <w:rPr>
          <w:rFonts w:hAnsi="新細明體" w:cs="新細明體"/>
          <w:kern w:val="0"/>
          <w:sz w:val="20"/>
        </w:rPr>
      </w:pPr>
      <w:bookmarkStart w:id="0" w:name="_Hlk194051429"/>
    </w:p>
    <w:p w14:paraId="52C4631F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531B89E2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62857E70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365078A3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4830D8E9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14FE385E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77C519D4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5F7CD63F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53340F05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0F310E62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680177BA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1B5B0845" w14:textId="77777777" w:rsidR="00505E7B" w:rsidRPr="0053555E" w:rsidRDefault="00505E7B" w:rsidP="00505E7B">
      <w:pPr>
        <w:autoSpaceDE w:val="0"/>
        <w:autoSpaceDN w:val="0"/>
        <w:spacing w:before="84"/>
        <w:rPr>
          <w:rFonts w:hAnsi="新細明體" w:cs="新細明體"/>
          <w:kern w:val="0"/>
          <w:sz w:val="20"/>
        </w:rPr>
      </w:pPr>
    </w:p>
    <w:p w14:paraId="0E58EF8C" w14:textId="4CB4CDD6" w:rsidR="00505E7B" w:rsidRPr="0053555E" w:rsidRDefault="00505E7B" w:rsidP="00505E7B">
      <w:pPr>
        <w:autoSpaceDE w:val="0"/>
        <w:autoSpaceDN w:val="0"/>
        <w:ind w:left="2244"/>
        <w:rPr>
          <w:rFonts w:hAnsi="新細明體" w:cs="新細明體"/>
          <w:kern w:val="0"/>
          <w:sz w:val="20"/>
        </w:rPr>
      </w:pPr>
    </w:p>
    <w:p w14:paraId="04EA9558" w14:textId="52DAFBAC" w:rsidR="00505E7B" w:rsidRPr="0053555E" w:rsidRDefault="00E5445C" w:rsidP="00481C48">
      <w:pPr>
        <w:autoSpaceDE w:val="0"/>
        <w:autoSpaceDN w:val="0"/>
        <w:spacing w:afterLines="100" w:after="360" w:line="480" w:lineRule="auto"/>
        <w:jc w:val="center"/>
        <w:rPr>
          <w:rFonts w:hAnsi="新細明體" w:cs="新細明體"/>
          <w:kern w:val="0"/>
          <w:sz w:val="56"/>
        </w:rPr>
      </w:pPr>
      <w:r w:rsidRPr="00407FAA">
        <w:rPr>
          <w:rFonts w:ascii="標楷體" w:eastAsia="標楷體" w:hAnsi="標楷體" w:hint="eastAsia"/>
          <w:b/>
          <w:bCs/>
          <w:spacing w:val="110"/>
          <w:kern w:val="16"/>
          <w:sz w:val="80"/>
          <w:szCs w:val="80"/>
        </w:rPr>
        <w:t>中華民國</w:t>
      </w:r>
      <w:proofErr w:type="gramStart"/>
      <w:r w:rsidRPr="00407FAA">
        <w:rPr>
          <w:rFonts w:ascii="標楷體" w:eastAsia="標楷體" w:hAnsi="標楷體" w:hint="eastAsia"/>
          <w:b/>
          <w:bCs/>
          <w:spacing w:val="110"/>
          <w:kern w:val="16"/>
          <w:sz w:val="80"/>
          <w:szCs w:val="80"/>
        </w:rPr>
        <w:t>11</w:t>
      </w:r>
      <w:r>
        <w:rPr>
          <w:rFonts w:ascii="標楷體" w:eastAsia="標楷體" w:hAnsi="標楷體" w:hint="eastAsia"/>
          <w:b/>
          <w:bCs/>
          <w:spacing w:val="110"/>
          <w:kern w:val="16"/>
          <w:sz w:val="80"/>
          <w:szCs w:val="80"/>
        </w:rPr>
        <w:t>3</w:t>
      </w:r>
      <w:proofErr w:type="gramEnd"/>
      <w:r w:rsidRPr="00407FAA">
        <w:rPr>
          <w:rFonts w:ascii="標楷體" w:eastAsia="標楷體" w:hAnsi="標楷體" w:hint="eastAsia"/>
          <w:b/>
          <w:bCs/>
          <w:spacing w:val="110"/>
          <w:kern w:val="16"/>
          <w:sz w:val="80"/>
          <w:szCs w:val="80"/>
        </w:rPr>
        <w:t>年度</w:t>
      </w:r>
    </w:p>
    <w:p w14:paraId="7DF1E36C" w14:textId="1BD94BB5" w:rsidR="00E5445C" w:rsidRDefault="00E83779" w:rsidP="00481C48">
      <w:pPr>
        <w:spacing w:afterLines="100" w:after="360" w:line="480" w:lineRule="auto"/>
        <w:jc w:val="center"/>
        <w:rPr>
          <w:rFonts w:ascii="標楷體" w:eastAsia="標楷體" w:hAnsi="標楷體"/>
          <w:b/>
          <w:bCs/>
          <w:kern w:val="16"/>
          <w:sz w:val="80"/>
          <w:szCs w:val="80"/>
        </w:rPr>
      </w:pPr>
      <w:r>
        <w:rPr>
          <w:rFonts w:ascii="標楷體" w:eastAsia="標楷體" w:hAnsi="標楷體" w:hint="eastAsia"/>
          <w:b/>
          <w:bCs/>
          <w:kern w:val="16"/>
          <w:sz w:val="80"/>
          <w:szCs w:val="80"/>
        </w:rPr>
        <w:t>花蓮</w:t>
      </w:r>
      <w:r w:rsid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縣</w:t>
      </w:r>
      <w:r w:rsidR="00E5445C" w:rsidRP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總決算</w:t>
      </w:r>
      <w:r w:rsid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暨附屬單位決算及綜計表</w:t>
      </w:r>
      <w:r w:rsidR="00E5445C" w:rsidRPr="00E5445C">
        <w:rPr>
          <w:rFonts w:ascii="標楷體" w:eastAsia="標楷體" w:hAnsi="標楷體" w:hint="eastAsia"/>
          <w:b/>
          <w:bCs/>
          <w:kern w:val="16"/>
          <w:sz w:val="80"/>
          <w:szCs w:val="80"/>
        </w:rPr>
        <w:t>審核報告</w:t>
      </w:r>
    </w:p>
    <w:p w14:paraId="181BB307" w14:textId="16CBF6CC" w:rsidR="00481C48" w:rsidRDefault="00481C48" w:rsidP="00481C48">
      <w:pPr>
        <w:spacing w:line="480" w:lineRule="auto"/>
        <w:jc w:val="center"/>
        <w:rPr>
          <w:rFonts w:ascii="標楷體" w:eastAsia="標楷體" w:hAnsi="標楷體"/>
          <w:b/>
          <w:bCs/>
          <w:kern w:val="16"/>
          <w:sz w:val="80"/>
          <w:szCs w:val="80"/>
        </w:rPr>
      </w:pPr>
      <w:r>
        <w:rPr>
          <w:rFonts w:ascii="標楷體" w:eastAsia="標楷體" w:hAnsi="標楷體" w:hint="eastAsia"/>
          <w:b/>
          <w:bCs/>
          <w:kern w:val="16"/>
          <w:sz w:val="80"/>
          <w:szCs w:val="80"/>
        </w:rPr>
        <w:t>（參考資料－總決算部分）</w:t>
      </w:r>
    </w:p>
    <w:p w14:paraId="36700F63" w14:textId="77777777" w:rsidR="00505E7B" w:rsidRPr="00E5445C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040B0835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3646986B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4D521F6E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56"/>
        </w:rPr>
      </w:pPr>
    </w:p>
    <w:p w14:paraId="4821F2E2" w14:textId="77777777" w:rsidR="00505E7B" w:rsidRPr="0053555E" w:rsidRDefault="00505E7B" w:rsidP="00505E7B">
      <w:pPr>
        <w:autoSpaceDE w:val="0"/>
        <w:autoSpaceDN w:val="0"/>
        <w:spacing w:before="433"/>
        <w:rPr>
          <w:rFonts w:hAnsi="新細明體" w:cs="新細明體"/>
          <w:kern w:val="0"/>
          <w:sz w:val="56"/>
        </w:rPr>
      </w:pPr>
    </w:p>
    <w:p w14:paraId="596FADEE" w14:textId="38E7D38C" w:rsidR="00505E7B" w:rsidRPr="0053555E" w:rsidRDefault="00505E7B" w:rsidP="00505E7B">
      <w:pPr>
        <w:tabs>
          <w:tab w:val="left" w:pos="1401"/>
          <w:tab w:val="left" w:pos="2801"/>
        </w:tabs>
        <w:autoSpaceDE w:val="0"/>
        <w:autoSpaceDN w:val="0"/>
        <w:ind w:left="-1"/>
        <w:jc w:val="center"/>
        <w:rPr>
          <w:rFonts w:ascii="標楷體" w:eastAsia="標楷體" w:hAnsi="標楷體" w:cs="細明體_HKSCS"/>
          <w:kern w:val="0"/>
          <w:sz w:val="56"/>
          <w:szCs w:val="56"/>
        </w:rPr>
      </w:pPr>
      <w:r w:rsidRPr="00401AB8">
        <w:rPr>
          <w:rFonts w:ascii="標楷體" w:eastAsia="標楷體" w:hAnsi="標楷體" w:cs="細明體_HKSCS" w:hint="eastAsia"/>
          <w:b/>
          <w:bCs/>
          <w:spacing w:val="-10"/>
          <w:kern w:val="0"/>
          <w:sz w:val="56"/>
          <w:szCs w:val="56"/>
        </w:rPr>
        <w:t>審計部</w:t>
      </w:r>
      <w:r w:rsidR="00E83779">
        <w:rPr>
          <w:rFonts w:ascii="標楷體" w:eastAsia="標楷體" w:hAnsi="標楷體" w:cs="細明體_HKSCS" w:hint="eastAsia"/>
          <w:b/>
          <w:bCs/>
          <w:spacing w:val="-10"/>
          <w:kern w:val="0"/>
          <w:sz w:val="56"/>
          <w:szCs w:val="56"/>
        </w:rPr>
        <w:t>臺灣省花蓮縣審計室</w:t>
      </w:r>
    </w:p>
    <w:bookmarkEnd w:id="0"/>
    <w:p w14:paraId="1EBED8A2" w14:textId="2C705788" w:rsidR="00505E7B" w:rsidRPr="0053555E" w:rsidRDefault="00505E7B">
      <w:pPr>
        <w:widowControl/>
        <w:rPr>
          <w:rFonts w:ascii="標楷體" w:eastAsia="標楷體" w:hAnsi="標楷體"/>
          <w:sz w:val="20"/>
        </w:rPr>
      </w:pPr>
    </w:p>
    <w:p w14:paraId="74684F67" w14:textId="77777777" w:rsidR="00663FF6" w:rsidRDefault="00663FF6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  <w:sectPr w:rsidR="00663FF6" w:rsidSect="009D435F">
          <w:footerReference w:type="default" r:id="rId8"/>
          <w:headerReference w:type="first" r:id="rId9"/>
          <w:footerReference w:type="first" r:id="rId10"/>
          <w:pgSz w:w="23811" w:h="16838" w:orient="landscape" w:code="8"/>
          <w:pgMar w:top="567" w:right="1418" w:bottom="851" w:left="1418" w:header="57" w:footer="964" w:gutter="284"/>
          <w:cols w:space="425"/>
          <w:titlePg/>
          <w:docGrid w:type="lines" w:linePitch="360"/>
        </w:sectPr>
      </w:pPr>
    </w:p>
    <w:p w14:paraId="34634A36" w14:textId="77777777" w:rsidR="00663FF6" w:rsidRDefault="00663FF6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  <w:sectPr w:rsidR="00663FF6" w:rsidSect="00663FF6">
          <w:footerReference w:type="first" r:id="rId11"/>
          <w:pgSz w:w="23811" w:h="16838" w:orient="landscape" w:code="8"/>
          <w:pgMar w:top="567" w:right="1418" w:bottom="851" w:left="1418" w:header="57" w:footer="567" w:gutter="284"/>
          <w:cols w:space="425"/>
          <w:titlePg/>
          <w:docGrid w:type="lines" w:linePitch="360"/>
        </w:sectPr>
      </w:pPr>
    </w:p>
    <w:p w14:paraId="6AF2A3B0" w14:textId="02C0AAC0" w:rsidR="00481C48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lastRenderedPageBreak/>
        <w:t>中華民國 11</w:t>
      </w:r>
      <w:r w:rsidR="005454B6" w:rsidRPr="00401AB8">
        <w:rPr>
          <w:rFonts w:ascii="標楷體" w:eastAsia="標楷體" w:hAnsi="標楷體" w:hint="eastAsia"/>
          <w:b/>
          <w:bCs/>
          <w:sz w:val="40"/>
          <w:szCs w:val="40"/>
        </w:rPr>
        <w:t>3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年度</w:t>
      </w:r>
    </w:p>
    <w:p w14:paraId="1C3D02F5" w14:textId="5B17359A" w:rsidR="00481C48" w:rsidRPr="00401AB8" w:rsidRDefault="00E83779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花蓮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縣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總決算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611E2B6F" w14:textId="6C8C26B9" w:rsidR="0098575B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） </w:t>
      </w:r>
    </w:p>
    <w:p w14:paraId="4648D0FA" w14:textId="56986458" w:rsidR="00407FAA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53555E" w:rsidRDefault="00407FAA" w:rsidP="0098575B">
      <w:pPr>
        <w:widowControl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31818BD9" w:rsidR="007D4AD1" w:rsidRPr="0053555E" w:rsidRDefault="003F6F4B" w:rsidP="00F90D85">
      <w:pPr>
        <w:pStyle w:val="17"/>
        <w:rPr>
          <w:rFonts w:cstheme="minorBidi"/>
          <w14:ligatures w14:val="standardContextual"/>
        </w:rPr>
      </w:pPr>
      <w:r w:rsidRPr="0053555E">
        <w:rPr>
          <w:sz w:val="20"/>
        </w:rPr>
        <w:fldChar w:fldCharType="begin"/>
      </w:r>
      <w:r w:rsidRPr="0053555E">
        <w:rPr>
          <w:sz w:val="20"/>
        </w:rPr>
        <w:instrText xml:space="preserve"> TOC \o "1-2" \h \z \u </w:instrText>
      </w:r>
      <w:r w:rsidRPr="0053555E">
        <w:rPr>
          <w:sz w:val="20"/>
        </w:rPr>
        <w:fldChar w:fldCharType="separate"/>
      </w:r>
      <w:hyperlink w:anchor="_Toc19398297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DF3CC6C" w14:textId="7D5215EA" w:rsidR="007D4AD1" w:rsidRDefault="009F7F60" w:rsidP="00663FF6">
      <w:pPr>
        <w:pStyle w:val="25"/>
        <w:tabs>
          <w:tab w:val="right" w:leader="dot" w:pos="21818"/>
        </w:tabs>
        <w:spacing w:line="520" w:lineRule="exact"/>
        <w:outlineLvl w:val="0"/>
        <w:rPr>
          <w:kern w:val="0"/>
          <w:sz w:val="32"/>
          <w:szCs w:val="32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1" w:name="_Hlk194051991"/>
      <w:r w:rsidR="007D4AD1" w:rsidRPr="0053555E">
        <w:rPr>
          <w:kern w:val="0"/>
          <w:sz w:val="32"/>
          <w:szCs w:val="32"/>
        </w:rPr>
        <w:fldChar w:fldCharType="begin"/>
      </w:r>
      <w:r w:rsidR="007D4AD1" w:rsidRPr="0053555E">
        <w:rPr>
          <w:kern w:val="0"/>
          <w:sz w:val="32"/>
          <w:szCs w:val="32"/>
        </w:rPr>
        <w:instrText>HYPERLINK \l "_Toc193982977"</w:instrText>
      </w:r>
      <w:r w:rsidR="007D4AD1" w:rsidRPr="0053555E">
        <w:rPr>
          <w:kern w:val="0"/>
          <w:sz w:val="32"/>
          <w:szCs w:val="32"/>
        </w:rPr>
        <w:fldChar w:fldCharType="separate"/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總決算歲</w:t>
      </w:r>
      <w:r w:rsidR="003E3299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入</w:t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決算修正數明細表</w:t>
      </w:r>
      <w:r w:rsidR="007D4AD1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3F01FF" w:rsidRPr="003F01FF">
        <w:rPr>
          <w:rFonts w:ascii="標楷體" w:eastAsia="標楷體" w:hAnsi="標楷體" w:hint="eastAsia"/>
          <w:noProof/>
          <w:kern w:val="0"/>
          <w:sz w:val="32"/>
          <w:szCs w:val="32"/>
        </w:rPr>
        <w:t>第1-1頁</w:t>
      </w:r>
      <w:r w:rsidR="007D4AD1" w:rsidRPr="0053555E">
        <w:rPr>
          <w:kern w:val="0"/>
          <w:sz w:val="32"/>
          <w:szCs w:val="32"/>
        </w:rPr>
        <w:fldChar w:fldCharType="end"/>
      </w:r>
    </w:p>
    <w:p w14:paraId="7A57C5F4" w14:textId="10827A74" w:rsidR="003E3299" w:rsidRDefault="003E3299" w:rsidP="00663FF6">
      <w:pPr>
        <w:pStyle w:val="25"/>
        <w:tabs>
          <w:tab w:val="right" w:leader="dot" w:pos="21818"/>
        </w:tabs>
        <w:spacing w:line="520" w:lineRule="exact"/>
        <w:outlineLvl w:val="0"/>
        <w:rPr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7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總決算歲出決算修正數明細表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1-</w:t>
        </w:r>
        <w:r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bookmarkEnd w:id="1"/>
    <w:p w14:paraId="6CF63FBF" w14:textId="5F0E7224" w:rsidR="007D4AD1" w:rsidRPr="0053555E" w:rsidRDefault="003E3299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</w:t>
      </w:r>
      <w:r w:rsidR="009F7F60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總決算以前年度歲入轉入數決算修正數明細表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1-</w:t>
        </w:r>
        <w:r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784D09B" w14:textId="30F3881F" w:rsidR="007D4AD1" w:rsidRPr="0053555E" w:rsidRDefault="00F90D85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4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貳、總決算審定後歲入歲出性質及餘絀簡明比較分析表</w:t>
        </w:r>
        <w:r w:rsidR="007D4AD1" w:rsidRPr="0053555E">
          <w:rPr>
            <w:webHidden/>
            <w:spacing w:val="0"/>
            <w:kern w:val="0"/>
          </w:rPr>
          <w:tab/>
        </w:r>
        <w:bookmarkStart w:id="2" w:name="_Hlk194053691"/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spacing w:val="0"/>
            <w:kern w:val="0"/>
          </w:rPr>
          <w:t>2</w:t>
        </w:r>
        <w:r w:rsidR="003F01FF" w:rsidRPr="003F01FF">
          <w:rPr>
            <w:rFonts w:hint="eastAsia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  <w:bookmarkEnd w:id="2"/>
      </w:hyperlink>
    </w:p>
    <w:p w14:paraId="4D43B3CF" w14:textId="36AA1C03" w:rsidR="007D4AD1" w:rsidRPr="0053555E" w:rsidRDefault="00F90D85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spacing w:val="0"/>
            <w:kern w:val="0"/>
          </w:rPr>
          <w:t>3</w:t>
        </w:r>
        <w:r w:rsidR="003F01FF" w:rsidRPr="003F01FF">
          <w:rPr>
            <w:rFonts w:hint="eastAsia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955DC73" w14:textId="0E5C5492" w:rsidR="007D4AD1" w:rsidRPr="0053555E" w:rsidRDefault="00F90D85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rFonts w:hint="eastAsia"/>
            <w:webHidden/>
            <w:spacing w:val="0"/>
            <w:kern w:val="0"/>
          </w:rPr>
          <w:t>4</w:t>
        </w:r>
        <w:r w:rsidR="003F01FF" w:rsidRPr="003F01FF">
          <w:rPr>
            <w:rFonts w:hint="eastAsia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DF6EFDC" w14:textId="7D55D7D6" w:rsidR="007D4AD1" w:rsidRPr="0053555E" w:rsidRDefault="00F90D85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spacing w:val="0"/>
            <w:kern w:val="0"/>
          </w:rPr>
          <w:t>5</w:t>
        </w:r>
        <w:r w:rsidR="003F01FF" w:rsidRPr="003F01FF">
          <w:rPr>
            <w:rFonts w:hint="eastAsia"/>
            <w:spacing w:val="0"/>
            <w:kern w:val="0"/>
          </w:rPr>
          <w:t>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55C9AB8" w14:textId="133AB6DD" w:rsidR="007D4AD1" w:rsidRPr="0053555E" w:rsidRDefault="00F90D85" w:rsidP="00F90D85">
      <w:pPr>
        <w:pStyle w:val="17"/>
        <w:rPr>
          <w:rFonts w:cstheme="minorBidi"/>
          <w14:ligatures w14:val="standardContextual"/>
        </w:rPr>
      </w:pPr>
      <w:hyperlink w:anchor="_Toc193982988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陸、總決算各主管機關歲入來源別科目決算審定數綜計表</w:t>
        </w:r>
        <w:r w:rsidR="007D4AD1" w:rsidRPr="00F90D85">
          <w:rPr>
            <w:rStyle w:val="aff7"/>
            <w:webHidden/>
            <w:color w:val="auto"/>
            <w:spacing w:val="0"/>
            <w:kern w:val="0"/>
            <w:u w:val="none"/>
          </w:rPr>
          <w:tab/>
        </w:r>
        <w:r w:rsidR="00A10C34" w:rsidRPr="00F90D85">
          <w:rPr>
            <w:rStyle w:val="aff7"/>
            <w:webHidden/>
            <w:color w:val="auto"/>
            <w:spacing w:val="0"/>
            <w:kern w:val="0"/>
            <w:u w:val="none"/>
          </w:rPr>
          <w:t>第</w:t>
        </w:r>
        <w:r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6</w:t>
        </w:r>
        <w:r w:rsidR="003F01FF" w:rsidRPr="00F90D85">
          <w:rPr>
            <w:rStyle w:val="aff7"/>
            <w:rFonts w:hint="eastAsia"/>
            <w:color w:val="auto"/>
            <w:spacing w:val="0"/>
            <w:kern w:val="0"/>
            <w:u w:val="none"/>
          </w:rPr>
          <w:t>-1</w:t>
        </w:r>
        <w:r w:rsidR="00A10C34" w:rsidRPr="00F90D85">
          <w:rPr>
            <w:rStyle w:val="aff7"/>
            <w:webHidden/>
            <w:color w:val="auto"/>
            <w:spacing w:val="0"/>
            <w:kern w:val="0"/>
            <w:u w:val="none"/>
          </w:rPr>
          <w:t>頁</w:t>
        </w:r>
      </w:hyperlink>
    </w:p>
    <w:p w14:paraId="7CA86FD7" w14:textId="033D7E2A" w:rsidR="007D4AD1" w:rsidRPr="0053555E" w:rsidRDefault="00F90D85" w:rsidP="00F90D85">
      <w:pPr>
        <w:pStyle w:val="17"/>
        <w:rPr>
          <w:rFonts w:cstheme="minorBidi"/>
          <w14:ligatures w14:val="standardContextual"/>
        </w:rPr>
      </w:pPr>
      <w:hyperlink w:anchor="_Toc193982989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柒、總決算各主管機關歲出政事別科目決算審定數綜計表</w:t>
        </w:r>
        <w:r w:rsidR="007D4AD1" w:rsidRPr="00F90D85">
          <w:rPr>
            <w:rStyle w:val="aff7"/>
            <w:webHidden/>
            <w:color w:val="auto"/>
            <w:spacing w:val="0"/>
            <w:kern w:val="0"/>
            <w:u w:val="none"/>
          </w:rPr>
          <w:tab/>
        </w:r>
        <w:r w:rsidR="00A10C34" w:rsidRPr="00F90D85">
          <w:rPr>
            <w:rStyle w:val="aff7"/>
            <w:webHidden/>
            <w:color w:val="auto"/>
            <w:spacing w:val="0"/>
            <w:kern w:val="0"/>
            <w:u w:val="none"/>
          </w:rPr>
          <w:t>第</w:t>
        </w:r>
        <w:r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7</w:t>
        </w:r>
        <w:r w:rsidR="003F01FF" w:rsidRPr="00F90D85">
          <w:rPr>
            <w:rStyle w:val="aff7"/>
            <w:rFonts w:hint="eastAsia"/>
            <w:color w:val="auto"/>
            <w:spacing w:val="0"/>
            <w:kern w:val="0"/>
            <w:u w:val="none"/>
          </w:rPr>
          <w:t>-1</w:t>
        </w:r>
        <w:r w:rsidR="00A10C34" w:rsidRPr="00F90D85">
          <w:rPr>
            <w:rStyle w:val="aff7"/>
            <w:webHidden/>
            <w:color w:val="auto"/>
            <w:spacing w:val="0"/>
            <w:kern w:val="0"/>
            <w:u w:val="none"/>
          </w:rPr>
          <w:t>頁</w:t>
        </w:r>
      </w:hyperlink>
    </w:p>
    <w:p w14:paraId="64D773A1" w14:textId="3356B166" w:rsidR="007D4AD1" w:rsidRPr="0053555E" w:rsidRDefault="00F90D85" w:rsidP="00F90D85">
      <w:pPr>
        <w:pStyle w:val="17"/>
        <w:rPr>
          <w:rFonts w:cstheme="minorBidi"/>
          <w14:ligatures w14:val="standardContextual"/>
        </w:rPr>
      </w:pPr>
      <w:hyperlink w:anchor="_Toc193982990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總決算各主管機關歲出用途別科目決算審定數綜計表</w:t>
        </w:r>
        <w:r w:rsidR="007D4AD1" w:rsidRPr="00F90D85">
          <w:rPr>
            <w:rStyle w:val="aff7"/>
            <w:rFonts w:cs="新細明體"/>
            <w:webHidden/>
            <w:color w:val="auto"/>
            <w:spacing w:val="0"/>
            <w:kern w:val="0"/>
            <w:u w:val="none"/>
          </w:rPr>
          <w:tab/>
        </w:r>
        <w:r w:rsidR="00A10C34" w:rsidRPr="00F90D85">
          <w:rPr>
            <w:rStyle w:val="aff7"/>
            <w:rFonts w:cs="新細明體"/>
            <w:webHidden/>
            <w:color w:val="auto"/>
            <w:spacing w:val="0"/>
            <w:kern w:val="0"/>
            <w:u w:val="none"/>
          </w:rPr>
          <w:t>第</w:t>
        </w:r>
        <w:r>
          <w:rPr>
            <w:rStyle w:val="aff7"/>
            <w:rFonts w:cs="新細明體" w:hint="eastAsia"/>
            <w:webHidden/>
            <w:color w:val="auto"/>
            <w:spacing w:val="0"/>
            <w:kern w:val="0"/>
            <w:u w:val="none"/>
          </w:rPr>
          <w:t>8</w:t>
        </w:r>
        <w:bookmarkStart w:id="3" w:name="_GoBack"/>
        <w:bookmarkEnd w:id="3"/>
        <w:r w:rsidR="003F01FF" w:rsidRPr="00F90D85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-1</w:t>
        </w:r>
        <w:r w:rsidR="00A10C34" w:rsidRPr="00F90D85">
          <w:rPr>
            <w:rStyle w:val="aff7"/>
            <w:rFonts w:cs="新細明體"/>
            <w:webHidden/>
            <w:color w:val="auto"/>
            <w:spacing w:val="0"/>
            <w:kern w:val="0"/>
            <w:u w:val="none"/>
          </w:rPr>
          <w:t>頁</w:t>
        </w:r>
      </w:hyperlink>
    </w:p>
    <w:p w14:paraId="387BD050" w14:textId="4D0A15B2" w:rsidR="007D4AD1" w:rsidRPr="000A552C" w:rsidRDefault="00F90D85" w:rsidP="00F90D85">
      <w:pPr>
        <w:pStyle w:val="17"/>
        <w:rPr>
          <w:rStyle w:val="aff7"/>
          <w:color w:val="auto"/>
          <w:u w:val="none"/>
        </w:rPr>
      </w:pPr>
      <w:hyperlink w:anchor="_Toc19398299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</w:t>
      </w:r>
      <w:r w:rsidR="000A552C" w:rsidRPr="000A552C">
        <w:rPr>
          <w:rStyle w:val="aff7"/>
          <w:rFonts w:hint="eastAsia"/>
          <w:color w:val="auto"/>
          <w:spacing w:val="0"/>
          <w:kern w:val="0"/>
          <w:u w:val="none"/>
        </w:rPr>
        <w:t>審定總表</w:t>
      </w:r>
    </w:p>
    <w:p w14:paraId="00F36B54" w14:textId="33B6AF37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總決算歲入來源別決算審定總表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9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6915F6" w14:textId="5298F930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總決算歲入來源別經常門決算審定數總表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9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2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7C4ACB" w14:textId="3DFCD522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總決算歲入來源別資本門決算審定數總表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9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3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A4E3D93" w14:textId="65F5D253" w:rsidR="007D4AD1" w:rsidRPr="000A552C" w:rsidRDefault="00F90D85" w:rsidP="00F90D85">
      <w:pPr>
        <w:pStyle w:val="17"/>
        <w:rPr>
          <w:rStyle w:val="aff7"/>
          <w:color w:val="auto"/>
          <w:u w:val="none"/>
        </w:rPr>
      </w:pPr>
      <w:hyperlink w:anchor="_Toc193982995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決算審定總表</w:t>
      </w:r>
    </w:p>
    <w:p w14:paraId="569D2151" w14:textId="15BF9E50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10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514165C" w14:textId="52824D3F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10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2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AAC3E1" w14:textId="395FDAC5" w:rsidR="007D4AD1" w:rsidRPr="0053555E" w:rsidRDefault="009F7F60" w:rsidP="00663FF6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10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3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8295D44" w14:textId="1DB9926B" w:rsidR="007D4AD1" w:rsidRPr="0053555E" w:rsidRDefault="00F90D85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="00C26F05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拾壹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、歲出機關別決算審定總表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rStyle w:val="aff7"/>
            <w:color w:val="auto"/>
            <w:spacing w:val="0"/>
            <w:kern w:val="0"/>
            <w:u w:val="none"/>
          </w:rPr>
          <w:t>11</w:t>
        </w:r>
        <w:r w:rsidR="003F01FF" w:rsidRPr="003F01FF">
          <w:rPr>
            <w:rStyle w:val="aff7"/>
            <w:rFonts w:hint="eastAsia"/>
            <w:color w:val="auto"/>
            <w:spacing w:val="0"/>
            <w:kern w:val="0"/>
            <w:u w:val="none"/>
          </w:rPr>
          <w:t>-</w:t>
        </w:r>
        <w:r w:rsidR="003F01FF">
          <w:rPr>
            <w:rStyle w:val="aff7"/>
            <w:color w:val="auto"/>
            <w:spacing w:val="0"/>
            <w:kern w:val="0"/>
            <w:u w:val="none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5EBBAF7" w14:textId="58264DDE" w:rsidR="007D4AD1" w:rsidRPr="0053555E" w:rsidRDefault="00F90D85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rFonts w:hint="eastAsia"/>
            <w:webHidden/>
            <w:spacing w:val="0"/>
            <w:kern w:val="0"/>
          </w:rPr>
          <w:t>1</w:t>
        </w:r>
        <w:r w:rsidR="003F01FF">
          <w:rPr>
            <w:webHidden/>
            <w:spacing w:val="0"/>
            <w:kern w:val="0"/>
          </w:rPr>
          <w:t>2</w:t>
        </w:r>
        <w:r w:rsidR="003F01FF" w:rsidRPr="003F01FF">
          <w:rPr>
            <w:rFonts w:hint="eastAsia"/>
            <w:spacing w:val="0"/>
            <w:kern w:val="0"/>
          </w:rPr>
          <w:t>-</w:t>
        </w:r>
        <w:r w:rsidR="003F01FF">
          <w:rPr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F707797" w14:textId="42526BCB" w:rsidR="007D4AD1" w:rsidRPr="0053555E" w:rsidRDefault="00F90D85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>
          <w:rPr>
            <w:rFonts w:hint="eastAsia"/>
            <w:webHidden/>
            <w:spacing w:val="0"/>
            <w:kern w:val="0"/>
          </w:rPr>
          <w:t>1</w:t>
        </w:r>
        <w:r w:rsidR="003F01FF">
          <w:rPr>
            <w:webHidden/>
            <w:spacing w:val="0"/>
            <w:kern w:val="0"/>
          </w:rPr>
          <w:t>3</w:t>
        </w:r>
        <w:r w:rsidR="003F01FF" w:rsidRPr="003F01FF">
          <w:rPr>
            <w:rFonts w:hint="eastAsia"/>
            <w:spacing w:val="0"/>
            <w:kern w:val="0"/>
          </w:rPr>
          <w:t>-</w:t>
        </w:r>
        <w:r w:rsidR="003F01FF">
          <w:rPr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08A897E0" w14:textId="40567D6D" w:rsidR="007D4AD1" w:rsidRPr="0053555E" w:rsidRDefault="00F90D85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F01FF" w:rsidRPr="003F01FF">
          <w:rPr>
            <w:rFonts w:hint="eastAsia"/>
            <w:webHidden/>
            <w:spacing w:val="0"/>
            <w:kern w:val="0"/>
          </w:rPr>
          <w:t>1</w:t>
        </w:r>
        <w:r w:rsidR="003F01FF">
          <w:rPr>
            <w:webHidden/>
            <w:spacing w:val="0"/>
            <w:kern w:val="0"/>
          </w:rPr>
          <w:t>4</w:t>
        </w:r>
        <w:r w:rsidR="003F01FF" w:rsidRPr="003F01FF">
          <w:rPr>
            <w:rFonts w:hint="eastAsia"/>
            <w:spacing w:val="0"/>
            <w:kern w:val="0"/>
          </w:rPr>
          <w:t>-</w:t>
        </w:r>
        <w:r w:rsidR="003F01FF" w:rsidRPr="003F01FF">
          <w:rPr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48C4FF26" w14:textId="110DB097" w:rsidR="007D4AD1" w:rsidRPr="0053555E" w:rsidRDefault="00F90D85" w:rsidP="00F90D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</w:t>
        </w:r>
        <w:r w:rsidR="003F01FF">
          <w:rPr>
            <w:rStyle w:val="aff7"/>
            <w:rFonts w:hint="eastAsia"/>
            <w:color w:val="auto"/>
            <w:spacing w:val="0"/>
            <w:kern w:val="0"/>
            <w:u w:val="none"/>
          </w:rPr>
          <w:t>伍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0A552C">
          <w:rPr>
            <w:rStyle w:val="aff7"/>
            <w:rFonts w:hint="eastAsia"/>
            <w:color w:val="auto"/>
            <w:spacing w:val="0"/>
            <w:kern w:val="0"/>
            <w:u w:val="none"/>
          </w:rPr>
          <w:t>各公務機關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決算審定數及差異原因分析明細表</w:t>
        </w:r>
      </w:hyperlink>
    </w:p>
    <w:p w14:paraId="487D2760" w14:textId="108AAFED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3005" w:history="1">
        <w:r w:rsidR="00E83779" w:rsidRPr="00E83779">
          <w:rPr>
            <w:rStyle w:val="aff7"/>
            <w:rFonts w:ascii="標楷體" w:eastAsia="標楷體" w:hAnsi="標楷體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E83779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議會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45C6E29" w14:textId="3A9C247B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3006" w:history="1">
        <w:r w:rsidR="00E83779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政府主管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2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8FADE07" w14:textId="6809D0DA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300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民政</w:t>
        </w:r>
        <w:r w:rsidR="00E83779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3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24A927" w14:textId="41F75216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四、</w:t>
      </w:r>
      <w:hyperlink w:anchor="_Toc193983008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教育處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4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87A2B9D" w14:textId="0F29F800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五、</w:t>
      </w:r>
      <w:hyperlink w:anchor="_Toc193983009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花蓮縣文化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1E7F5FD" w14:textId="0D156B08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六、</w:t>
      </w:r>
      <w:hyperlink w:anchor="_Toc193983010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農業處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6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AD4971F" w14:textId="672C0E54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七、</w:t>
      </w:r>
      <w:hyperlink w:anchor="_Toc193983011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地政處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F01FF">
          <w:rPr>
            <w:rFonts w:ascii="標楷體" w:eastAsia="標楷體" w:hAnsi="標楷體"/>
            <w:noProof/>
            <w:kern w:val="0"/>
            <w:sz w:val="32"/>
            <w:szCs w:val="32"/>
          </w:rPr>
          <w:t>7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8B63A2F" w14:textId="501F32DD" w:rsidR="007D4AD1" w:rsidRPr="00E83779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八、</w:t>
      </w:r>
      <w:hyperlink w:anchor="_Toc193983012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花蓮縣地方稅務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F01FF" w:rsidRPr="003F01FF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F01FF" w:rsidRPr="003F01F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F01FF" w:rsidRPr="003F01FF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8</w:t>
        </w:r>
        <w:r w:rsidR="003F01FF" w:rsidRPr="003F01FF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21E2E036" w14:textId="4A3C3B42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九、</w:t>
      </w:r>
      <w:hyperlink w:anchor="_Toc193983013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花蓮縣警察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9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7C047DE" w14:textId="2853C313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十、</w:t>
      </w:r>
      <w:hyperlink w:anchor="_Toc193983014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花蓮縣消防局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10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691D7BB" w14:textId="0A35963F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十一、</w:t>
      </w:r>
      <w:hyperlink w:anchor="_Toc193983015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花蓮縣衛生局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40DF0BB" w14:textId="4520C5DC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十二、</w:t>
      </w:r>
      <w:hyperlink w:anchor="_Toc193983016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花蓮縣環境保護局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2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5D920EF" w14:textId="4E2022C6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十三、</w:t>
      </w:r>
      <w:hyperlink w:anchor="_Toc193983017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統籌支撥科目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3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5D132FC" w14:textId="7E73BD7D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十四、</w:t>
      </w:r>
      <w:hyperlink w:anchor="_Toc193983018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調整公教員工待遇準備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4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59DD64B" w14:textId="1A5FD5C7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十五、</w:t>
      </w:r>
      <w:hyperlink w:anchor="_Toc193983019" w:history="1">
        <w:r w:rsidR="003F01FF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第二預備金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3D8D" w:rsidRPr="003D3D8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D3D8D" w:rsidRPr="003D3D8D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1</w:t>
        </w:r>
        <w:r w:rsidR="003D3D8D">
          <w:rPr>
            <w:rFonts w:ascii="標楷體" w:eastAsia="標楷體" w:hAnsi="標楷體"/>
            <w:noProof/>
            <w:kern w:val="0"/>
            <w:sz w:val="32"/>
            <w:szCs w:val="32"/>
          </w:rPr>
          <w:t>5</w:t>
        </w:r>
        <w:r w:rsidR="003D3D8D" w:rsidRPr="003D3D8D">
          <w:rPr>
            <w:rFonts w:ascii="標楷體" w:eastAsia="標楷體" w:hAnsi="標楷體"/>
            <w:noProof/>
            <w:kern w:val="0"/>
            <w:sz w:val="32"/>
            <w:szCs w:val="32"/>
          </w:rPr>
          <w:t>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12C9019" w14:textId="677FDAB1" w:rsidR="00440821" w:rsidRPr="00A03585" w:rsidRDefault="003F6F4B" w:rsidP="00C26F05">
      <w:pPr>
        <w:spacing w:line="500" w:lineRule="exact"/>
        <w:jc w:val="right"/>
        <w:rPr>
          <w:rFonts w:ascii="標楷體" w:eastAsia="標楷體" w:hAnsi="標楷體"/>
          <w:sz w:val="20"/>
        </w:rPr>
      </w:pPr>
      <w:r w:rsidRPr="0053555E">
        <w:rPr>
          <w:rFonts w:ascii="標楷體" w:eastAsia="標楷體" w:hAnsi="標楷體"/>
          <w:kern w:val="0"/>
          <w:sz w:val="20"/>
        </w:rPr>
        <w:fldChar w:fldCharType="end"/>
      </w:r>
    </w:p>
    <w:p w14:paraId="5B69396A" w14:textId="75571CC8" w:rsidR="002240F4" w:rsidRPr="00A03585" w:rsidRDefault="002240F4" w:rsidP="0098575B">
      <w:pPr>
        <w:widowControl/>
        <w:rPr>
          <w:b/>
          <w:bCs/>
          <w:sz w:val="32"/>
        </w:rPr>
      </w:pPr>
    </w:p>
    <w:sectPr w:rsidR="002240F4" w:rsidRPr="00A03585" w:rsidSect="00663FF6">
      <w:footerReference w:type="first" r:id="rId12"/>
      <w:pgSz w:w="23811" w:h="16838" w:orient="landscape" w:code="8"/>
      <w:pgMar w:top="567" w:right="1418" w:bottom="851" w:left="1418" w:header="5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2330D" w14:textId="77777777" w:rsidR="00663FF6" w:rsidRDefault="00663FF6">
      <w:r>
        <w:separator/>
      </w:r>
    </w:p>
  </w:endnote>
  <w:endnote w:type="continuationSeparator" w:id="0">
    <w:p w14:paraId="49537427" w14:textId="77777777" w:rsidR="00663FF6" w:rsidRDefault="0066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C6BAB" w14:textId="4DDE9860" w:rsidR="00663FF6" w:rsidRDefault="00663FF6" w:rsidP="00663FF6">
    <w:pPr>
      <w:pStyle w:val="a5"/>
      <w:jc w:val="center"/>
    </w:pPr>
    <w:r>
      <w:rPr>
        <w:rFonts w:ascii="標楷體" w:eastAsia="標楷體" w:hAnsi="標楷體" w:hint="eastAsia"/>
      </w:rPr>
      <w:t>目錄-</w:t>
    </w:r>
    <w:r>
      <w:rPr>
        <w:rFonts w:ascii="標楷體" w:eastAsia="標楷體" w:hAnsi="標楷體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1B49A" w14:textId="4F36A0AC" w:rsidR="00663FF6" w:rsidRPr="00663FF6" w:rsidRDefault="00663FF6" w:rsidP="00663FF6">
    <w:pPr>
      <w:pStyle w:val="a5"/>
      <w:jc w:val="center"/>
      <w:rPr>
        <w:rFonts w:ascii="標楷體" w:eastAsia="標楷體"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313BA" w14:textId="63D21C1A" w:rsidR="00663FF6" w:rsidRPr="00663FF6" w:rsidRDefault="00663FF6" w:rsidP="00663FF6">
    <w:pPr>
      <w:pStyle w:val="a5"/>
      <w:jc w:val="center"/>
      <w:rPr>
        <w:rFonts w:ascii="標楷體" w:eastAsia="標楷體" w:hAnsi="標楷體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30308" w14:textId="7A53CC70" w:rsidR="00663FF6" w:rsidRPr="00663FF6" w:rsidRDefault="00663FF6" w:rsidP="00663FF6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目錄-</w:t>
    </w:r>
    <w:r>
      <w:rPr>
        <w:rFonts w:ascii="標楷體" w:eastAsia="標楷體" w:hAnsi="標楷體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A21C" w14:textId="77777777" w:rsidR="00663FF6" w:rsidRDefault="00663FF6">
      <w:r>
        <w:separator/>
      </w:r>
    </w:p>
  </w:footnote>
  <w:footnote w:type="continuationSeparator" w:id="0">
    <w:p w14:paraId="3647C689" w14:textId="77777777" w:rsidR="00663FF6" w:rsidRDefault="00663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EDA4C" w14:textId="05607B26" w:rsidR="00663FF6" w:rsidRPr="004249E5" w:rsidRDefault="00663FF6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EA"/>
    <w:rsid w:val="0003262E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D1F31"/>
    <w:rsid w:val="001D702D"/>
    <w:rsid w:val="001E5C26"/>
    <w:rsid w:val="001F601A"/>
    <w:rsid w:val="002140B6"/>
    <w:rsid w:val="00220942"/>
    <w:rsid w:val="002240F4"/>
    <w:rsid w:val="00226416"/>
    <w:rsid w:val="00231FCB"/>
    <w:rsid w:val="00250F8C"/>
    <w:rsid w:val="002B113E"/>
    <w:rsid w:val="002C039C"/>
    <w:rsid w:val="002D3089"/>
    <w:rsid w:val="002D359C"/>
    <w:rsid w:val="002D5138"/>
    <w:rsid w:val="00307F81"/>
    <w:rsid w:val="00324E13"/>
    <w:rsid w:val="0035147E"/>
    <w:rsid w:val="0037063A"/>
    <w:rsid w:val="003829FE"/>
    <w:rsid w:val="003A1BC5"/>
    <w:rsid w:val="003B4427"/>
    <w:rsid w:val="003D3D8D"/>
    <w:rsid w:val="003D5F05"/>
    <w:rsid w:val="003E3299"/>
    <w:rsid w:val="003F01FF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81C48"/>
    <w:rsid w:val="004D2950"/>
    <w:rsid w:val="00505E7B"/>
    <w:rsid w:val="005246FC"/>
    <w:rsid w:val="0053555E"/>
    <w:rsid w:val="005454B6"/>
    <w:rsid w:val="005578B1"/>
    <w:rsid w:val="005A41A7"/>
    <w:rsid w:val="005C49F2"/>
    <w:rsid w:val="005D3491"/>
    <w:rsid w:val="005F2154"/>
    <w:rsid w:val="00626E32"/>
    <w:rsid w:val="00633CA1"/>
    <w:rsid w:val="00635000"/>
    <w:rsid w:val="00653DBF"/>
    <w:rsid w:val="00662042"/>
    <w:rsid w:val="00663FF6"/>
    <w:rsid w:val="00683920"/>
    <w:rsid w:val="006915A7"/>
    <w:rsid w:val="006917A0"/>
    <w:rsid w:val="006B29F1"/>
    <w:rsid w:val="006F61BA"/>
    <w:rsid w:val="007219FA"/>
    <w:rsid w:val="00721C67"/>
    <w:rsid w:val="0072766E"/>
    <w:rsid w:val="00730731"/>
    <w:rsid w:val="0073253F"/>
    <w:rsid w:val="00737E4A"/>
    <w:rsid w:val="00741630"/>
    <w:rsid w:val="00760E85"/>
    <w:rsid w:val="00794371"/>
    <w:rsid w:val="007A0A8C"/>
    <w:rsid w:val="007D4AD1"/>
    <w:rsid w:val="007F5A17"/>
    <w:rsid w:val="008205FD"/>
    <w:rsid w:val="008276C4"/>
    <w:rsid w:val="008427C6"/>
    <w:rsid w:val="008A4744"/>
    <w:rsid w:val="008A72C0"/>
    <w:rsid w:val="008C51AD"/>
    <w:rsid w:val="008D753A"/>
    <w:rsid w:val="009103B1"/>
    <w:rsid w:val="00911F41"/>
    <w:rsid w:val="0093707D"/>
    <w:rsid w:val="0097490E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733CE"/>
    <w:rsid w:val="00A8013A"/>
    <w:rsid w:val="00AA1C0A"/>
    <w:rsid w:val="00AC309C"/>
    <w:rsid w:val="00AE45F2"/>
    <w:rsid w:val="00AE487A"/>
    <w:rsid w:val="00AF0673"/>
    <w:rsid w:val="00B52B2A"/>
    <w:rsid w:val="00B73A02"/>
    <w:rsid w:val="00B832C4"/>
    <w:rsid w:val="00B83D67"/>
    <w:rsid w:val="00BA1F9D"/>
    <w:rsid w:val="00BA49FC"/>
    <w:rsid w:val="00BB1D02"/>
    <w:rsid w:val="00BC2A3A"/>
    <w:rsid w:val="00BC4823"/>
    <w:rsid w:val="00BE49FE"/>
    <w:rsid w:val="00BE6298"/>
    <w:rsid w:val="00C0042B"/>
    <w:rsid w:val="00C24D4A"/>
    <w:rsid w:val="00C26F05"/>
    <w:rsid w:val="00C43DCC"/>
    <w:rsid w:val="00C45343"/>
    <w:rsid w:val="00C46245"/>
    <w:rsid w:val="00C61413"/>
    <w:rsid w:val="00C74020"/>
    <w:rsid w:val="00C91CF3"/>
    <w:rsid w:val="00CF5BB4"/>
    <w:rsid w:val="00D2228F"/>
    <w:rsid w:val="00D23789"/>
    <w:rsid w:val="00D84EE4"/>
    <w:rsid w:val="00D8552B"/>
    <w:rsid w:val="00D90EB8"/>
    <w:rsid w:val="00D97E55"/>
    <w:rsid w:val="00DC7660"/>
    <w:rsid w:val="00DE0C32"/>
    <w:rsid w:val="00DF7D29"/>
    <w:rsid w:val="00E059B8"/>
    <w:rsid w:val="00E26150"/>
    <w:rsid w:val="00E5445C"/>
    <w:rsid w:val="00E55897"/>
    <w:rsid w:val="00E560B9"/>
    <w:rsid w:val="00E65D60"/>
    <w:rsid w:val="00E83779"/>
    <w:rsid w:val="00E85117"/>
    <w:rsid w:val="00E902B4"/>
    <w:rsid w:val="00EA1DEE"/>
    <w:rsid w:val="00EA2FE8"/>
    <w:rsid w:val="00EA600E"/>
    <w:rsid w:val="00EA7EC2"/>
    <w:rsid w:val="00EC33AA"/>
    <w:rsid w:val="00ED1FA7"/>
    <w:rsid w:val="00F3443D"/>
    <w:rsid w:val="00F43561"/>
    <w:rsid w:val="00F56EFC"/>
    <w:rsid w:val="00F71BB6"/>
    <w:rsid w:val="00F74F79"/>
    <w:rsid w:val="00F82F87"/>
    <w:rsid w:val="00F90D85"/>
    <w:rsid w:val="00FA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F90D85"/>
    <w:pPr>
      <w:tabs>
        <w:tab w:val="right" w:leader="dot" w:pos="20691"/>
      </w:tabs>
      <w:spacing w:line="52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3C85C-63B9-4F7E-A04E-7C58B9619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40</TotalTime>
  <Pages>4</Pages>
  <Words>764</Words>
  <Characters>1558</Characters>
  <Application>Microsoft Office Word</Application>
  <DocSecurity>0</DocSecurity>
  <Lines>12</Lines>
  <Paragraphs>4</Paragraphs>
  <ScaleCrop>false</ScaleCrop>
  <Company>N.A.O.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高慧玲</cp:lastModifiedBy>
  <cp:revision>5</cp:revision>
  <cp:lastPrinted>2025-04-11T08:51:00Z</cp:lastPrinted>
  <dcterms:created xsi:type="dcterms:W3CDTF">2025-04-23T08:37:00Z</dcterms:created>
  <dcterms:modified xsi:type="dcterms:W3CDTF">2025-06-17T08:22:00Z</dcterms:modified>
</cp:coreProperties>
</file>