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284"/>
        <w:gridCol w:w="709"/>
        <w:gridCol w:w="1842"/>
        <w:gridCol w:w="1418"/>
        <w:gridCol w:w="1417"/>
        <w:gridCol w:w="1701"/>
        <w:gridCol w:w="1134"/>
        <w:gridCol w:w="1276"/>
        <w:gridCol w:w="1276"/>
        <w:gridCol w:w="1134"/>
        <w:gridCol w:w="1134"/>
        <w:gridCol w:w="1276"/>
        <w:gridCol w:w="1417"/>
        <w:gridCol w:w="1276"/>
        <w:gridCol w:w="1460"/>
        <w:gridCol w:w="1375"/>
      </w:tblGrid>
      <w:tr w:rsidR="008E7288" w:rsidTr="008E7288">
        <w:trPr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8E7288" w:rsidRDefault="008E7288" w:rsidP="008E7288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E7288" w:rsidRDefault="008E7288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9136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288" w:rsidRDefault="008E7288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8E7288" w:rsidTr="008E7288">
        <w:trPr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right w:val="nil"/>
            </w:tcBorders>
          </w:tcPr>
          <w:p w:rsidR="008E7288" w:rsidRDefault="008E7288" w:rsidP="008E7288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993" w:type="dxa"/>
            <w:gridSpan w:val="2"/>
            <w:vMerge/>
            <w:tcBorders>
              <w:left w:val="nil"/>
              <w:right w:val="nil"/>
            </w:tcBorders>
          </w:tcPr>
          <w:p w:rsidR="008E7288" w:rsidRDefault="008E7288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136" w:type="dxa"/>
            <w:gridSpan w:val="14"/>
            <w:vMerge/>
            <w:tcBorders>
              <w:top w:val="nil"/>
              <w:left w:val="nil"/>
              <w:right w:val="nil"/>
            </w:tcBorders>
          </w:tcPr>
          <w:p w:rsidR="008E7288" w:rsidRDefault="008E7288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7D32C1">
        <w:trPr>
          <w:cantSplit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:rsidR="00D867AC" w:rsidRPr="00A83019" w:rsidRDefault="00D867A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年度別</w:t>
            </w:r>
          </w:p>
        </w:tc>
        <w:tc>
          <w:tcPr>
            <w:tcW w:w="2551" w:type="dxa"/>
            <w:gridSpan w:val="2"/>
            <w:vMerge w:val="restart"/>
            <w:tcBorders>
              <w:left w:val="nil"/>
            </w:tcBorders>
            <w:vAlign w:val="center"/>
          </w:tcPr>
          <w:p w:rsidR="00D867AC" w:rsidRPr="00A83019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18" w:type="dxa"/>
            <w:vMerge w:val="restart"/>
            <w:vAlign w:val="center"/>
          </w:tcPr>
          <w:p w:rsidR="00D867AC" w:rsidRPr="00A83019" w:rsidRDefault="00D867AC">
            <w:pPr>
              <w:ind w:left="14" w:right="1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以前年度</w:t>
            </w:r>
            <w:r w:rsidRPr="00A83019">
              <w:rPr>
                <w:rFonts w:ascii="標楷體" w:eastAsia="標楷體" w:hAnsi="標楷體"/>
                <w:sz w:val="20"/>
              </w:rPr>
              <w:br/>
            </w:r>
            <w:r w:rsidRPr="00A83019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528" w:type="dxa"/>
            <w:gridSpan w:val="4"/>
            <w:vAlign w:val="center"/>
          </w:tcPr>
          <w:p w:rsidR="00D867AC" w:rsidRPr="00A83019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820" w:type="dxa"/>
            <w:gridSpan w:val="4"/>
            <w:vAlign w:val="center"/>
          </w:tcPr>
          <w:p w:rsidR="00D867AC" w:rsidRPr="00A83019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528" w:type="dxa"/>
            <w:gridSpan w:val="4"/>
            <w:tcBorders>
              <w:right w:val="nil"/>
            </w:tcBorders>
            <w:vAlign w:val="center"/>
          </w:tcPr>
          <w:p w:rsidR="00D867AC" w:rsidRPr="00A83019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136135">
        <w:trPr>
          <w:cantSplit/>
          <w:trHeight w:val="26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867AC" w:rsidRPr="00A83019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  <w:bookmarkStart w:id="0" w:name="_GoBack" w:colFirst="12" w:colLast="12"/>
          </w:p>
        </w:tc>
        <w:tc>
          <w:tcPr>
            <w:tcW w:w="2551" w:type="dxa"/>
            <w:gridSpan w:val="2"/>
            <w:vMerge/>
            <w:vAlign w:val="center"/>
          </w:tcPr>
          <w:p w:rsidR="00D867AC" w:rsidRPr="00A83019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D867AC" w:rsidRPr="00A83019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A83019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A83019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701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134" w:type="dxa"/>
            <w:vAlign w:val="center"/>
          </w:tcPr>
          <w:p w:rsidR="00D867AC" w:rsidRPr="00A83019" w:rsidRDefault="00D867AC" w:rsidP="009D61A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A83019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A83019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A83019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134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134" w:type="dxa"/>
            <w:vAlign w:val="center"/>
          </w:tcPr>
          <w:p w:rsidR="00D867AC" w:rsidRPr="00A83019" w:rsidRDefault="00D867AC" w:rsidP="009D61A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A83019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17" w:type="dxa"/>
            <w:vAlign w:val="center"/>
          </w:tcPr>
          <w:p w:rsidR="00D867AC" w:rsidRPr="00A83019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A83019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A83019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Pr="00A83019" w:rsidRDefault="00D867AC" w:rsidP="009D61A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375" w:type="dxa"/>
            <w:tcBorders>
              <w:right w:val="nil"/>
            </w:tcBorders>
            <w:vAlign w:val="center"/>
          </w:tcPr>
          <w:p w:rsidR="00D867AC" w:rsidRPr="00A83019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A83019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136135">
        <w:trPr>
          <w:cantSplit/>
          <w:trHeight w:val="128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867AC" w:rsidRPr="00A83019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D867AC" w:rsidRPr="00A83019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701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134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134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134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tcBorders>
              <w:right w:val="nil"/>
            </w:tcBorders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136135">
        <w:trPr>
          <w:cantSplit/>
          <w:trHeight w:val="12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867AC" w:rsidRPr="00A83019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D867AC" w:rsidRPr="00A83019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134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134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134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tcBorders>
              <w:right w:val="nil"/>
            </w:tcBorders>
            <w:vAlign w:val="center"/>
          </w:tcPr>
          <w:p w:rsidR="00D867AC" w:rsidRPr="00A83019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A83019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bookmarkEnd w:id="0"/>
      <w:tr w:rsidR="0079104D" w:rsidRPr="00EF5231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Pr="00EF5231" w:rsidRDefault="0079104D" w:rsidP="000143D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Pr="00EF5231" w:rsidRDefault="0079104D" w:rsidP="000143D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F523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13,535,862,308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658,183,766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8,542,068,295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4,335,610,247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1,394,397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- 8,284,870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6,890,473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659,578,163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8,533,783,425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4,342,500,720</w:t>
            </w:r>
          </w:p>
        </w:tc>
      </w:tr>
      <w:tr w:rsidR="0079104D" w:rsidRPr="00EF5231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Pr="00EF5231" w:rsidRDefault="0079104D" w:rsidP="000143D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Pr="00EF5231" w:rsidRDefault="0079104D" w:rsidP="000143D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F523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33,326,059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13,502,536,249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33,121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658,150,645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33,292,938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8,508,775,357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55,140,814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- 55,140,814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55,140,814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4,280,469,433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1,394,397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- 8,284,870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6,890,473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33,121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659,545,042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33,292,938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8,500,490,487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55,140,814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- 55,140,814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55,140,814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019">
              <w:rPr>
                <w:rFonts w:ascii="新細明體" w:hAnsi="新細明體"/>
                <w:b/>
                <w:noProof/>
                <w:sz w:val="20"/>
              </w:rPr>
              <w:t>4,287,359,906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桃園市議會主管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2,230,788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2,230,788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2,230,788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2,096,284,670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70,071,517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1,102,094,683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55,140,814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- 55,140,814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55,140,814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868,977,656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70,071,517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1,102,094,683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55,140,814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- 55,140,814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55,140,814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868,977,656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桃園市政府民政局主管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327,232,127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9,202,737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251,349,458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66,679,932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9,202,737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251,349,458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66,679,932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桃園市政府地政局主管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186,551,646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372,053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133,725,038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52,454,555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372,053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133,725,038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52,454,555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桃園市政府消防局主管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170,398,061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169,391,992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1,006,069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169,391,992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1,006,069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桃園市政府教育局主管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708,931,369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708,931,369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708,931,369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桃園市政府文化局主管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1,709,174,102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14,524,100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975,673,244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718,976,758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14,524,100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975,673,244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718,976,758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桃園市政府農業局主管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144,063,827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5,838,974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89,802,271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48,422,582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5,838,974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89,802,271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48,422,582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桃園市政府交通局主管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323,958,145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22,750,394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275,619,658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25,588,093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22,750,394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275,619,658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25,588,093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058FA" w:rsidRDefault="0079104D" w:rsidP="000143D7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</w:t>
            </w:r>
          </w:p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觀光旅遊局主管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90,379,350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1,660,357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80,757,994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7,960,999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1,660,357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80,757,994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7,960,999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桃園市政府衛生局主管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20,018,960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126,690,591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33,121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5,909,023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19,985,839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117,586,832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3,194,736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33,121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5,909,023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19,985,839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117,586,832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3,194,736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058FA" w:rsidRDefault="0079104D" w:rsidP="000143D7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</w:t>
            </w:r>
          </w:p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1,549,113,792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33,877,644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1,077,340,084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437,896,064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400,680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- 8,284,870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7,884,190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34,278,324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1,069,055,214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445,780,254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桃園市政府警察局主管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632,610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515,358,926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18,249,661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632,610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259,823,178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237,286,087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18,249,661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632,610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259,823,178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237,286,087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桃園市政府社會局主管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11,873,659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829,777,607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133,224,735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11,873,659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411,142,918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285,409,954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133,224,735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11,873,659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411,142,918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285,409,954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058FA" w:rsidRDefault="0079104D" w:rsidP="000143D7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</w:t>
            </w:r>
          </w:p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原住民族行政局主管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367,771,744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11,241,771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77,527,237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279,002,736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11,241,771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77,527,237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279,002,736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桃園市政府水務局主管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1,025,509,006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101,790,914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636,393,547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287,324,545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993,717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- 993,717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102,784,631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636,393,547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286,330,828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桃園市政府工務局主管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990,744,025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75,888,519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563,791,721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351,063,785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75,888,519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563,791,721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351,063,785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058FA" w:rsidRDefault="0079104D" w:rsidP="000143D7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</w:t>
            </w:r>
          </w:p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經濟發展局主管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260,038,467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8,070,287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116,528,465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135,439,715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8,070,287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116,528,465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135,439,715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桃園市政府勞動局主管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747,844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2,710,607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123,980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747,844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2,466,627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120,000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123,980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747,844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2,466,627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120,000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lastRenderedPageBreak/>
              <w:t>106－112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058FA" w:rsidRDefault="0079104D" w:rsidP="000143D7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</w:t>
            </w:r>
          </w:p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都市發展局主管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164,205,810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34,763,413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66,931,316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62,511,081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34,763,413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66,931,316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62,511,081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058FA" w:rsidRDefault="0079104D" w:rsidP="000143D7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</w:t>
            </w:r>
          </w:p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客家事務局主管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30,637,901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8,987,362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20,947,086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703,453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8,987,362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20,947,086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703,453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104－112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桃園市政府體育局主管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52,986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600,196,261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33,186,269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52,986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321,238,617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245,771,375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33,186,269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52,986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321,238,617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245,771,375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058FA" w:rsidRDefault="0079104D" w:rsidP="000143D7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</w:t>
            </w:r>
          </w:p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青年事務局主管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52,249,519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821,469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34,519,285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16,908,765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821,469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34,519,285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16,908,765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D32C1" w:rsidRDefault="0079104D" w:rsidP="007D32C1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桃園市政府資訊科技局</w:t>
            </w:r>
          </w:p>
          <w:p w:rsidR="0079104D" w:rsidRDefault="007D32C1" w:rsidP="007D32C1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(智慧城鄉發展委員會)</w:t>
            </w:r>
            <w:r w:rsidR="0079104D" w:rsidRPr="00E86799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76,172,966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1,838,461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64,743,505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9,591,000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1,838,461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64,743,505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9,591,000</w:t>
            </w:r>
          </w:p>
        </w:tc>
      </w:tr>
      <w:tr w:rsidR="0079104D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9104D" w:rsidRDefault="0079104D" w:rsidP="000143D7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058FA" w:rsidRDefault="0079104D" w:rsidP="000143D7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桃園市政府</w:t>
            </w:r>
          </w:p>
          <w:p w:rsidR="0079104D" w:rsidRDefault="0079104D" w:rsidP="000143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捷運工程局主管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650,758,404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573,755,509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77,002,895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573,755,509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9104D" w:rsidRPr="00A83019" w:rsidRDefault="0079104D" w:rsidP="000143D7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77,002,895</w:t>
            </w:r>
          </w:p>
        </w:tc>
      </w:tr>
      <w:tr w:rsidR="005F7581" w:rsidTr="001361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F7581" w:rsidRDefault="005F7581" w:rsidP="005F7581">
            <w:pPr>
              <w:jc w:val="center"/>
              <w:rPr>
                <w:rFonts w:ascii="新細明體" w:hAnsi="新細明體"/>
                <w:sz w:val="20"/>
              </w:rPr>
            </w:pPr>
            <w:r w:rsidRPr="00E86799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5F7581" w:rsidRDefault="005F7581" w:rsidP="005F758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799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501,396,538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65,757,005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374,462,935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61,176,598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65,757,005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374,462,935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5F7581" w:rsidRPr="00A83019" w:rsidRDefault="005F7581" w:rsidP="005F7581">
            <w:pPr>
              <w:jc w:val="right"/>
              <w:rPr>
                <w:rFonts w:ascii="新細明體" w:hAnsi="新細明體"/>
                <w:sz w:val="20"/>
              </w:rPr>
            </w:pPr>
            <w:r w:rsidRPr="00A83019">
              <w:rPr>
                <w:rFonts w:ascii="新細明體" w:hAnsi="新細明體"/>
                <w:noProof/>
                <w:sz w:val="20"/>
              </w:rPr>
              <w:t>61,176,598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</w:p>
    <w:sectPr w:rsidR="00D867AC" w:rsidSect="00C114ED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04D" w:rsidRDefault="0079104D">
      <w:r>
        <w:separator/>
      </w:r>
    </w:p>
  </w:endnote>
  <w:endnote w:type="continuationSeparator" w:id="0">
    <w:p w:rsidR="0079104D" w:rsidRDefault="00791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01F" w:rsidRPr="008C1FDB" w:rsidRDefault="0022601F" w:rsidP="0022601F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14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9D61A7">
      <w:rPr>
        <w:rFonts w:ascii="標楷體" w:eastAsia="標楷體" w:hAnsi="標楷體"/>
        <w:noProof/>
      </w:rPr>
      <w:t>2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01F" w:rsidRPr="008C1FDB" w:rsidRDefault="0022601F" w:rsidP="0022601F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14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9D61A7">
      <w:rPr>
        <w:rFonts w:ascii="標楷體" w:eastAsia="標楷體" w:hAnsi="標楷體"/>
        <w:noProof/>
      </w:rPr>
      <w:t>1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04D" w:rsidRDefault="0079104D">
      <w:r>
        <w:separator/>
      </w:r>
    </w:p>
  </w:footnote>
  <w:footnote w:type="continuationSeparator" w:id="0">
    <w:p w:rsidR="0079104D" w:rsidRDefault="00791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A83019">
    <w:pPr>
      <w:jc w:val="center"/>
    </w:pPr>
    <w:r w:rsidRPr="0022601F">
      <w:rPr>
        <w:rFonts w:ascii="標楷體" w:eastAsia="標楷體" w:hint="eastAsia"/>
        <w:b/>
        <w:spacing w:val="60"/>
        <w:sz w:val="32"/>
        <w:u w:val="single"/>
      </w:rPr>
      <w:t>拾肆</w:t>
    </w:r>
    <w:r w:rsidR="00B27658" w:rsidRPr="0022601F">
      <w:rPr>
        <w:rFonts w:ascii="標楷體" w:eastAsia="標楷體"/>
        <w:b/>
        <w:spacing w:val="60"/>
        <w:sz w:val="32"/>
        <w:u w:val="single"/>
      </w:rPr>
      <w:t>、</w:t>
    </w:r>
    <w:r w:rsidR="00D867AC" w:rsidRPr="0022601F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22601F">
      <w:rPr>
        <w:rFonts w:ascii="標楷體" w:eastAsia="標楷體" w:hint="eastAsia"/>
        <w:b/>
        <w:spacing w:val="60"/>
        <w:sz w:val="32"/>
        <w:u w:val="single"/>
      </w:rPr>
      <w:t>113</w:t>
    </w:r>
    <w:proofErr w:type="gramEnd"/>
    <w:r w:rsidR="00D867AC" w:rsidRPr="0022601F">
      <w:rPr>
        <w:rFonts w:ascii="標楷體" w:eastAsia="標楷體" w:hint="eastAsia"/>
        <w:b/>
        <w:spacing w:val="60"/>
        <w:sz w:val="32"/>
        <w:u w:val="single"/>
      </w:rPr>
      <w:t>年度</w:t>
    </w:r>
    <w:r w:rsidRPr="0022601F">
      <w:rPr>
        <w:rFonts w:ascii="標楷體" w:eastAsia="標楷體" w:hint="eastAsia"/>
        <w:b/>
        <w:spacing w:val="60"/>
        <w:sz w:val="32"/>
        <w:u w:val="single"/>
      </w:rPr>
      <w:t>桃園市</w:t>
    </w:r>
    <w:r w:rsidR="00D867AC" w:rsidRPr="0022601F">
      <w:rPr>
        <w:rFonts w:ascii="標楷體" w:eastAsia="標楷體" w:hint="eastAsia"/>
        <w:b/>
        <w:spacing w:val="60"/>
        <w:sz w:val="32"/>
        <w:u w:val="single"/>
      </w:rPr>
      <w:t>總決算以前年度歲出</w:t>
    </w:r>
    <w:r w:rsidRPr="0022601F">
      <w:rPr>
        <w:rFonts w:ascii="標楷體" w:eastAsia="標楷體"/>
        <w:b/>
        <w:spacing w:val="60"/>
        <w:sz w:val="32"/>
        <w:u w:val="single"/>
      </w:rPr>
      <w:t>機關別</w:t>
    </w:r>
    <w:r w:rsidR="00D867AC" w:rsidRPr="0022601F">
      <w:rPr>
        <w:rFonts w:ascii="標楷體" w:eastAsia="標楷體" w:hint="eastAsia"/>
        <w:b/>
        <w:spacing w:val="60"/>
        <w:sz w:val="32"/>
        <w:u w:val="single"/>
      </w:rPr>
      <w:t>轉入數決算審定</w:t>
    </w:r>
    <w:r w:rsidR="00AB6EA1" w:rsidRPr="0022601F">
      <w:rPr>
        <w:rFonts w:ascii="標楷體" w:eastAsia="標楷體" w:hint="eastAsia"/>
        <w:b/>
        <w:spacing w:val="60"/>
        <w:sz w:val="32"/>
        <w:u w:val="single"/>
      </w:rPr>
      <w:t>總</w:t>
    </w:r>
    <w:r w:rsidR="00D867AC" w:rsidRPr="0022601F">
      <w:rPr>
        <w:rFonts w:ascii="標楷體" w:eastAsia="標楷體" w:hint="eastAsia"/>
        <w:b/>
        <w:spacing w:val="60"/>
        <w:sz w:val="32"/>
        <w:u w:val="single"/>
      </w:rPr>
      <w:t>表</w:t>
    </w:r>
    <w:r w:rsidRPr="00A83019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Pr="0022601F" w:rsidRDefault="00A83019">
    <w:pPr>
      <w:jc w:val="center"/>
      <w:rPr>
        <w:rFonts w:ascii="標楷體" w:eastAsia="標楷體"/>
        <w:b/>
        <w:spacing w:val="60"/>
        <w:sz w:val="32"/>
        <w:u w:val="single"/>
      </w:rPr>
    </w:pPr>
    <w:r w:rsidRPr="0022601F">
      <w:rPr>
        <w:rFonts w:ascii="標楷體" w:eastAsia="標楷體" w:hint="eastAsia"/>
        <w:b/>
        <w:spacing w:val="60"/>
        <w:sz w:val="32"/>
        <w:u w:val="single"/>
      </w:rPr>
      <w:t>拾肆</w:t>
    </w:r>
    <w:r w:rsidR="00B27658" w:rsidRPr="0022601F">
      <w:rPr>
        <w:rFonts w:ascii="標楷體" w:eastAsia="標楷體"/>
        <w:b/>
        <w:spacing w:val="60"/>
        <w:sz w:val="32"/>
        <w:u w:val="single"/>
      </w:rPr>
      <w:t>、</w:t>
    </w:r>
    <w:r w:rsidR="00D867AC" w:rsidRPr="0022601F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22601F">
      <w:rPr>
        <w:rFonts w:ascii="標楷體" w:eastAsia="標楷體" w:hint="eastAsia"/>
        <w:b/>
        <w:spacing w:val="60"/>
        <w:sz w:val="32"/>
        <w:u w:val="single"/>
      </w:rPr>
      <w:t>113</w:t>
    </w:r>
    <w:proofErr w:type="gramEnd"/>
    <w:r w:rsidR="00D867AC" w:rsidRPr="0022601F">
      <w:rPr>
        <w:rFonts w:ascii="標楷體" w:eastAsia="標楷體" w:hint="eastAsia"/>
        <w:b/>
        <w:spacing w:val="60"/>
        <w:sz w:val="32"/>
        <w:u w:val="single"/>
      </w:rPr>
      <w:t>年度</w:t>
    </w:r>
    <w:r w:rsidRPr="0022601F">
      <w:rPr>
        <w:rFonts w:ascii="標楷體" w:eastAsia="標楷體" w:hint="eastAsia"/>
        <w:b/>
        <w:spacing w:val="60"/>
        <w:sz w:val="32"/>
        <w:u w:val="single"/>
      </w:rPr>
      <w:t>桃園市</w:t>
    </w:r>
    <w:r w:rsidR="00D867AC" w:rsidRPr="0022601F">
      <w:rPr>
        <w:rFonts w:ascii="標楷體" w:eastAsia="標楷體" w:hint="eastAsia"/>
        <w:b/>
        <w:spacing w:val="60"/>
        <w:sz w:val="32"/>
        <w:u w:val="single"/>
      </w:rPr>
      <w:t>總決算以前年度歲出</w:t>
    </w:r>
    <w:r w:rsidRPr="0022601F">
      <w:rPr>
        <w:rFonts w:ascii="標楷體" w:eastAsia="標楷體"/>
        <w:b/>
        <w:spacing w:val="60"/>
        <w:sz w:val="32"/>
        <w:u w:val="single"/>
      </w:rPr>
      <w:t>機關別</w:t>
    </w:r>
    <w:r w:rsidR="00D867AC" w:rsidRPr="0022601F">
      <w:rPr>
        <w:rFonts w:ascii="標楷體" w:eastAsia="標楷體" w:hint="eastAsia"/>
        <w:b/>
        <w:spacing w:val="60"/>
        <w:sz w:val="32"/>
        <w:u w:val="single"/>
      </w:rPr>
      <w:t>轉入數決算審定</w:t>
    </w:r>
    <w:r w:rsidR="009D2E50" w:rsidRPr="0022601F">
      <w:rPr>
        <w:rFonts w:ascii="標楷體" w:eastAsia="標楷體" w:hint="eastAsia"/>
        <w:b/>
        <w:spacing w:val="60"/>
        <w:sz w:val="32"/>
        <w:u w:val="single"/>
      </w:rPr>
      <w:t>總</w:t>
    </w:r>
    <w:r w:rsidR="00D867AC" w:rsidRPr="0022601F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04D"/>
    <w:rsid w:val="0001712C"/>
    <w:rsid w:val="000A3326"/>
    <w:rsid w:val="001214FD"/>
    <w:rsid w:val="00136135"/>
    <w:rsid w:val="00167FBF"/>
    <w:rsid w:val="001A4B2C"/>
    <w:rsid w:val="0022601F"/>
    <w:rsid w:val="003B4D48"/>
    <w:rsid w:val="003F092B"/>
    <w:rsid w:val="004E0B7F"/>
    <w:rsid w:val="005F7581"/>
    <w:rsid w:val="00734FFE"/>
    <w:rsid w:val="00765D20"/>
    <w:rsid w:val="00775C5D"/>
    <w:rsid w:val="0079104D"/>
    <w:rsid w:val="007D32C1"/>
    <w:rsid w:val="008B0CCA"/>
    <w:rsid w:val="008E605A"/>
    <w:rsid w:val="008E7288"/>
    <w:rsid w:val="009D2E50"/>
    <w:rsid w:val="009D61A7"/>
    <w:rsid w:val="00A1754D"/>
    <w:rsid w:val="00A83019"/>
    <w:rsid w:val="00AA7593"/>
    <w:rsid w:val="00AB6EA1"/>
    <w:rsid w:val="00B119A6"/>
    <w:rsid w:val="00B27658"/>
    <w:rsid w:val="00C114ED"/>
    <w:rsid w:val="00CE74C9"/>
    <w:rsid w:val="00D058FA"/>
    <w:rsid w:val="00D867AC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0A17103D-C31E-431D-81FB-B9FEB9BA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5F75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5F7581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link w:val="a4"/>
    <w:uiPriority w:val="99"/>
    <w:rsid w:val="0022601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66Ee8ZM06sxIh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r66Ee8ZM06sxIh以前年度歲出決算審定表.dot</Template>
  <TotalTime>68</TotalTime>
  <Pages>2</Pages>
  <Words>1250</Words>
  <Characters>3051</Characters>
  <Application>Microsoft Office Word</Application>
  <DocSecurity>0</DocSecurity>
  <Lines>25</Lines>
  <Paragraphs>8</Paragraphs>
  <ScaleCrop>false</ScaleCrop>
  <Company>N.A.O.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王彥超</dc:creator>
  <cp:keywords/>
  <cp:lastModifiedBy>廖天生</cp:lastModifiedBy>
  <cp:revision>15</cp:revision>
  <cp:lastPrinted>2025-06-03T08:40:00Z</cp:lastPrinted>
  <dcterms:created xsi:type="dcterms:W3CDTF">2025-06-03T03:18:00Z</dcterms:created>
  <dcterms:modified xsi:type="dcterms:W3CDTF">2025-07-03T01:45:00Z</dcterms:modified>
</cp:coreProperties>
</file>