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284"/>
        <w:gridCol w:w="850"/>
        <w:gridCol w:w="1087"/>
        <w:gridCol w:w="1323"/>
        <w:gridCol w:w="1276"/>
        <w:gridCol w:w="1460"/>
        <w:gridCol w:w="1460"/>
        <w:gridCol w:w="1332"/>
        <w:gridCol w:w="1276"/>
        <w:gridCol w:w="1460"/>
        <w:gridCol w:w="1375"/>
        <w:gridCol w:w="1276"/>
        <w:gridCol w:w="1460"/>
        <w:gridCol w:w="1460"/>
        <w:gridCol w:w="1332"/>
        <w:gridCol w:w="1418"/>
      </w:tblGrid>
      <w:tr w:rsidR="00CA7F8F" w:rsidTr="00CA7F8F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CA7F8F" w:rsidRDefault="00CA7F8F" w:rsidP="00CA7F8F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A7F8F" w:rsidRDefault="00CA7F8F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899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F8F" w:rsidRDefault="00CA7F8F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CA7F8F" w:rsidTr="00CA7F8F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:rsidR="00CA7F8F" w:rsidRDefault="00CA7F8F" w:rsidP="00CA7F8F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nil"/>
            </w:tcBorders>
          </w:tcPr>
          <w:p w:rsidR="00CA7F8F" w:rsidRDefault="00CA7F8F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995" w:type="dxa"/>
            <w:gridSpan w:val="14"/>
            <w:vMerge/>
            <w:tcBorders>
              <w:top w:val="nil"/>
              <w:left w:val="nil"/>
              <w:right w:val="nil"/>
            </w:tcBorders>
          </w:tcPr>
          <w:p w:rsidR="00CA7F8F" w:rsidRDefault="00CA7F8F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AB3D47">
        <w:trPr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Pr="00D164FE" w:rsidRDefault="00D867A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年度別</w:t>
            </w:r>
          </w:p>
        </w:tc>
        <w:tc>
          <w:tcPr>
            <w:tcW w:w="1937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Pr="00D164FE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323" w:type="dxa"/>
            <w:vMerge w:val="restart"/>
            <w:vAlign w:val="center"/>
          </w:tcPr>
          <w:p w:rsidR="00D867AC" w:rsidRPr="00D164FE" w:rsidRDefault="00D867AC">
            <w:pPr>
              <w:ind w:left="14" w:right="1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以前年度</w:t>
            </w:r>
            <w:r w:rsidRPr="00D164FE">
              <w:rPr>
                <w:rFonts w:ascii="標楷體" w:eastAsia="標楷體" w:hAnsi="標楷體"/>
                <w:sz w:val="20"/>
              </w:rPr>
              <w:br/>
            </w:r>
            <w:r w:rsidRPr="00D164FE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528" w:type="dxa"/>
            <w:gridSpan w:val="4"/>
            <w:vAlign w:val="center"/>
          </w:tcPr>
          <w:p w:rsidR="00D867AC" w:rsidRPr="00D164FE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387" w:type="dxa"/>
            <w:gridSpan w:val="4"/>
            <w:vAlign w:val="center"/>
          </w:tcPr>
          <w:p w:rsidR="00D867AC" w:rsidRPr="00D164FE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4"/>
            <w:tcBorders>
              <w:right w:val="nil"/>
            </w:tcBorders>
            <w:vAlign w:val="center"/>
          </w:tcPr>
          <w:p w:rsidR="00D867AC" w:rsidRPr="00D164FE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AB3D47">
        <w:trPr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867AC" w:rsidRPr="00D164FE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  <w:bookmarkStart w:id="0" w:name="_GoBack" w:colFirst="9" w:colLast="9"/>
          </w:p>
        </w:tc>
        <w:tc>
          <w:tcPr>
            <w:tcW w:w="1937" w:type="dxa"/>
            <w:gridSpan w:val="2"/>
            <w:vMerge/>
            <w:vAlign w:val="center"/>
          </w:tcPr>
          <w:p w:rsidR="00D867AC" w:rsidRPr="00D164FE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23" w:type="dxa"/>
            <w:vMerge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67AC" w:rsidRPr="00D164FE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D164FE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D164FE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 w:rsidP="000C0CB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332" w:type="dxa"/>
            <w:vAlign w:val="center"/>
          </w:tcPr>
          <w:p w:rsidR="00D867AC" w:rsidRPr="00D164FE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D164FE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276" w:type="dxa"/>
            <w:vAlign w:val="center"/>
          </w:tcPr>
          <w:p w:rsidR="00D867AC" w:rsidRPr="00D164FE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D164FE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D164FE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75" w:type="dxa"/>
            <w:vAlign w:val="center"/>
          </w:tcPr>
          <w:p w:rsidR="00D867AC" w:rsidRPr="00D164FE" w:rsidRDefault="00D867AC" w:rsidP="000C0CB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76" w:type="dxa"/>
            <w:vAlign w:val="center"/>
          </w:tcPr>
          <w:p w:rsidR="00D867AC" w:rsidRPr="00D164FE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D164FE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D164FE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D164FE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32" w:type="dxa"/>
            <w:tcBorders>
              <w:right w:val="nil"/>
            </w:tcBorders>
            <w:vAlign w:val="center"/>
          </w:tcPr>
          <w:p w:rsidR="00D867AC" w:rsidRPr="00D164FE" w:rsidRDefault="00D867AC" w:rsidP="000C0CB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D867AC" w:rsidRPr="00D164FE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D164FE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AB3D47">
        <w:trPr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867AC" w:rsidRPr="00D164FE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gridSpan w:val="2"/>
            <w:vMerge/>
            <w:vAlign w:val="center"/>
          </w:tcPr>
          <w:p w:rsidR="00D867AC" w:rsidRPr="00D164FE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23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32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75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32" w:type="dxa"/>
            <w:tcBorders>
              <w:right w:val="nil"/>
            </w:tcBorders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AB3D47">
        <w:trPr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867AC" w:rsidRPr="00D164FE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gridSpan w:val="2"/>
            <w:vMerge/>
            <w:vAlign w:val="center"/>
          </w:tcPr>
          <w:p w:rsidR="00D867AC" w:rsidRPr="00D164FE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23" w:type="dxa"/>
            <w:vAlign w:val="center"/>
          </w:tcPr>
          <w:p w:rsidR="00D867AC" w:rsidRPr="00D164FE" w:rsidRDefault="00D867AC" w:rsidP="00400BB6">
            <w:pPr>
              <w:ind w:left="48" w:right="111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32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5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32" w:type="dxa"/>
            <w:tcBorders>
              <w:right w:val="nil"/>
            </w:tcBorders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D867AC" w:rsidRPr="00D164FE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D164F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bookmarkEnd w:id="0"/>
      <w:tr w:rsidR="00112829" w:rsidRPr="00C318C1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112829" w:rsidRPr="00C318C1" w:rsidRDefault="00112829" w:rsidP="00AB2CFF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112829" w:rsidRPr="00C318C1" w:rsidRDefault="00112829" w:rsidP="00AB2CF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318C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13,535,862,308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658,183,766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8,542,068,295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4,335,610,247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1,394,397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- 8,284,870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6,890,473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659,578,163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8,533,783,425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4,342,500,720</w:t>
            </w:r>
          </w:p>
        </w:tc>
      </w:tr>
      <w:tr w:rsidR="00112829" w:rsidRPr="00C318C1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112829" w:rsidRPr="00C318C1" w:rsidRDefault="00112829" w:rsidP="00AB2CFF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112829" w:rsidRPr="00C318C1" w:rsidRDefault="00112829" w:rsidP="00AB2CF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318C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33,326,059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13,502,536,249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33,121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658,150,645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33,292,938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8,508,775,357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55,140,814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- 55,140,814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55,140,814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4,280,469,433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1,394,397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- 8,284,870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6,890,473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33,121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659,545,042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33,292,938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8,500,490,487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55,140,814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- 55,140,814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55,140,814</w:t>
            </w:r>
          </w:p>
          <w:p w:rsidR="00112829" w:rsidRPr="00C577C3" w:rsidRDefault="00112829" w:rsidP="00AB2CF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577C3">
              <w:rPr>
                <w:rFonts w:ascii="新細明體" w:hAnsi="新細明體"/>
                <w:b/>
                <w:noProof/>
                <w:sz w:val="20"/>
              </w:rPr>
              <w:t>4,287,359,906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2,230,788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2,230,788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2,230,788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137,912,286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8,379,593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119,941,693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9,591,000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8,379,593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119,941,693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9,591,000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1,441,359,378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27,564,286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616,879,475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55,140,814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- 55,140,814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55,140,814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741,774,803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27,564,286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616,879,475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55,140,814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- 55,140,814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55,140,814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741,774,803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632,610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515,358,926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18,249,661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632,610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259,823,178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237,286,087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18,249,661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632,610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259,823,178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237,286,087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708,931,369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708,931,369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708,931,369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104－112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52,986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2,743,590,095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57,037,750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52,986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1,578,430,519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1,108,121,826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57,037,750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52,986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1,578,430,519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1,108,121,826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1,169,572,833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107,629,888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726,195,818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335,747,127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993,717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- 993,717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108,623,605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726,195,818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334,753,410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1,784,929,091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84,055,263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1,189,446,939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511,426,889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84,055,263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1,189,446,939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511,426,889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1,570,170,552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70,617,962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1,135,664,667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363,887,923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70,617,962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1,135,664,667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363,887,923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238,826,526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4,339,617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150,227,145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84,259,764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4,339,617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150,227,145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84,259,764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776,521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1,675,950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776,521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1,456,073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219,877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776,521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1,456,073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219,877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11,844,982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881,729,835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140,348,715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11,844,982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418,005,462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323,375,658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140,348,715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11,844,982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418,005,462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323,375,658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20,018,960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126,690,591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33,121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5,909,023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19,985,839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117,586,832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3,194,736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33,121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5,909,023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19,985,839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117,586,832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3,194,736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1,549,113,792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33,877,644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1,077,340,084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437,896,064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400,680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- 8,284,870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7,884,190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34,278,324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1,069,055,214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445,780,254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129,047,699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34,384,238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32,152,380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62,511,081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34,384,238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32,152,380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62,511,081</w:t>
            </w:r>
          </w:p>
        </w:tc>
      </w:tr>
      <w:tr w:rsidR="00D164FE" w:rsidTr="00AB3D4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center"/>
              <w:rPr>
                <w:rFonts w:ascii="新細明體" w:hAnsi="新細明體"/>
                <w:sz w:val="20"/>
              </w:rPr>
            </w:pPr>
            <w:r w:rsidRPr="009F7598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7" w:type="dxa"/>
            <w:gridSpan w:val="2"/>
            <w:shd w:val="clear" w:color="auto" w:fill="auto"/>
            <w:vAlign w:val="center"/>
          </w:tcPr>
          <w:p w:rsidR="00D164FE" w:rsidRDefault="00D164FE" w:rsidP="00D164F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7598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501,396,538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65,757,005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374,462,935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61,176,598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65,757,005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374,462,935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D164FE" w:rsidRPr="00C577C3" w:rsidRDefault="00D164FE" w:rsidP="00D164FE">
            <w:pPr>
              <w:jc w:val="right"/>
              <w:rPr>
                <w:rFonts w:ascii="新細明體" w:hAnsi="新細明體"/>
                <w:sz w:val="20"/>
              </w:rPr>
            </w:pPr>
            <w:r w:rsidRPr="00C577C3">
              <w:rPr>
                <w:rFonts w:ascii="新細明體" w:hAnsi="新細明體"/>
                <w:noProof/>
                <w:sz w:val="20"/>
              </w:rPr>
              <w:t>61,176,598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</w:p>
    <w:sectPr w:rsidR="00D867AC" w:rsidSect="00C60992">
      <w:headerReference w:type="default" r:id="rId6"/>
      <w:headerReference w:type="first" r:id="rId7"/>
      <w:footerReference w:type="first" r:id="rId8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D47" w:rsidRDefault="00AB3D47">
      <w:r>
        <w:separator/>
      </w:r>
    </w:p>
  </w:endnote>
  <w:endnote w:type="continuationSeparator" w:id="0">
    <w:p w:rsidR="00AB3D47" w:rsidRDefault="00AB3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D47" w:rsidRPr="008C1FDB" w:rsidRDefault="00AB3D47" w:rsidP="0055060F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13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0C0CB4">
      <w:rPr>
        <w:rFonts w:ascii="標楷體" w:eastAsia="標楷體" w:hAnsi="標楷體"/>
        <w:noProof/>
      </w:rPr>
      <w:t>1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D47" w:rsidRDefault="00AB3D47">
      <w:r>
        <w:separator/>
      </w:r>
    </w:p>
  </w:footnote>
  <w:footnote w:type="continuationSeparator" w:id="0">
    <w:p w:rsidR="00AB3D47" w:rsidRDefault="00AB3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D47" w:rsidRDefault="00AB3D47">
    <w:pPr>
      <w:jc w:val="center"/>
    </w:pPr>
    <w:r w:rsidRPr="00AB2CFF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B2CF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AB2CFF">
      <w:rPr>
        <w:rFonts w:ascii="標楷體" w:eastAsia="標楷體" w:hAnsi="標楷體" w:hint="eastAsia"/>
        <w:b/>
        <w:spacing w:val="60"/>
        <w:sz w:val="32"/>
        <w:szCs w:val="32"/>
        <w:u w:val="single"/>
      </w:rPr>
      <w:t>桃園市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AB2CFF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AB2CFF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D47" w:rsidRPr="0055060F" w:rsidRDefault="00AB3D47">
    <w:pPr>
      <w:jc w:val="center"/>
      <w:rPr>
        <w:rFonts w:ascii="標楷體" w:eastAsia="標楷體"/>
        <w:b/>
        <w:spacing w:val="60"/>
        <w:sz w:val="32"/>
        <w:u w:val="single"/>
      </w:rPr>
    </w:pPr>
    <w:r w:rsidRPr="0055060F">
      <w:rPr>
        <w:rFonts w:ascii="標楷體" w:eastAsia="標楷體" w:hint="eastAsia"/>
        <w:b/>
        <w:spacing w:val="60"/>
        <w:sz w:val="32"/>
        <w:u w:val="single"/>
      </w:rPr>
      <w:t>拾參</w:t>
    </w:r>
    <w:r w:rsidRPr="0055060F">
      <w:rPr>
        <w:rFonts w:ascii="標楷體" w:eastAsia="標楷體"/>
        <w:b/>
        <w:spacing w:val="60"/>
        <w:sz w:val="32"/>
        <w:u w:val="single"/>
      </w:rPr>
      <w:t>、</w:t>
    </w:r>
    <w:r w:rsidRPr="0055060F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55060F">
      <w:rPr>
        <w:rFonts w:ascii="標楷體" w:eastAsia="標楷體" w:hint="eastAsia"/>
        <w:b/>
        <w:spacing w:val="60"/>
        <w:sz w:val="32"/>
        <w:u w:val="single"/>
      </w:rPr>
      <w:t>113</w:t>
    </w:r>
    <w:proofErr w:type="gramEnd"/>
    <w:r w:rsidRPr="0055060F">
      <w:rPr>
        <w:rFonts w:ascii="標楷體" w:eastAsia="標楷體" w:hint="eastAsia"/>
        <w:b/>
        <w:spacing w:val="60"/>
        <w:sz w:val="32"/>
        <w:u w:val="single"/>
      </w:rPr>
      <w:t>年度桃園市總決算以前年度歲出</w:t>
    </w:r>
    <w:r w:rsidRPr="0055060F">
      <w:rPr>
        <w:rFonts w:ascii="標楷體" w:eastAsia="標楷體"/>
        <w:b/>
        <w:spacing w:val="60"/>
        <w:sz w:val="32"/>
        <w:u w:val="single"/>
      </w:rPr>
      <w:t>政事別</w:t>
    </w:r>
    <w:r w:rsidRPr="0055060F">
      <w:rPr>
        <w:rFonts w:ascii="標楷體" w:eastAsia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829"/>
    <w:rsid w:val="0001712C"/>
    <w:rsid w:val="000A3326"/>
    <w:rsid w:val="000C0CB4"/>
    <w:rsid w:val="00112829"/>
    <w:rsid w:val="001214FD"/>
    <w:rsid w:val="001A4B2C"/>
    <w:rsid w:val="003F092B"/>
    <w:rsid w:val="00400BB6"/>
    <w:rsid w:val="004E0B7F"/>
    <w:rsid w:val="0055060F"/>
    <w:rsid w:val="006B4EAB"/>
    <w:rsid w:val="00734FFE"/>
    <w:rsid w:val="00775C5D"/>
    <w:rsid w:val="008B0CCA"/>
    <w:rsid w:val="008E605A"/>
    <w:rsid w:val="009D2E50"/>
    <w:rsid w:val="00AA7593"/>
    <w:rsid w:val="00AB2CFF"/>
    <w:rsid w:val="00AB3D47"/>
    <w:rsid w:val="00AB6EA1"/>
    <w:rsid w:val="00B27658"/>
    <w:rsid w:val="00C577C3"/>
    <w:rsid w:val="00C60992"/>
    <w:rsid w:val="00CA7F8F"/>
    <w:rsid w:val="00CE74C9"/>
    <w:rsid w:val="00D164FE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45F96BDE-F661-46F3-B0BA-6DA28A5B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C6099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zsBoqwL5Z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kzsBoqwL5Z以前年度歲出決算審定表.dot</Template>
  <TotalTime>24</TotalTime>
  <Pages>1</Pages>
  <Words>755</Words>
  <Characters>2132</Characters>
  <Application>Microsoft Office Word</Application>
  <DocSecurity>0</DocSecurity>
  <Lines>17</Lines>
  <Paragraphs>5</Paragraphs>
  <ScaleCrop>false</ScaleCrop>
  <Company>N.A.O.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王彥超</dc:creator>
  <cp:keywords/>
  <cp:lastModifiedBy>廖天生</cp:lastModifiedBy>
  <cp:revision>8</cp:revision>
  <dcterms:created xsi:type="dcterms:W3CDTF">2025-06-03T02:54:00Z</dcterms:created>
  <dcterms:modified xsi:type="dcterms:W3CDTF">2025-07-03T01:44:00Z</dcterms:modified>
</cp:coreProperties>
</file>