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8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284"/>
        <w:gridCol w:w="1701"/>
        <w:gridCol w:w="1479"/>
        <w:gridCol w:w="1356"/>
        <w:gridCol w:w="1417"/>
        <w:gridCol w:w="348"/>
        <w:gridCol w:w="1070"/>
        <w:gridCol w:w="1417"/>
        <w:gridCol w:w="1418"/>
        <w:gridCol w:w="1417"/>
        <w:gridCol w:w="1418"/>
        <w:gridCol w:w="1276"/>
        <w:gridCol w:w="1504"/>
        <w:gridCol w:w="1189"/>
        <w:gridCol w:w="1417"/>
        <w:gridCol w:w="1509"/>
        <w:gridCol w:w="51"/>
      </w:tblGrid>
      <w:tr w:rsidR="00D46CDC" w14:paraId="70CD3558" w14:textId="77777777" w:rsidTr="00C07725">
        <w:trPr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1421C581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8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2AB18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368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AB1A0" w14:textId="388190E9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6361A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7EE727F5" w14:textId="77777777" w:rsidTr="00C07725">
        <w:trPr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right w:val="nil"/>
            </w:tcBorders>
          </w:tcPr>
          <w:p w14:paraId="0B84524E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85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6E562C03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686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7AE35956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489EAE7F" w14:textId="77777777" w:rsidTr="009678B2">
        <w:trPr>
          <w:cantSplit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14:paraId="04F4DB9E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14:paraId="4099E862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79" w:type="dxa"/>
            <w:vMerge w:val="restart"/>
            <w:vAlign w:val="center"/>
          </w:tcPr>
          <w:p w14:paraId="6B74C2FA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608" w:type="dxa"/>
            <w:gridSpan w:val="5"/>
            <w:vAlign w:val="center"/>
          </w:tcPr>
          <w:p w14:paraId="7968E6AE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529" w:type="dxa"/>
            <w:gridSpan w:val="4"/>
            <w:vAlign w:val="center"/>
          </w:tcPr>
          <w:p w14:paraId="486696C6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14:paraId="22B3039F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166DB051" w14:textId="77777777" w:rsidTr="009678B2">
        <w:trPr>
          <w:gridAfter w:val="1"/>
          <w:wAfter w:w="51" w:type="dxa"/>
          <w:cantSplit/>
          <w:trHeight w:val="26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0A991FC6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F64960B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Merge/>
            <w:vAlign w:val="center"/>
          </w:tcPr>
          <w:p w14:paraId="40DCF6C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6" w:type="dxa"/>
            <w:vAlign w:val="center"/>
          </w:tcPr>
          <w:p w14:paraId="77F49891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7" w:type="dxa"/>
            <w:vAlign w:val="center"/>
          </w:tcPr>
          <w:p w14:paraId="7D8DF62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gridSpan w:val="2"/>
            <w:vAlign w:val="center"/>
          </w:tcPr>
          <w:p w14:paraId="4A29EDCB" w14:textId="77777777" w:rsidR="00D46CDC" w:rsidRDefault="00D46CDC" w:rsidP="009A47EE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7" w:type="dxa"/>
            <w:vAlign w:val="center"/>
          </w:tcPr>
          <w:p w14:paraId="45946FAB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18" w:type="dxa"/>
            <w:vAlign w:val="center"/>
          </w:tcPr>
          <w:p w14:paraId="6A8CD4AD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7" w:type="dxa"/>
            <w:vAlign w:val="center"/>
          </w:tcPr>
          <w:p w14:paraId="37C7DDB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0991B2C4" w14:textId="77777777" w:rsidR="00D46CDC" w:rsidRDefault="00D46CDC" w:rsidP="0050643D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76" w:type="dxa"/>
            <w:vAlign w:val="center"/>
          </w:tcPr>
          <w:p w14:paraId="3583B14A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1835448B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189" w:type="dxa"/>
            <w:vAlign w:val="center"/>
          </w:tcPr>
          <w:p w14:paraId="4E93481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03423C2F" w14:textId="77777777" w:rsidR="00D46CDC" w:rsidRDefault="00D46CDC" w:rsidP="0050643D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1F0B7AAB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3C2EAC67" w14:textId="77777777" w:rsidTr="009678B2">
        <w:trPr>
          <w:gridAfter w:val="1"/>
          <w:wAfter w:w="51" w:type="dxa"/>
          <w:cantSplit/>
          <w:trHeight w:val="128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0911D4C4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C1C25AB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2EDDC90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56" w:type="dxa"/>
            <w:vAlign w:val="center"/>
          </w:tcPr>
          <w:p w14:paraId="0D758BA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vAlign w:val="center"/>
          </w:tcPr>
          <w:p w14:paraId="717A458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14:paraId="7ACB168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vAlign w:val="center"/>
          </w:tcPr>
          <w:p w14:paraId="5C2D017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8" w:type="dxa"/>
            <w:vAlign w:val="center"/>
          </w:tcPr>
          <w:p w14:paraId="459D9E1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vAlign w:val="center"/>
          </w:tcPr>
          <w:p w14:paraId="4AC61E1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8" w:type="dxa"/>
            <w:vAlign w:val="center"/>
          </w:tcPr>
          <w:p w14:paraId="2D7C198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276" w:type="dxa"/>
            <w:vAlign w:val="center"/>
          </w:tcPr>
          <w:p w14:paraId="0CEB9E4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462465B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189" w:type="dxa"/>
            <w:vAlign w:val="center"/>
          </w:tcPr>
          <w:p w14:paraId="7D5EAF0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346CF34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52BD1DD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75B39C53" w14:textId="77777777" w:rsidTr="009678B2">
        <w:trPr>
          <w:gridAfter w:val="1"/>
          <w:wAfter w:w="51" w:type="dxa"/>
          <w:cantSplit/>
          <w:trHeight w:val="12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6598C973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31753F68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7A0E519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56" w:type="dxa"/>
            <w:vAlign w:val="center"/>
          </w:tcPr>
          <w:p w14:paraId="125C313F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75DA043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gridSpan w:val="2"/>
            <w:vAlign w:val="center"/>
          </w:tcPr>
          <w:p w14:paraId="47E1ADD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37D7F47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72CB4D4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7C5F9B63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7AD9310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14:paraId="7939DFE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3C50B54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189" w:type="dxa"/>
            <w:vAlign w:val="center"/>
          </w:tcPr>
          <w:p w14:paraId="7F48574F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154A7A1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6539CE7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6361AE" w:rsidRPr="00BC406A" w14:paraId="66CDD8E3" w14:textId="77777777" w:rsidTr="000B36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63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374277D" w14:textId="77777777" w:rsidR="006361AE" w:rsidRPr="00BC406A" w:rsidRDefault="006361AE" w:rsidP="00C0772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1BB190" w14:textId="77777777" w:rsidR="006361AE" w:rsidRPr="00BC406A" w:rsidRDefault="006361AE" w:rsidP="00C0772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C406A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5377C245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10,400,282,017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464AC8E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372,676,470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3C951C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8,242,530,061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311EA0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70B699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1,785,075,486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19B03A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8A4DBB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4BC4D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48A6BF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C31BFE1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372,676,470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B9B1A6A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8,242,530,061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514221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062BBDE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1,785,075,486</w:t>
            </w:r>
          </w:p>
        </w:tc>
      </w:tr>
      <w:tr w:rsidR="006361AE" w:rsidRPr="00BC406A" w14:paraId="0489D4C5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20660E0" w14:textId="77777777" w:rsidR="006361AE" w:rsidRPr="00BC406A" w:rsidRDefault="006361AE" w:rsidP="00C0772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9BF1C29" w14:textId="336349E6" w:rsidR="000B3674" w:rsidRPr="00BC406A" w:rsidRDefault="006361AE" w:rsidP="000B3674">
            <w:pPr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BC406A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3A81FDF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10,400,215,220</w:t>
            </w:r>
          </w:p>
          <w:p w14:paraId="23DB89BA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66,797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3F64A3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372,629,885</w:t>
            </w:r>
          </w:p>
          <w:p w14:paraId="7304804D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46,585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BB07EE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8,242,521,064</w:t>
            </w:r>
          </w:p>
          <w:p w14:paraId="382BF5FA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8,997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9883A5C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A339A49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B2CB92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1,785,064,271</w:t>
            </w:r>
          </w:p>
          <w:p w14:paraId="3E386CD7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11,215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B454EA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22A628F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13E1B6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8C6F42F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928CA9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82B0437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4D7D22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8C6624F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DB64C2F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372,629,885</w:t>
            </w:r>
          </w:p>
          <w:p w14:paraId="55959EF5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46,585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68000ED1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8,242,521,064</w:t>
            </w:r>
          </w:p>
          <w:p w14:paraId="654564C1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8,997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37317B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A720EB5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4AAF31F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1,785,064,271</w:t>
            </w:r>
          </w:p>
          <w:p w14:paraId="3D3DBD09" w14:textId="77777777" w:rsidR="006361AE" w:rsidRPr="00BC406A" w:rsidRDefault="006361AE" w:rsidP="00C0772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C406A">
              <w:rPr>
                <w:rFonts w:ascii="新細明體" w:hAnsi="新細明體"/>
                <w:b/>
                <w:noProof/>
                <w:spacing w:val="-6"/>
                <w:sz w:val="20"/>
              </w:rPr>
              <w:t>11,215</w:t>
            </w:r>
          </w:p>
        </w:tc>
      </w:tr>
      <w:tr w:rsidR="000B3674" w:rsidRPr="00BC406A" w14:paraId="36F3CA8F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30A25071" w14:textId="77777777" w:rsidR="000B3674" w:rsidRPr="00BC406A" w:rsidRDefault="000B3674" w:rsidP="00C07725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DF4C3E9" w14:textId="77777777" w:rsidR="000B3674" w:rsidRPr="00BC406A" w:rsidRDefault="000B3674" w:rsidP="000B3674">
            <w:pPr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20C98B7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084B5A82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DBDF47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7118D86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6F0247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B74B44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CF31A3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9B0346B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D7F6F6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332A3294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4E3314D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E7597F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28614729" w14:textId="77777777" w:rsidR="000B3674" w:rsidRPr="00BC406A" w:rsidRDefault="000B3674" w:rsidP="00C07725">
            <w:pPr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</w:p>
        </w:tc>
      </w:tr>
      <w:tr w:rsidR="006361AE" w14:paraId="22BD9A4D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36B43C85" w14:textId="77777777" w:rsidR="006361AE" w:rsidRDefault="006361AE" w:rsidP="00C07725">
            <w:pPr>
              <w:jc w:val="center"/>
              <w:rPr>
                <w:rFonts w:ascii="新細明體" w:hAnsi="新細明體"/>
                <w:sz w:val="20"/>
              </w:rPr>
            </w:pPr>
            <w:r w:rsidRPr="001342C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828193" w14:textId="77777777" w:rsidR="006361AE" w:rsidRDefault="006361AE" w:rsidP="00C0772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342CC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8B1B44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4,651,264,245</w:t>
            </w:r>
          </w:p>
          <w:p w14:paraId="745DD36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E83AE1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BAB7D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2BAD3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4,651,264,245</w:t>
            </w:r>
          </w:p>
          <w:p w14:paraId="30A1D9D9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C2F27C2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1513B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A2564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D5CDB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41EE8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686CF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29E560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5167F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0D811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1EF30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5F186F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39249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83D1BD4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617A9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5A8E63F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4,651,264,245</w:t>
            </w:r>
          </w:p>
          <w:p w14:paraId="5B95CE3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15BB5A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C1203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CFDEAD9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274CE3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B3674" w14:paraId="1F12B613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86E00F1" w14:textId="77777777" w:rsidR="000B3674" w:rsidRPr="001342CC" w:rsidRDefault="000B3674" w:rsidP="00C07725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26E3C1" w14:textId="77777777" w:rsidR="000B3674" w:rsidRPr="001342CC" w:rsidRDefault="000B3674" w:rsidP="00C07725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1FC6AE3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1B9D3F0A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881B6D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29118A9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6BF32C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5CA869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B5C4A6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45DB8F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04F330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77F24430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42ED7C8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18CE53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6B0289C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6361AE" w14:paraId="1431ACFE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ED53CEF" w14:textId="77777777" w:rsidR="006361AE" w:rsidRDefault="006361AE" w:rsidP="00C07725">
            <w:pPr>
              <w:jc w:val="center"/>
              <w:rPr>
                <w:rFonts w:ascii="新細明體" w:hAnsi="新細明體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z w:val="20"/>
              </w:rPr>
              <w:t>101－112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F892C" w14:textId="77777777" w:rsidR="006361AE" w:rsidRDefault="006361AE" w:rsidP="00C0772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342CC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5E8E297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1,179,959,455</w:t>
            </w:r>
          </w:p>
          <w:p w14:paraId="0EDA6559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20,212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B6EBF00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236,318,335</w:t>
            </w:r>
          </w:p>
          <w:p w14:paraId="12A261A2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88366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343,515,378</w:t>
            </w:r>
          </w:p>
          <w:p w14:paraId="569CE4B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8,997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C000B4A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BDED8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4F01A0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600,125,742</w:t>
            </w:r>
          </w:p>
          <w:p w14:paraId="66FE5B4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11,215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015C5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400E09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672AF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E8FCD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3857D0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8D97A3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FF103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1E2389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C462DE3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236,318,335</w:t>
            </w:r>
          </w:p>
          <w:p w14:paraId="0B5B459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78A844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343,515,378</w:t>
            </w:r>
          </w:p>
          <w:p w14:paraId="2802903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8,997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6416DB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CD86DA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6BB5B5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600,125,742</w:t>
            </w:r>
          </w:p>
          <w:p w14:paraId="1CAC2C7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11,215</w:t>
            </w:r>
          </w:p>
        </w:tc>
      </w:tr>
      <w:tr w:rsidR="000B3674" w14:paraId="4BAAFAB2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ECB4BCB" w14:textId="77777777" w:rsidR="000B3674" w:rsidRPr="001342CC" w:rsidRDefault="000B3674" w:rsidP="00C07725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82772E7" w14:textId="77777777" w:rsidR="000B3674" w:rsidRPr="001342CC" w:rsidRDefault="000B3674" w:rsidP="00C07725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C6FDEB0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5ABEC673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D012AD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0695C13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FE2DF4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35B671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A4EDDC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45DE78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74A1B8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476D010F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BCE87E6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404829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261D4348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6361AE" w14:paraId="28F2BB09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0C639C1" w14:textId="77777777" w:rsidR="006361AE" w:rsidRDefault="006361AE" w:rsidP="00C07725">
            <w:pPr>
              <w:jc w:val="center"/>
              <w:rPr>
                <w:rFonts w:ascii="新細明體" w:hAnsi="新細明體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z w:val="20"/>
              </w:rPr>
              <w:t>101－112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A284C4" w14:textId="77777777" w:rsidR="006361AE" w:rsidRDefault="006361AE" w:rsidP="00C0772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342CC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8CC435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7,626,771</w:t>
            </w:r>
          </w:p>
          <w:p w14:paraId="4F416A2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46,585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B914CE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189,411</w:t>
            </w:r>
          </w:p>
          <w:p w14:paraId="3041113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46,585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3F35A3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7,215,907</w:t>
            </w:r>
          </w:p>
          <w:p w14:paraId="52F99E4F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D3B0C59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558F64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6AE019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221,453</w:t>
            </w:r>
          </w:p>
          <w:p w14:paraId="4D23E0CB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73B10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5C096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E096FF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0D766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84F982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64B5D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A0A2C4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9112B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788DF30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189,411</w:t>
            </w:r>
          </w:p>
          <w:p w14:paraId="28E6F819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46,585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FC8B1BF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7,215,907</w:t>
            </w:r>
          </w:p>
          <w:p w14:paraId="1157BDF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203EF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1C8270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EC4F480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221,453</w:t>
            </w:r>
          </w:p>
          <w:p w14:paraId="14E4CF5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B3674" w14:paraId="25B0D95F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57731A1" w14:textId="77777777" w:rsidR="000B3674" w:rsidRPr="001342CC" w:rsidRDefault="000B3674" w:rsidP="00C07725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B7AC20" w14:textId="77777777" w:rsidR="000B3674" w:rsidRPr="001342CC" w:rsidRDefault="000B3674" w:rsidP="00C07725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9534221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3A1CEB84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8406A4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FF7355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BF84EBB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FF15E63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BEB895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BC03F3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BF03042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0878298C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4DEA3F9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C453F34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7968D20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6361AE" w14:paraId="64340B04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2FE02DE" w14:textId="77777777" w:rsidR="006361AE" w:rsidRDefault="006361AE" w:rsidP="00C07725">
            <w:pPr>
              <w:jc w:val="center"/>
              <w:rPr>
                <w:rFonts w:ascii="新細明體" w:hAnsi="新細明體"/>
                <w:sz w:val="20"/>
              </w:rPr>
            </w:pPr>
            <w:r w:rsidRPr="001342C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C0B3C5" w14:textId="77777777" w:rsidR="006361AE" w:rsidRDefault="006361AE" w:rsidP="00C0772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342CC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CBD847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77,268,956</w:t>
            </w:r>
          </w:p>
          <w:p w14:paraId="7D8F389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A7B12FB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853,178</w:t>
            </w:r>
          </w:p>
          <w:p w14:paraId="5E941973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A12AC3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7,840,927</w:t>
            </w:r>
          </w:p>
          <w:p w14:paraId="2BF280D0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1447CB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71211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0F5A6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68,574,851</w:t>
            </w:r>
          </w:p>
          <w:p w14:paraId="7E0CF716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7011F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6EC84A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068D43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65F6AB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B4C1DB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7DD03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A8B55A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42177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88AD492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853,178</w:t>
            </w:r>
          </w:p>
          <w:p w14:paraId="1109C2A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E7C48F2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7,840,927</w:t>
            </w:r>
          </w:p>
          <w:p w14:paraId="4107371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D86822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1FBBD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D75F8A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68,574,851</w:t>
            </w:r>
          </w:p>
          <w:p w14:paraId="41D003F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B3674" w14:paraId="592EB919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13536E0B" w14:textId="77777777" w:rsidR="000B3674" w:rsidRPr="001342CC" w:rsidRDefault="000B3674" w:rsidP="00C07725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B159F7" w14:textId="77777777" w:rsidR="000B3674" w:rsidRPr="001342CC" w:rsidRDefault="000B3674" w:rsidP="00C07725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8D51485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51813092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31445A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1181F70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7AF75D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9705EEF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F6E0D9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1CBF92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EE1C9A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56CC349C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30B1777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90256C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3F85702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6361AE" w14:paraId="408672CA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3B9789D2" w14:textId="77777777" w:rsidR="006361AE" w:rsidRDefault="006361AE" w:rsidP="00C07725">
            <w:pPr>
              <w:jc w:val="center"/>
              <w:rPr>
                <w:rFonts w:ascii="新細明體" w:hAnsi="新細明體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8F104F" w14:textId="77777777" w:rsidR="006361AE" w:rsidRDefault="006361AE" w:rsidP="00C0772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342CC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6E718A6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3,412,473,943</w:t>
            </w:r>
          </w:p>
          <w:p w14:paraId="14D86EB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E1CF4F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121,103,075</w:t>
            </w:r>
          </w:p>
          <w:p w14:paraId="47EDA8C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71A5DB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2,682,414,926</w:t>
            </w:r>
          </w:p>
          <w:p w14:paraId="39F46CD2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0FF78D9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CBFE64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EB08F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608,955,942</w:t>
            </w:r>
          </w:p>
          <w:p w14:paraId="3AC4906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E485A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E72C8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A43C56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ABB4C4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42910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C3955B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45CB2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8F843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0CF0A4A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121,103,075</w:t>
            </w:r>
          </w:p>
          <w:p w14:paraId="01CAA57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63A348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2,682,414,926</w:t>
            </w:r>
          </w:p>
          <w:p w14:paraId="11FEBDC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C40AE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E3514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EB1F95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608,955,942</w:t>
            </w:r>
          </w:p>
          <w:p w14:paraId="3CB6812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B3674" w14:paraId="34DEB0E6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338CB8D1" w14:textId="77777777" w:rsidR="000B3674" w:rsidRPr="001342CC" w:rsidRDefault="000B3674" w:rsidP="00C07725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9AF348" w14:textId="77777777" w:rsidR="000B3674" w:rsidRPr="001342CC" w:rsidRDefault="000B3674" w:rsidP="00C07725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B73E454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180B35D2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1C81D3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DAD2889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F8E20B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048FE0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10299E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195070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2FC1D0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572B1C55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BEAC591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AA1999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60A4FF30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6361AE" w14:paraId="623980D9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0EE8840" w14:textId="77777777" w:rsidR="006361AE" w:rsidRDefault="006361AE" w:rsidP="00C07725">
            <w:pPr>
              <w:jc w:val="center"/>
              <w:rPr>
                <w:rFonts w:ascii="新細明體" w:hAnsi="新細明體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EDC30F" w14:textId="77777777" w:rsidR="006361AE" w:rsidRDefault="006361AE" w:rsidP="00C0772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342CC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160FF0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886,743,858</w:t>
            </w:r>
          </w:p>
          <w:p w14:paraId="51256A8A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37521A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13,296,455</w:t>
            </w:r>
          </w:p>
          <w:p w14:paraId="5F98BE43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C7EBD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543,937,122</w:t>
            </w:r>
          </w:p>
          <w:p w14:paraId="6DAEF589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C0E7A96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81B9F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C7FAB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329,510,281</w:t>
            </w:r>
          </w:p>
          <w:p w14:paraId="23EB25D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17794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948046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09AAF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F1702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690DA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3E301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C89DF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60762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FA282B3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13,296,455</w:t>
            </w:r>
          </w:p>
          <w:p w14:paraId="287CEB84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B63DC4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543,937,122</w:t>
            </w:r>
          </w:p>
          <w:p w14:paraId="21075C6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709A82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E444D2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430ECBA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329,510,281</w:t>
            </w:r>
          </w:p>
          <w:p w14:paraId="43F67D80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B3674" w14:paraId="3A890A83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F5D51D6" w14:textId="77777777" w:rsidR="000B3674" w:rsidRPr="001342CC" w:rsidRDefault="000B3674" w:rsidP="00C07725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1941E2" w14:textId="77777777" w:rsidR="000B3674" w:rsidRPr="001342CC" w:rsidRDefault="000B3674" w:rsidP="00C07725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60124FE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74F4C5FD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5C7112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E6AAA9D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20123E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26899C2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DF7B06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7F5CF6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1E23A7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094AB927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2ADCDD6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BE34DA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BFE6C2F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6361AE" w14:paraId="497C160A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310ED82" w14:textId="77777777" w:rsidR="006361AE" w:rsidRDefault="006361AE" w:rsidP="00C07725">
            <w:pPr>
              <w:jc w:val="center"/>
              <w:rPr>
                <w:rFonts w:ascii="新細明體" w:hAnsi="新細明體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z w:val="20"/>
              </w:rPr>
              <w:t>103－112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74648D" w14:textId="77777777" w:rsidR="006361AE" w:rsidRDefault="006361AE" w:rsidP="00C0772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342CC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B424446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184,877,992</w:t>
            </w:r>
          </w:p>
          <w:p w14:paraId="4841FD1B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697E02F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869,431</w:t>
            </w:r>
          </w:p>
          <w:p w14:paraId="2B8029B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CD259F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6,332,559</w:t>
            </w:r>
          </w:p>
          <w:p w14:paraId="4F29444A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D2DAAB6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FB148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4F8E8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177,676,002</w:t>
            </w:r>
          </w:p>
          <w:p w14:paraId="691BCB2D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4E5A0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E0D932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F92967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B6573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3DC50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BD9AA2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E1E59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316FD5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D9BFBAC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869,431</w:t>
            </w:r>
          </w:p>
          <w:p w14:paraId="5412BF4A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6E41507F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6,332,559</w:t>
            </w:r>
          </w:p>
          <w:p w14:paraId="5ABA1770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2214E8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88CD5E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93B54C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/>
                <w:noProof/>
                <w:spacing w:val="-6"/>
                <w:sz w:val="20"/>
              </w:rPr>
              <w:t>177,676,002</w:t>
            </w:r>
          </w:p>
          <w:p w14:paraId="242F6681" w14:textId="77777777" w:rsidR="006361AE" w:rsidRPr="00B205E3" w:rsidRDefault="006361AE" w:rsidP="00C0772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342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B3674" w14:paraId="743B9557" w14:textId="77777777" w:rsidTr="009678B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1" w:type="dxa"/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C453914" w14:textId="77777777" w:rsidR="000B3674" w:rsidRPr="001342CC" w:rsidRDefault="000B3674" w:rsidP="00C07725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AB6664" w14:textId="77777777" w:rsidR="000B3674" w:rsidRPr="001342CC" w:rsidRDefault="000B3674" w:rsidP="00C07725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883F807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49CED505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CF0EAA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8724E2D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2DD397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1B0706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E92960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E52A8E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9E6BE4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459DEFA8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6FFD41A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F78BBA5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45C36662" w14:textId="77777777" w:rsidR="000B3674" w:rsidRPr="001342CC" w:rsidRDefault="000B3674" w:rsidP="00C07725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</w:tbl>
    <w:p w14:paraId="7B9E0BAC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 w:rsidSect="009678B2">
      <w:headerReference w:type="default" r:id="rId6"/>
      <w:headerReference w:type="first" r:id="rId7"/>
      <w:footerReference w:type="first" r:id="rId8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A46D0" w14:textId="77777777" w:rsidR="00C07725" w:rsidRDefault="00C07725">
      <w:r>
        <w:separator/>
      </w:r>
    </w:p>
  </w:endnote>
  <w:endnote w:type="continuationSeparator" w:id="0">
    <w:p w14:paraId="24EF3BE1" w14:textId="77777777" w:rsidR="00C07725" w:rsidRDefault="00C07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78072" w14:textId="55071657" w:rsidR="00C07725" w:rsidRPr="008C1FDB" w:rsidRDefault="00C07725" w:rsidP="00BE5515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12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50643D">
      <w:rPr>
        <w:rFonts w:ascii="標楷體" w:eastAsia="標楷體" w:hAnsi="標楷體"/>
        <w:noProof/>
      </w:rPr>
      <w:t>1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EF68C" w14:textId="77777777" w:rsidR="00C07725" w:rsidRDefault="00C07725">
      <w:r>
        <w:separator/>
      </w:r>
    </w:p>
  </w:footnote>
  <w:footnote w:type="continuationSeparator" w:id="0">
    <w:p w14:paraId="72A05CAA" w14:textId="77777777" w:rsidR="00C07725" w:rsidRDefault="00C07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80598" w14:textId="46FF624A" w:rsidR="00C07725" w:rsidRDefault="00C07725">
    <w:pPr>
      <w:jc w:val="center"/>
    </w:pPr>
    <w:r w:rsidRPr="00C86F53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86F5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86F53">
      <w:rPr>
        <w:rFonts w:ascii="標楷體" w:eastAsia="標楷體" w:hAnsi="標楷體" w:hint="eastAsia"/>
        <w:b/>
        <w:spacing w:val="60"/>
        <w:sz w:val="32"/>
        <w:szCs w:val="32"/>
        <w:u w:val="single"/>
      </w:rPr>
      <w:t>桃園市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總決算以前年度歲入來源別轉入數決算審定總表</w:t>
    </w:r>
    <w:r w:rsidRPr="00C86F53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972AD" w14:textId="1A9AB886" w:rsidR="00C07725" w:rsidRPr="00BE5515" w:rsidRDefault="00C07725">
    <w:pPr>
      <w:jc w:val="center"/>
      <w:rPr>
        <w:rFonts w:ascii="標楷體" w:eastAsia="標楷體"/>
        <w:b/>
        <w:spacing w:val="60"/>
        <w:sz w:val="32"/>
        <w:u w:val="single"/>
      </w:rPr>
    </w:pPr>
    <w:r w:rsidRPr="00BE5515">
      <w:rPr>
        <w:rFonts w:ascii="標楷體" w:eastAsia="標楷體" w:hint="eastAsia"/>
        <w:b/>
        <w:spacing w:val="60"/>
        <w:sz w:val="32"/>
        <w:u w:val="single"/>
      </w:rPr>
      <w:t>拾貳</w:t>
    </w:r>
    <w:r w:rsidRPr="00BE5515">
      <w:rPr>
        <w:rFonts w:ascii="標楷體" w:eastAsia="標楷體"/>
        <w:b/>
        <w:spacing w:val="60"/>
        <w:sz w:val="32"/>
        <w:u w:val="single"/>
      </w:rPr>
      <w:t>、</w:t>
    </w:r>
    <w:r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BE5515">
      <w:rPr>
        <w:rFonts w:ascii="標楷體" w:eastAsia="標楷體" w:hint="eastAsia"/>
        <w:b/>
        <w:spacing w:val="60"/>
        <w:sz w:val="32"/>
        <w:u w:val="single"/>
      </w:rPr>
      <w:t>113</w:t>
    </w:r>
    <w:proofErr w:type="gramEnd"/>
    <w:r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BE5515">
      <w:rPr>
        <w:rFonts w:ascii="標楷體" w:eastAsia="標楷體" w:hint="eastAsia"/>
        <w:b/>
        <w:spacing w:val="60"/>
        <w:sz w:val="32"/>
        <w:u w:val="single"/>
      </w:rPr>
      <w:t>桃園市</w:t>
    </w:r>
    <w:r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1AE"/>
    <w:rsid w:val="000A4A0D"/>
    <w:rsid w:val="000B3674"/>
    <w:rsid w:val="001021E7"/>
    <w:rsid w:val="001512E9"/>
    <w:rsid w:val="001F4CCA"/>
    <w:rsid w:val="0050643D"/>
    <w:rsid w:val="00540D2C"/>
    <w:rsid w:val="005E1975"/>
    <w:rsid w:val="006361AE"/>
    <w:rsid w:val="00653A7E"/>
    <w:rsid w:val="00772561"/>
    <w:rsid w:val="007D75E7"/>
    <w:rsid w:val="007E4675"/>
    <w:rsid w:val="0085742D"/>
    <w:rsid w:val="00860F6F"/>
    <w:rsid w:val="009678B2"/>
    <w:rsid w:val="009A47EE"/>
    <w:rsid w:val="009E1C1B"/>
    <w:rsid w:val="00B205E3"/>
    <w:rsid w:val="00B40E8D"/>
    <w:rsid w:val="00BB53F0"/>
    <w:rsid w:val="00BE5515"/>
    <w:rsid w:val="00C07725"/>
    <w:rsid w:val="00C433B7"/>
    <w:rsid w:val="00C86F53"/>
    <w:rsid w:val="00CB1EE5"/>
    <w:rsid w:val="00CC7594"/>
    <w:rsid w:val="00D46CDC"/>
    <w:rsid w:val="00D870FA"/>
    <w:rsid w:val="00E44AE6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DAA162"/>
  <w15:chartTrackingRefBased/>
  <w15:docId w15:val="{91F9CE9D-BC02-4B8A-9A55-CFF43F1F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CC759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q9iyt37t84O8J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tq9iyt37t84O8J以前年度歲入決算審定表.dot</Template>
  <TotalTime>25</TotalTime>
  <Pages>1</Pages>
  <Words>447</Words>
  <Characters>1111</Characters>
  <Application>Microsoft Office Word</Application>
  <DocSecurity>0</DocSecurity>
  <Lines>9</Lines>
  <Paragraphs>3</Paragraphs>
  <ScaleCrop>false</ScaleCrop>
  <Company>N.A.O.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黃郁庭</dc:creator>
  <cp:keywords/>
  <cp:lastModifiedBy>廖天生</cp:lastModifiedBy>
  <cp:revision>11</cp:revision>
  <cp:lastPrinted>2025-06-02T02:14:00Z</cp:lastPrinted>
  <dcterms:created xsi:type="dcterms:W3CDTF">2025-06-02T02:30:00Z</dcterms:created>
  <dcterms:modified xsi:type="dcterms:W3CDTF">2025-07-03T01:42:00Z</dcterms:modified>
</cp:coreProperties>
</file>