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"/>
        <w:gridCol w:w="286"/>
        <w:gridCol w:w="2694"/>
        <w:gridCol w:w="1417"/>
        <w:gridCol w:w="1559"/>
        <w:gridCol w:w="899"/>
        <w:gridCol w:w="94"/>
        <w:gridCol w:w="1275"/>
        <w:gridCol w:w="1560"/>
        <w:gridCol w:w="1417"/>
        <w:gridCol w:w="1134"/>
        <w:gridCol w:w="1559"/>
        <w:gridCol w:w="1418"/>
        <w:gridCol w:w="850"/>
        <w:gridCol w:w="1418"/>
        <w:gridCol w:w="709"/>
        <w:gridCol w:w="1559"/>
        <w:gridCol w:w="567"/>
      </w:tblGrid>
      <w:tr w:rsidR="0064600F" w14:paraId="089EECD0" w14:textId="77777777" w:rsidTr="0064600F">
        <w:trPr>
          <w:cantSplit/>
          <w:trHeight w:val="270"/>
          <w:tblHeader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78B61" w14:textId="67AA83EA" w:rsidR="0064600F" w:rsidRDefault="0064600F" w:rsidP="008C2859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5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ACCF2" w14:textId="2158A06C" w:rsidR="0064600F" w:rsidRDefault="0064600F" w:rsidP="0064600F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3560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5154F69" w14:textId="77777777" w:rsidR="0064600F" w:rsidRDefault="0064600F" w:rsidP="0064600F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0D942D6A" w14:textId="77777777" w:rsidR="0064600F" w:rsidRDefault="0064600F" w:rsidP="0064600F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64600F" w14:paraId="598468BB" w14:textId="77777777" w:rsidTr="0064600F">
        <w:trPr>
          <w:cantSplit/>
          <w:trHeight w:val="270"/>
          <w:tblHeader/>
        </w:trPr>
        <w:tc>
          <w:tcPr>
            <w:tcW w:w="595" w:type="dxa"/>
            <w:gridSpan w:val="2"/>
            <w:tcBorders>
              <w:top w:val="nil"/>
              <w:left w:val="nil"/>
              <w:right w:val="nil"/>
            </w:tcBorders>
          </w:tcPr>
          <w:p w14:paraId="53EFAEF8" w14:textId="3E1B0CEE" w:rsidR="0064600F" w:rsidRDefault="0064600F" w:rsidP="008C2859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  <w:bookmarkStart w:id="0" w:name="_GoBack"/>
            <w:bookmarkEnd w:id="0"/>
          </w:p>
        </w:tc>
        <w:tc>
          <w:tcPr>
            <w:tcW w:w="6569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2D183DE8" w14:textId="77777777" w:rsidR="0064600F" w:rsidRDefault="0064600F" w:rsidP="0064600F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3560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160BB0A5" w14:textId="77777777" w:rsidR="0064600F" w:rsidRDefault="0064600F" w:rsidP="0064600F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8446BB" w14:paraId="15F7C473" w14:textId="77777777" w:rsidTr="005F24C0">
        <w:trPr>
          <w:cantSplit/>
          <w:tblHeader/>
        </w:trPr>
        <w:tc>
          <w:tcPr>
            <w:tcW w:w="3289" w:type="dxa"/>
            <w:gridSpan w:val="3"/>
            <w:tcBorders>
              <w:left w:val="nil"/>
            </w:tcBorders>
            <w:vAlign w:val="center"/>
          </w:tcPr>
          <w:p w14:paraId="47B2B004" w14:textId="77777777" w:rsidR="008446BB" w:rsidRDefault="008446BB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17" w:type="dxa"/>
            <w:vMerge w:val="restart"/>
            <w:vAlign w:val="center"/>
          </w:tcPr>
          <w:p w14:paraId="2D175A61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387" w:type="dxa"/>
            <w:gridSpan w:val="5"/>
            <w:vAlign w:val="center"/>
          </w:tcPr>
          <w:p w14:paraId="73F2F54E" w14:textId="77777777" w:rsidR="008446BB" w:rsidRDefault="00844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378" w:type="dxa"/>
            <w:gridSpan w:val="5"/>
            <w:vAlign w:val="center"/>
          </w:tcPr>
          <w:p w14:paraId="4AB9A8C5" w14:textId="77777777" w:rsidR="008446BB" w:rsidRDefault="00844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127" w:type="dxa"/>
            <w:gridSpan w:val="2"/>
            <w:vAlign w:val="center"/>
          </w:tcPr>
          <w:p w14:paraId="29A5EFC0" w14:textId="77777777" w:rsidR="008446BB" w:rsidRDefault="00844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5B812EC2" w14:textId="5DEB6B78" w:rsidR="008446BB" w:rsidRDefault="008446BB" w:rsidP="003364B3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14:paraId="05EBAF5B" w14:textId="77777777" w:rsidR="008446BB" w:rsidRDefault="00844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3DB2F898" w14:textId="77777777" w:rsidR="008446BB" w:rsidRDefault="00844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8446BB" w14:paraId="19E57892" w14:textId="77777777" w:rsidTr="005F24C0">
        <w:trPr>
          <w:cantSplit/>
          <w:tblHeader/>
        </w:trPr>
        <w:tc>
          <w:tcPr>
            <w:tcW w:w="309" w:type="dxa"/>
            <w:tcBorders>
              <w:left w:val="nil"/>
            </w:tcBorders>
            <w:vAlign w:val="center"/>
          </w:tcPr>
          <w:p w14:paraId="5D383276" w14:textId="77777777" w:rsidR="008446BB" w:rsidRDefault="008446BB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0" w:type="dxa"/>
            <w:gridSpan w:val="2"/>
            <w:vAlign w:val="center"/>
          </w:tcPr>
          <w:p w14:paraId="4FF4CC08" w14:textId="77777777" w:rsidR="008446BB" w:rsidRDefault="008446BB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417" w:type="dxa"/>
            <w:vMerge/>
            <w:vAlign w:val="center"/>
          </w:tcPr>
          <w:p w14:paraId="7D442FB6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BE74D08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993" w:type="dxa"/>
            <w:gridSpan w:val="2"/>
            <w:vAlign w:val="center"/>
          </w:tcPr>
          <w:p w14:paraId="338305BF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4480420F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077312D8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17" w:type="dxa"/>
            <w:vAlign w:val="center"/>
          </w:tcPr>
          <w:p w14:paraId="64A69054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134" w:type="dxa"/>
            <w:vAlign w:val="center"/>
          </w:tcPr>
          <w:p w14:paraId="64FBD8A1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59" w:type="dxa"/>
            <w:vAlign w:val="center"/>
          </w:tcPr>
          <w:p w14:paraId="2CB28AD5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5884C7E6" w14:textId="77777777" w:rsidR="008446BB" w:rsidRDefault="008446B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78F59712" w14:textId="77777777" w:rsidR="008446BB" w:rsidRDefault="008446B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00B1898D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vAlign w:val="center"/>
          </w:tcPr>
          <w:p w14:paraId="35F68B03" w14:textId="77777777" w:rsidR="008446BB" w:rsidRDefault="008446BB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59" w:type="dxa"/>
            <w:vAlign w:val="center"/>
          </w:tcPr>
          <w:p w14:paraId="4E3FD30C" w14:textId="77777777" w:rsidR="008446BB" w:rsidRDefault="00844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14:paraId="01905A51" w14:textId="77777777" w:rsidR="008446BB" w:rsidRDefault="008446B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64600F" w:rsidRPr="00E525AE" w14:paraId="5BAA170F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4BC36DA3" w14:textId="77777777" w:rsidR="00E758E4" w:rsidRPr="00E525AE" w:rsidRDefault="00E758E4" w:rsidP="0014234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2351E6F3" w14:textId="77777777" w:rsidR="00E758E4" w:rsidRPr="00E525AE" w:rsidRDefault="00E758E4" w:rsidP="0014234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525A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15BEDD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156,800,000,000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47DBCF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137,784,443,733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0C85E88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1,273,558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DF4214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11,336,717,076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F6B55D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149,122,434,367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986352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137,441,796,131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741A1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1,273,558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0D90E2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11,574,034,186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7C0E4F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149,017,103,875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3DCF3A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43DEE0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- 7,782,896,125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CA2C69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- 4.96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16ADDC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- 105,330,492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18921C" w14:textId="77777777" w:rsidR="00E758E4" w:rsidRPr="00E525AE" w:rsidRDefault="00E758E4" w:rsidP="001423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525AE">
              <w:rPr>
                <w:rFonts w:ascii="新細明體" w:hAnsi="新細明體"/>
                <w:b/>
                <w:noProof/>
                <w:spacing w:val="-6"/>
                <w:sz w:val="20"/>
              </w:rPr>
              <w:t>- 0.07</w:t>
            </w:r>
          </w:p>
        </w:tc>
      </w:tr>
      <w:tr w:rsidR="0064600F" w14:paraId="27C40F6F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274380F4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63B6D6B2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桃園市議會主管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57647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725,447,000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B7435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662,137,741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09E328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06009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3,741,038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50C77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665,878,779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0105A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662,137,741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43E22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484C2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3,741,038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9D9D4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665,878,779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A6857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5B825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- 59,568,221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A5435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- 8.21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1434F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3FFC6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1AD58366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2790D863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7ACA173E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EA981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9,558,662,492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D979D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7,808,343,765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492495A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8F2D3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1,415,459,157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C6A49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9,223,802,922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A5409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7,731,476,076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ABFE3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3FBC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1,492,326,846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203C1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9,223,802,922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AF37E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6.19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01174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- 334,859,570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E7B22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- 3.50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AA391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5D06A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77DD5986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0C1E9927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0CE63062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桃園市政府民政局主管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DAD07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2,084,388,237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7BDC7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1,186,202,231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38C5917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6AE3C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852,469,398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B0A60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2,038,671,629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DD38F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1,185,856,767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E0772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4848A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852,330,593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7B93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2,038,187,360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29FDB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1.37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F7949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- 46,200,877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0D7F9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- 2.22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57A7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- 484,269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96CA5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- 0.02</w:t>
            </w:r>
          </w:p>
        </w:tc>
      </w:tr>
      <w:tr w:rsidR="0064600F" w14:paraId="0665639C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01C0556E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4A9A183B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桃園市政府地政局主管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A05CE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1,459,131,000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19407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1,329,306,736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4ECA1B2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8144F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49,631,016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3EC93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1,378,937,752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B9F98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1,329,306,736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A692D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5D654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49,631,016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024C5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1,378,937,752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37D51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F6964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- 80,193,248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EF906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- 5.50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83E09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4BCF8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0DB50869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7AAB0AEB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0ECEE2DE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桃園市政府消防局主管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E21E1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3,511,183,000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AA129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3,202,985,926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7998968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D2B6A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231,723,368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B695D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3,434,709,294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A00DB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3,202,985,926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3BC5F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26079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231,723,368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FF1A6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3,434,709,294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A4D1B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2.30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0EFDE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- 76,473,706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3044C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- 2.18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CADA9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31707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4A30EAA1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751062EE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10B04CE9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桃園市政府地方稅務局主管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83314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692,932,000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06583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682,337,884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4872431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859E4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160C7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682,337,884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E9290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682,337,884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D84F7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6DFC4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73D40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682,337,884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9B19F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40F73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- 10,594,116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59FAC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- 1.53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F6D52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5AF9E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1B11AA34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51A5FDD3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68077199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桃園市政府教育局主管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9DF4A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56,386,706,000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BF0D4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54,567,002,871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2A6DEEA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69845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877,575,683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07BBC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55,444,578,554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A980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54,567,002,871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67383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E51AA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877,575,683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3C761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55,444,578,554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8B797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37.21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BFC90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- 942,127,446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8F387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- 1.67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75952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E8D3C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604CFC9D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0FBB3AC0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1CC99186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桃園市政府文化局主管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E076E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2,577,072,000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3D6E3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1,315,328,153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8BA94D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ECD9F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1,233,098,336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73AF9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2,548,426,489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2487F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1,315,328,153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1644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F0C53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1,233,098,336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C9DB1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2,548,426,489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E5F51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1.71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F84BF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- 28,645,511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884AE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- 1.11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AE74E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C6CA5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4061CD7A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0483F5CB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55792FA8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桃園市政府農業局主管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2621B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2,787,137,000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E9241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2,362,964,538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51AEE7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3BDA3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191,622,691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307C8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2,554,587,229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251DA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2,362,964,538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EE8F3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FA0AA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191,622,691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76727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2,554,587,229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113C7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1.71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4A160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- 232,549,771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3BA7C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- 8.34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9FDDE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10964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6997AF3B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03149731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47F8EC6C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桃園市政府交通局主管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92B8D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4,188,753,000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CAC7A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2,644,946,270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45A5BE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84D85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776,095,660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6CE54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3,421,041,930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A6083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2,644,946,270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957A2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7BD3A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715,503,464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7485F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3,360,449,734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4420B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A7A0C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- 828,303,266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D0218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- 19.77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A3F29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- 60,592,196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E791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- 1.77</w:t>
            </w:r>
          </w:p>
        </w:tc>
      </w:tr>
      <w:tr w:rsidR="0064600F" w14:paraId="7E96581F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7B2A68C2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2501E41F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桃園市政府觀光旅遊局主管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9946A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854,168,000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38B39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669,797,462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754E546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0A297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153,545,173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E4F5D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823,342,635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B7595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669,797,462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EB801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9D438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153,545,173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3457C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823,342,635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19316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8A40A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- 30,825,365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DDF0C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- 3.61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69B93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F22C3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274AAE8B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68BF9512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18C6BE77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桃園市政府衛生局主管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85966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3,167,240,000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E89A1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2,460,461,902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C6CD4B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359,640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29B20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167,091,345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9F4A8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2,627,912,887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FBC9C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2,460,461,902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79C1B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359,640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09A08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167,091,345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609FC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2,627,912,887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DF7B3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1.76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872E4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- 539,327,113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07E55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- 17.03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F6ECC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E5D5D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61E9699A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7716DEDD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4370B25B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桃園市政府環境保護局主管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77207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6,281,036,000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24E25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4,693,684,073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00C52D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D3BCA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1,230,688,271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F940B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5,924,372,344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3565F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4,428,249,624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96276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7340E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1,451,868,693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8D23F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5,880,118,317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AADE2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3.95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1A5DC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- 400,917,683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8D928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- 6.38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3B5E6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- 44,254,027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A2281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- 0.75</w:t>
            </w:r>
          </w:p>
        </w:tc>
      </w:tr>
      <w:tr w:rsidR="0064600F" w14:paraId="03C4180C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528511F6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560EDC1D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桃園市政府警察局主管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1F24E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9,731,450,000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72F4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9,195,593,748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63E42B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93151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355,767,152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9DEC2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9,551,360,900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7A50B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9,195,593,748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784D2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33EF7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355,767,152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76611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9,551,360,900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77F71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6.41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4FF71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- 180,089,100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C7FCB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- 1.85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37930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1098D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041173AE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14DB30B8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37E8CAB3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桃園市政府社會局主管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B5164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23,379,633,589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24BF8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21,227,605,205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AD4126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913,918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D3D9E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559,022,852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5A775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21,787,541,975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A1F07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21,227,605,205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93029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913,918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D709E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559,022,852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A40C2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21,787,541,975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74272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14.62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0E4F2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- 1,592,091,614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FFFC3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- 6.81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7B95E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3331F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20C67D60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2C8F999A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1C04760D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桃園市政府原住民族行政局主管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3180A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1,348,533,000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22504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1,168,351,378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F6E8F2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75CF0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81,483,551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9380D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1,249,834,929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C21DA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1,168,351,378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F88B4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04D79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81,483,551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CEEAA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1,249,834,929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0C269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312B5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- 98,698,071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57D90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- 7.32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2DE57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C9E79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391FAF76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79C48677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17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03678516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桃園市政府財政局主管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69483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1,095,895,000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04AB7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1,000,275,528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533D32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3717A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92BE1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1,000,315,528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92D46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1,000,275,528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EAD2F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AC81B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F8E24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1,000,315,528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0DC2C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F6A91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- 95,579,472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C255F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- 8.72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68A07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E02CB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11933E04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0F9B12F1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4B326F8E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桃園市政府水務局主管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EE89C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4,304,794,697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28866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3,805,145,665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7B9524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96F38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412,007,451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08FAD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4,217,153,116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8C464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3,805,145,665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6FE2E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60E06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412,007,451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8EC95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4,217,153,116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CF896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2.83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D6994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- 87,641,581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C3B58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- 2.04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17E06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077EA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66EE7891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58BED566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19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2C0DA1DE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桃園市政府工務局主管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07862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7,220,064,060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B1A0F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5,340,395,978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A78082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DEA34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1,610,040,841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29C69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6,950,436,819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B4376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5,340,395,978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BDDB8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9ADE7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1,610,040,841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549B8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6,950,436,819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E0256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4.66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0878B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- 269,627,241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0C3EE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- 3.73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D5FAC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01D25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154EA926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65943847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20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023FE153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桃園市政府經濟發展局主管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B3E55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823,419,548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726A0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610,897,003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F59EE6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1B9BE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176,765,984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3855C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787,662,987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3F152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610,897,003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1C121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EE3B9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176,765,984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71F8A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787,662,987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5C4FB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0.53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6A284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- 35,756,561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97B94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- 4.34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ABCD4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F0147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0C49A4E1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05BBD0F4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21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114BDDD3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桃園市政府勞動局主管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8993D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1,084,285,330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F8CF4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988,430,904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1234627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B17F7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26,668,806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74352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1,015,099,710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28533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988,430,904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0D3F6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46CEE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26,668,806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7D38E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1,015,099,710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FC075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B1D11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- 69,185,620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AF6CA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- 6.38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E8CBF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E68A0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25FFC641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00471506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22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41FE2D05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桃園市政府都市發展局主管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11E83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1,727,569,000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07691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1,261,111,740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2056832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F217D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224,345,106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89F83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1,485,456,846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05012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1,261,111,740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AB39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99D54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224,345,106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97913C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1,485,456,846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AB641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2CAB0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- 242,112,154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A9834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- 14.01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1F32C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EC0EC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2FBED9F6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60657CE9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23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3075D38F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桃園市政府客家事務局主管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41D16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398,973,000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0BBFB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369,494,286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0C8065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A7E62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21,761,697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349ED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391,255,983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BE601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369,494,286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8C9C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E1A5A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21,761,697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9D6AC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391,255,983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17714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2523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- 7,717,017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F9E1F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- 1.93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5FECC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0C1CF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1E6AA4D2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47BC83BD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24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2616CD8B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桃園市政府體育局主管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D805D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911,922,000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64F9B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738,094,230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39CD084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C325A6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153,572,856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87F7F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891,667,086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40B47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738,094,230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573A9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7000D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153,572,856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DCD1E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891,667,086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6C912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09A55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- 20,254,914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19C7F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- 2.22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1906C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25D50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2685BCB4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7C41D677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25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04CD8CB1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桃園市政府青年事務局主管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9B26B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263,293,000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28E7B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242,261,127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74F0C6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9BEE4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16,927,677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12488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259,188,804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76532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242,261,127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615B75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FE723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16,927,677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718D1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259,188,804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3E79A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CDF4C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- 4,104,196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3357F9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- 1.56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2A65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749BB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5FF81850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73A51257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26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7178B807" w14:textId="2BF50E31" w:rsidR="00E758E4" w:rsidRDefault="00E758E4" w:rsidP="0014234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桃園市政府資訊科技局</w:t>
            </w:r>
          </w:p>
          <w:p w14:paraId="1EBD825A" w14:textId="62F8CD07" w:rsidR="003364B3" w:rsidRDefault="003364B3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(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智慧城鄉發展委員會</w:t>
            </w:r>
            <w:r w:rsidRPr="006C1A1B">
              <w:rPr>
                <w:rFonts w:ascii="標楷體" w:eastAsia="標楷體" w:hAnsi="標楷體" w:hint="eastAsia"/>
                <w:noProof/>
                <w:sz w:val="20"/>
              </w:rPr>
              <w:t>)</w:t>
            </w:r>
            <w:r w:rsidR="00F01BF1" w:rsidRPr="006C1A1B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3E7C2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440,868,000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2DCC9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301,065,524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F0FAB2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26DF2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110,457,103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4A992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411,522,627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E34948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301,065,524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7F4B9D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8494A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110,457,103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46F97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411,522,627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DC6827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945C9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- 29,345,373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AFC33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- 6.66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E1436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E40DF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30BC7D88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4BC9AAC6" w14:textId="77777777" w:rsidR="00E758E4" w:rsidRDefault="00E758E4" w:rsidP="0014234B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27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12A9557C" w14:textId="77777777" w:rsidR="00E758E4" w:rsidRDefault="00E758E4" w:rsidP="001423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桃園市政府捷運工程局主管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412A9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6,003,123,000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0B098B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5,999,707,404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3279DF8E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821E0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12,080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C7E64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5,999,719,484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976C0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5,999,707,404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AD787F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F47B53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12,080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2BFB2A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5,999,719,484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4F563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AA912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- 3,403,516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8E9E71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- 0.06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612DC4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259472" w14:textId="77777777" w:rsidR="00E758E4" w:rsidRPr="00314D54" w:rsidRDefault="00E758E4" w:rsidP="001423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6ACE4998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602642EE" w14:textId="39C97DAA" w:rsidR="00AA3875" w:rsidRPr="006C1A1B" w:rsidRDefault="00AA3875" w:rsidP="00AA3875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36E28D70" w14:textId="5152C49B" w:rsidR="00AA3875" w:rsidRPr="006C1A1B" w:rsidRDefault="00AA3875" w:rsidP="00AA3875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桃園市政府婦幼發展局主管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58C786" w14:textId="6F4D57E2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49,663,294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B1E3E" w14:textId="05315EB5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39,065,496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2AF42411" w14:textId="520B04EB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185718" w14:textId="0BC889EF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9,012,816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D23965" w14:textId="27605225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48,078,312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F08CF8" w14:textId="353C1163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39,065,496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5CBF30" w14:textId="5C73C26D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1F7E04" w14:textId="5FF6CA07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9,012,816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321062" w14:textId="19B1671B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48,078,312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AB4A88" w14:textId="45CD3440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572674" w14:textId="6C5A52FD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- 1,584,982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6AFFA5" w14:textId="602EA8A6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- 3.19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DE05B3" w14:textId="7908C224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D9D0A" w14:textId="600CD71D" w:rsidR="00AA3875" w:rsidRPr="006C1A1B" w:rsidRDefault="00AA3875" w:rsidP="00AA387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70A20189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4A289303" w14:textId="0BDE0B42" w:rsidR="00AA3875" w:rsidRDefault="00AA3875" w:rsidP="00AA3875">
            <w:pPr>
              <w:jc w:val="center"/>
              <w:rPr>
                <w:rFonts w:ascii="新細明體" w:hAnsi="新細明體"/>
                <w:sz w:val="20"/>
              </w:rPr>
            </w:pPr>
            <w:r w:rsidRPr="006C1A1B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9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119CB44F" w14:textId="77777777" w:rsidR="00AA3875" w:rsidRDefault="00AA3875" w:rsidP="00AA387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BDE27C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3,554,933,000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A69A31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1,911,448,965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20764044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8C2AD8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396,089,968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549EDF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2,307,538,933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5FBB56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1,911,448,965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A2A26B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3DA3FD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396,089,968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C8CE78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2,307,538,933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A595DC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1.55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72C3BE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- 1,247,394,067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CC35A9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- 35.09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3390A1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402A43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600F" w14:paraId="59A45659" w14:textId="77777777" w:rsidTr="007767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09" w:type="dxa"/>
            <w:shd w:val="clear" w:color="auto" w:fill="auto"/>
            <w:vAlign w:val="center"/>
          </w:tcPr>
          <w:p w14:paraId="1221E3A0" w14:textId="4C1E05E5" w:rsidR="00AA3875" w:rsidRDefault="00AA3875" w:rsidP="00AA3875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30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14:paraId="39263888" w14:textId="77777777" w:rsidR="00AA3875" w:rsidRDefault="00AA3875" w:rsidP="00AA387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C1A1B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539738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187,724,753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DD02B4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10BD988C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91EE94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7A74AF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DB645E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A661A9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FD5F5F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408439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1D47D7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59C160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- 187,724,753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5C312D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D7791E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4E51C8" w14:textId="77777777" w:rsidR="00AA3875" w:rsidRPr="00314D54" w:rsidRDefault="00AA3875" w:rsidP="00AA387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C1A1B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64568E60" w14:textId="36E3622E" w:rsidR="00AE2EA2" w:rsidRDefault="00E758E4">
      <w:pPr>
        <w:ind w:right="414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註：</w:t>
      </w:r>
      <w:r w:rsidR="003364B3" w:rsidRPr="003364B3">
        <w:rPr>
          <w:rFonts w:ascii="標楷體" w:eastAsia="標楷體" w:hAnsi="標楷體" w:hint="eastAsia"/>
          <w:sz w:val="20"/>
        </w:rPr>
        <w:t>113年度第二預備金原編列預算數4億元，經桃園市政府核准動支2億1,227萬餘元，賸餘1億8,772萬餘元</w:t>
      </w:r>
      <w:r>
        <w:rPr>
          <w:rFonts w:ascii="標楷體" w:eastAsia="標楷體" w:hAnsi="標楷體" w:hint="eastAsia"/>
          <w:sz w:val="20"/>
        </w:rPr>
        <w:t>。</w:t>
      </w:r>
    </w:p>
    <w:p w14:paraId="040A6A17" w14:textId="5F00CC25" w:rsidR="003A6AF3" w:rsidRPr="0064600F" w:rsidRDefault="0064600F" w:rsidP="0064600F">
      <w:pPr>
        <w:tabs>
          <w:tab w:val="left" w:pos="11069"/>
        </w:tabs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ab/>
      </w:r>
    </w:p>
    <w:sectPr w:rsidR="003A6AF3" w:rsidRPr="0064600F" w:rsidSect="0064600F">
      <w:headerReference w:type="default" r:id="rId6"/>
      <w:headerReference w:type="first" r:id="rId7"/>
      <w:footerReference w:type="first" r:id="rId8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319E1" w14:textId="77777777" w:rsidR="00E758E4" w:rsidRDefault="00E758E4">
      <w:r>
        <w:separator/>
      </w:r>
    </w:p>
  </w:endnote>
  <w:endnote w:type="continuationSeparator" w:id="0">
    <w:p w14:paraId="72E7FB7A" w14:textId="77777777" w:rsidR="00E758E4" w:rsidRDefault="00E75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68581" w14:textId="6D8C6666" w:rsidR="00BC28C3" w:rsidRPr="008C1FDB" w:rsidRDefault="00BC28C3" w:rsidP="00BC28C3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11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8C2859">
      <w:rPr>
        <w:rFonts w:ascii="標楷體" w:eastAsia="標楷體" w:hAnsi="標楷體"/>
        <w:noProof/>
      </w:rPr>
      <w:t>1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0D2DF" w14:textId="77777777" w:rsidR="00E758E4" w:rsidRDefault="00E758E4">
      <w:r>
        <w:separator/>
      </w:r>
    </w:p>
  </w:footnote>
  <w:footnote w:type="continuationSeparator" w:id="0">
    <w:p w14:paraId="109664B8" w14:textId="77777777" w:rsidR="00E758E4" w:rsidRDefault="00E75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49461" w14:textId="1C7CEBA3" w:rsidR="0019333D" w:rsidRDefault="00A25643">
    <w:pPr>
      <w:pStyle w:val="a3"/>
      <w:jc w:val="center"/>
    </w:pPr>
    <w:r w:rsidRPr="00A2564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A2564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25643">
      <w:rPr>
        <w:rFonts w:ascii="標楷體" w:eastAsia="標楷體" w:hAnsi="標楷體" w:hint="eastAsia"/>
        <w:b/>
        <w:spacing w:val="60"/>
        <w:sz w:val="32"/>
        <w:szCs w:val="32"/>
        <w:u w:val="single"/>
      </w:rPr>
      <w:t>桃園市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A25643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83B38" w14:textId="3CF8C94B" w:rsidR="0019333D" w:rsidRPr="00BC28C3" w:rsidRDefault="003364B3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BC28C3">
      <w:rPr>
        <w:rFonts w:ascii="標楷體" w:eastAsia="標楷體" w:hint="eastAsia"/>
        <w:b/>
        <w:spacing w:val="60"/>
        <w:sz w:val="32"/>
        <w:u w:val="single"/>
      </w:rPr>
      <w:t>拾壹</w:t>
    </w:r>
    <w:r w:rsidR="003A6AF3" w:rsidRPr="00BC28C3">
      <w:rPr>
        <w:rFonts w:ascii="標楷體" w:eastAsia="標楷體"/>
        <w:b/>
        <w:spacing w:val="60"/>
        <w:sz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r w:rsidR="00A25643" w:rsidRPr="00BC28C3">
      <w:rPr>
        <w:rFonts w:ascii="標楷體" w:eastAsia="標楷體" w:hint="eastAsia"/>
        <w:b/>
        <w:spacing w:val="60"/>
        <w:sz w:val="32"/>
        <w:u w:val="single"/>
      </w:rPr>
      <w:t>113</w:t>
    </w:r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="00A25643" w:rsidRPr="00BC28C3">
      <w:rPr>
        <w:rFonts w:ascii="標楷體" w:eastAsia="標楷體" w:hint="eastAsia"/>
        <w:b/>
        <w:spacing w:val="60"/>
        <w:sz w:val="32"/>
        <w:u w:val="single"/>
      </w:rPr>
      <w:t>桃園市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58E4"/>
    <w:rsid w:val="00126D1C"/>
    <w:rsid w:val="001360D0"/>
    <w:rsid w:val="0019333D"/>
    <w:rsid w:val="001B52B0"/>
    <w:rsid w:val="002806A0"/>
    <w:rsid w:val="002B407D"/>
    <w:rsid w:val="00314D54"/>
    <w:rsid w:val="003364B3"/>
    <w:rsid w:val="003A6AF3"/>
    <w:rsid w:val="0042792A"/>
    <w:rsid w:val="00542884"/>
    <w:rsid w:val="005F24C0"/>
    <w:rsid w:val="0064600F"/>
    <w:rsid w:val="007767A4"/>
    <w:rsid w:val="008446BB"/>
    <w:rsid w:val="008C2859"/>
    <w:rsid w:val="00A25643"/>
    <w:rsid w:val="00A82B7C"/>
    <w:rsid w:val="00A916BC"/>
    <w:rsid w:val="00AA3875"/>
    <w:rsid w:val="00AE2EA2"/>
    <w:rsid w:val="00BC28C3"/>
    <w:rsid w:val="00D33987"/>
    <w:rsid w:val="00DA741F"/>
    <w:rsid w:val="00E0026A"/>
    <w:rsid w:val="00E55EEF"/>
    <w:rsid w:val="00E758E4"/>
    <w:rsid w:val="00ED5A22"/>
    <w:rsid w:val="00F01BF1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B83F1DA"/>
  <w15:chartTrackingRefBased/>
  <w15:docId w15:val="{D27C95E9-670C-4F9F-B215-ADF7F605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BC28C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5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NDAHo2BbwA0M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jNDAHo2BbwA0M歲出機關別決算審定表主管別.dot</Template>
  <TotalTime>37</TotalTime>
  <Pages>1</Pages>
  <Words>692</Words>
  <Characters>3949</Characters>
  <Application>Microsoft Office Word</Application>
  <DocSecurity>0</DocSecurity>
  <Lines>32</Lines>
  <Paragraphs>9</Paragraphs>
  <ScaleCrop>false</ScaleCrop>
  <Company>N.A.O.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江佩芬</dc:creator>
  <cp:keywords/>
  <cp:lastModifiedBy>廖天生</cp:lastModifiedBy>
  <cp:revision>11</cp:revision>
  <dcterms:created xsi:type="dcterms:W3CDTF">2025-06-06T00:57:00Z</dcterms:created>
  <dcterms:modified xsi:type="dcterms:W3CDTF">2025-06-30T08:01:00Z</dcterms:modified>
</cp:coreProperties>
</file>