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79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8"/>
        <w:gridCol w:w="238"/>
        <w:gridCol w:w="2479"/>
        <w:gridCol w:w="1276"/>
        <w:gridCol w:w="1418"/>
        <w:gridCol w:w="916"/>
        <w:gridCol w:w="215"/>
        <w:gridCol w:w="1417"/>
        <w:gridCol w:w="1418"/>
        <w:gridCol w:w="1275"/>
        <w:gridCol w:w="1417"/>
        <w:gridCol w:w="1421"/>
        <w:gridCol w:w="1276"/>
        <w:gridCol w:w="1418"/>
        <w:gridCol w:w="1275"/>
        <w:gridCol w:w="1418"/>
        <w:gridCol w:w="1701"/>
        <w:gridCol w:w="101"/>
      </w:tblGrid>
      <w:tr w:rsidR="00975682" w14:paraId="6CA02D96" w14:textId="77777777" w:rsidTr="004F2F5C">
        <w:trPr>
          <w:cantSplit/>
          <w:trHeight w:val="270"/>
          <w:tblHeader/>
        </w:trPr>
        <w:tc>
          <w:tcPr>
            <w:tcW w:w="118" w:type="dxa"/>
            <w:tcBorders>
              <w:top w:val="nil"/>
              <w:left w:val="nil"/>
              <w:bottom w:val="nil"/>
              <w:right w:val="nil"/>
            </w:tcBorders>
          </w:tcPr>
          <w:p w14:paraId="1D8450C1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63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AACBD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35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1CA71" w14:textId="11EEC472" w:rsidR="00975682" w:rsidRDefault="00975682" w:rsidP="00F82291">
            <w:pPr>
              <w:ind w:right="79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F17C1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C67E79" w14:paraId="02CB5DA3" w14:textId="77777777" w:rsidTr="00F82291">
        <w:trPr>
          <w:gridAfter w:val="1"/>
          <w:wAfter w:w="101" w:type="dxa"/>
          <w:cantSplit/>
          <w:tblHeader/>
        </w:trPr>
        <w:tc>
          <w:tcPr>
            <w:tcW w:w="2835" w:type="dxa"/>
            <w:gridSpan w:val="3"/>
            <w:tcBorders>
              <w:left w:val="nil"/>
            </w:tcBorders>
            <w:vAlign w:val="center"/>
          </w:tcPr>
          <w:p w14:paraId="4D15231F" w14:textId="77777777" w:rsidR="00C67E79" w:rsidRDefault="00C67E79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276" w:type="dxa"/>
            <w:vMerge w:val="restart"/>
            <w:vAlign w:val="center"/>
          </w:tcPr>
          <w:p w14:paraId="3EF12CCF" w14:textId="77777777" w:rsidR="00C67E79" w:rsidRDefault="00C67E7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384" w:type="dxa"/>
            <w:gridSpan w:val="5"/>
            <w:vAlign w:val="center"/>
          </w:tcPr>
          <w:p w14:paraId="4550E527" w14:textId="77777777" w:rsidR="00C67E79" w:rsidRDefault="00C67E79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113" w:type="dxa"/>
            <w:gridSpan w:val="3"/>
            <w:vAlign w:val="center"/>
          </w:tcPr>
          <w:p w14:paraId="4B73EED8" w14:textId="77777777" w:rsidR="00C67E79" w:rsidRDefault="00C67E79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387" w:type="dxa"/>
            <w:gridSpan w:val="4"/>
            <w:vAlign w:val="center"/>
          </w:tcPr>
          <w:p w14:paraId="399EC0F7" w14:textId="77777777" w:rsidR="00C67E79" w:rsidRDefault="00C67E79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701" w:type="dxa"/>
            <w:vMerge w:val="restart"/>
            <w:tcBorders>
              <w:right w:val="nil"/>
            </w:tcBorders>
            <w:vAlign w:val="center"/>
          </w:tcPr>
          <w:p w14:paraId="2FB1D4D3" w14:textId="77777777" w:rsidR="00C67E79" w:rsidRDefault="00C67E79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</w:t>
            </w:r>
          </w:p>
          <w:p w14:paraId="1489BAAE" w14:textId="543E821C" w:rsidR="00C67E79" w:rsidRDefault="00C67E79" w:rsidP="0000083F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預算數比較增減</w:t>
            </w:r>
          </w:p>
        </w:tc>
      </w:tr>
      <w:tr w:rsidR="00C67E79" w14:paraId="7C09C9F0" w14:textId="77777777" w:rsidTr="00F82291">
        <w:trPr>
          <w:gridAfter w:val="1"/>
          <w:wAfter w:w="101" w:type="dxa"/>
          <w:cantSplit/>
          <w:tblHeader/>
        </w:trPr>
        <w:tc>
          <w:tcPr>
            <w:tcW w:w="356" w:type="dxa"/>
            <w:gridSpan w:val="2"/>
            <w:tcBorders>
              <w:left w:val="nil"/>
            </w:tcBorders>
            <w:vAlign w:val="center"/>
          </w:tcPr>
          <w:p w14:paraId="4ED3E113" w14:textId="77777777" w:rsidR="00C67E79" w:rsidRDefault="00C67E79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479" w:type="dxa"/>
            <w:vAlign w:val="center"/>
          </w:tcPr>
          <w:p w14:paraId="316E6BD9" w14:textId="77777777" w:rsidR="00C67E79" w:rsidRDefault="00C67E79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276" w:type="dxa"/>
            <w:vMerge/>
            <w:vAlign w:val="center"/>
          </w:tcPr>
          <w:p w14:paraId="742C3B6C" w14:textId="77777777" w:rsidR="00C67E79" w:rsidRDefault="00C67E7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5FF08509" w14:textId="77777777" w:rsidR="00C67E79" w:rsidRDefault="00C67E7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131" w:type="dxa"/>
            <w:gridSpan w:val="2"/>
            <w:vAlign w:val="center"/>
          </w:tcPr>
          <w:p w14:paraId="292C8C34" w14:textId="77777777" w:rsidR="00C67E79" w:rsidRDefault="00C67E7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14:paraId="2D0B69E1" w14:textId="77777777" w:rsidR="00C67E79" w:rsidRDefault="00C67E7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29E99F0D" w14:textId="77777777" w:rsidR="00C67E79" w:rsidRDefault="00C67E7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275" w:type="dxa"/>
            <w:vAlign w:val="center"/>
          </w:tcPr>
          <w:p w14:paraId="0287860D" w14:textId="77777777" w:rsidR="00C67E79" w:rsidRDefault="00C67E7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vAlign w:val="center"/>
          </w:tcPr>
          <w:p w14:paraId="242E4969" w14:textId="77777777" w:rsidR="00C67E79" w:rsidRDefault="00C67E7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21" w:type="dxa"/>
            <w:vAlign w:val="center"/>
          </w:tcPr>
          <w:p w14:paraId="1EC30CD4" w14:textId="77777777" w:rsidR="00C67E79" w:rsidRDefault="00C67E7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76" w:type="dxa"/>
            <w:vAlign w:val="center"/>
          </w:tcPr>
          <w:p w14:paraId="3BCFD6AA" w14:textId="77777777" w:rsidR="00C67E79" w:rsidRDefault="00C67E7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8" w:type="dxa"/>
            <w:vAlign w:val="center"/>
          </w:tcPr>
          <w:p w14:paraId="2F6B13B2" w14:textId="77777777" w:rsidR="00C67E79" w:rsidRDefault="00C67E7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5" w:type="dxa"/>
            <w:vAlign w:val="center"/>
          </w:tcPr>
          <w:p w14:paraId="39DF68A2" w14:textId="77777777" w:rsidR="00C67E79" w:rsidRDefault="00C67E7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4ABDE7F1" w14:textId="77777777" w:rsidR="00C67E79" w:rsidRDefault="00C67E79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701" w:type="dxa"/>
            <w:vMerge/>
            <w:tcBorders>
              <w:right w:val="nil"/>
            </w:tcBorders>
            <w:vAlign w:val="center"/>
          </w:tcPr>
          <w:p w14:paraId="7277E143" w14:textId="77777777" w:rsidR="00C67E79" w:rsidRDefault="00C67E79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F17C1C" w:rsidRPr="006C7917" w14:paraId="673528EA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2B340EA1" w14:textId="77777777" w:rsidR="00F17C1C" w:rsidRPr="006C7917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79" w:type="dxa"/>
            <w:shd w:val="clear" w:color="auto" w:fill="auto"/>
            <w:vAlign w:val="center"/>
          </w:tcPr>
          <w:p w14:paraId="072200BF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C791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835316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34,416,422,475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175992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24,153,065,848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4DD40311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867286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8,632,112,159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E4663C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32,785,178,007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32C052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- 30,779,456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08F04B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5F7334E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30,640,651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780ACE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24,122,286,392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436804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BFA1980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8,662,752,810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B1183F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32,785,039,202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FC0414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- 1,631,383,273</w:t>
            </w:r>
          </w:p>
        </w:tc>
      </w:tr>
      <w:tr w:rsidR="00F17C1C" w:rsidRPr="006C7917" w14:paraId="2B3EFA87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7D6F74F1" w14:textId="77777777" w:rsidR="00F17C1C" w:rsidRPr="006C7917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79" w:type="dxa"/>
            <w:shd w:val="clear" w:color="auto" w:fill="auto"/>
            <w:vAlign w:val="center"/>
          </w:tcPr>
          <w:p w14:paraId="37E63CE2" w14:textId="5DCF27FE" w:rsidR="00F17C1C" w:rsidRPr="006C7917" w:rsidRDefault="00A52BD2" w:rsidP="00FF24D9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82291">
              <w:rPr>
                <w:rFonts w:ascii="標楷體" w:eastAsia="標楷體" w:hAnsi="標楷體" w:hint="eastAsia"/>
                <w:b/>
                <w:noProof/>
                <w:spacing w:val="53"/>
                <w:kern w:val="0"/>
                <w:sz w:val="20"/>
                <w:fitText w:val="2400" w:id="-693924094"/>
              </w:rPr>
              <w:t>(1.</w:t>
            </w:r>
            <w:r w:rsidR="00F17C1C" w:rsidRPr="00F82291">
              <w:rPr>
                <w:rFonts w:ascii="標楷體" w:eastAsia="標楷體" w:hAnsi="標楷體" w:hint="eastAsia"/>
                <w:b/>
                <w:noProof/>
                <w:spacing w:val="53"/>
                <w:kern w:val="0"/>
                <w:sz w:val="20"/>
                <w:fitText w:val="2400" w:id="-693924094"/>
              </w:rPr>
              <w:t>一般政務支出</w:t>
            </w:r>
            <w:r w:rsidRPr="00F82291">
              <w:rPr>
                <w:rFonts w:ascii="標楷體" w:eastAsia="標楷體" w:hAnsi="標楷體" w:hint="eastAsia"/>
                <w:b/>
                <w:noProof/>
                <w:spacing w:val="4"/>
                <w:kern w:val="0"/>
                <w:sz w:val="20"/>
                <w:fitText w:val="2400" w:id="-693924094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BA8358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3,054,763,990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4D8743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1,702,371,349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154AC2F9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2695AF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1,212,130,249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494281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2,914,501,598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88FFF0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- 30,779,456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CF996B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D3D61D4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30,640,651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DEF88D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1,671,591,893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F220DA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E306B0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1,242,770,900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847052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2,914,362,793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D5C04C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- 140,401,197</w:t>
            </w:r>
          </w:p>
        </w:tc>
      </w:tr>
      <w:tr w:rsidR="00F17C1C" w14:paraId="3AF0CF3E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2A1DDB7F" w14:textId="77777777" w:rsidR="00F17C1C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567A516E" w14:textId="77777777" w:rsidR="00F17C1C" w:rsidRDefault="00F17C1C" w:rsidP="00AC2DC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342C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92CEF1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16,230,000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19AF31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6,813,369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1862DB1F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7CF287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70FCB6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6,813,369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89B9987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5D877D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323B023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28ED82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6,813,369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2C4FF1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03C7D7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163D2D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6,813,369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35B86C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- 9,416,631</w:t>
            </w:r>
          </w:p>
        </w:tc>
      </w:tr>
      <w:tr w:rsidR="00F17C1C" w14:paraId="5E93F216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434B465B" w14:textId="77777777" w:rsidR="00F17C1C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39D6D9D1" w14:textId="77777777" w:rsidR="00F17C1C" w:rsidRDefault="00F17C1C" w:rsidP="00AC2DC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342C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6EE8B8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346,494,497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E27A63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199,737,654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527E13DD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CCE56B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137,121,967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8A156F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336,859,621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651BD0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- 30,779,456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E8E842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F2302D1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30,779,456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2FF9C6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168,958,198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8DDF7F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1C3D84F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167,901,423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4E525A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336,859,621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B9FFB7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- 9,634,876</w:t>
            </w:r>
          </w:p>
        </w:tc>
      </w:tr>
      <w:tr w:rsidR="00F17C1C" w14:paraId="56E25AE3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6CBB1CD4" w14:textId="77777777" w:rsidR="00F17C1C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614DE9A6" w14:textId="77777777" w:rsidR="00F17C1C" w:rsidRDefault="00F17C1C" w:rsidP="00AC2DC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342C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09703B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1,703,336,873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2342A0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865,409,586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21BFE0FF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276D8D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720,736,227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A2AF09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1,586,145,813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421CCED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BF8613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18768FD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- 138,805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D35C78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865,409,586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8F4807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CB1115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720,597,422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5B129D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1,586,007,008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E615E2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- 117,329,865</w:t>
            </w:r>
          </w:p>
        </w:tc>
      </w:tr>
      <w:tr w:rsidR="00F17C1C" w14:paraId="61389997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44C5A3DC" w14:textId="77777777" w:rsidR="00F17C1C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6D2C1040" w14:textId="77777777" w:rsidR="00F17C1C" w:rsidRDefault="00F17C1C" w:rsidP="00AC2DC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342C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786594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975,620,890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DDC231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617,502,548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056FD36E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0EDFBB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354,272,055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A9C854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971,774,603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76E542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45C4EE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EA0C1E3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3B232B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617,502,548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C0EC47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3560D2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354,272,055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D02A09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971,774,603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E97BA0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- 3,846,287</w:t>
            </w:r>
          </w:p>
        </w:tc>
      </w:tr>
      <w:tr w:rsidR="00F17C1C" w14:paraId="3C60125A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53692858" w14:textId="77777777" w:rsidR="00F17C1C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043DA6CB" w14:textId="77777777" w:rsidR="00F17C1C" w:rsidRDefault="00F17C1C" w:rsidP="00AC2DC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342C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345FA9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13,081,730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46ACCA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12,908,192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025F856C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8E3104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FB2372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12,908,192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F8BB7B5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139F27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1CD7382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D521FC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12,908,192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859FA1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49D096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D3CFF3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12,908,192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DD85BA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- 173,538</w:t>
            </w:r>
          </w:p>
        </w:tc>
      </w:tr>
      <w:tr w:rsidR="00F17C1C" w:rsidRPr="006C7917" w14:paraId="19F70FE2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4CACE21B" w14:textId="77777777" w:rsidR="00F17C1C" w:rsidRPr="006C7917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79" w:type="dxa"/>
            <w:shd w:val="clear" w:color="auto" w:fill="auto"/>
            <w:vAlign w:val="center"/>
          </w:tcPr>
          <w:p w14:paraId="1F6B16BA" w14:textId="06907E13" w:rsidR="00F17C1C" w:rsidRPr="006C7917" w:rsidRDefault="00A52BD2" w:rsidP="00FF24D9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82291">
              <w:rPr>
                <w:rFonts w:ascii="標楷體" w:eastAsia="標楷體" w:hAnsi="標楷體" w:hint="eastAsia"/>
                <w:b/>
                <w:noProof/>
                <w:spacing w:val="21"/>
                <w:kern w:val="0"/>
                <w:sz w:val="20"/>
                <w:fitText w:val="2400" w:id="-693924094"/>
              </w:rPr>
              <w:t>(2.</w:t>
            </w:r>
            <w:r w:rsidR="00F17C1C" w:rsidRPr="00F82291">
              <w:rPr>
                <w:rFonts w:ascii="標楷體" w:eastAsia="標楷體" w:hAnsi="標楷體" w:hint="eastAsia"/>
                <w:b/>
                <w:noProof/>
                <w:spacing w:val="21"/>
                <w:kern w:val="0"/>
                <w:sz w:val="20"/>
                <w:fitText w:val="2400" w:id="-693924094"/>
              </w:rPr>
              <w:t>教育科學文化支出</w:t>
            </w:r>
            <w:r w:rsidRPr="00F82291">
              <w:rPr>
                <w:rFonts w:ascii="標楷體" w:eastAsia="標楷體" w:hAnsi="標楷體" w:hint="eastAsia"/>
                <w:b/>
                <w:noProof/>
                <w:spacing w:val="-1"/>
                <w:kern w:val="0"/>
                <w:sz w:val="20"/>
                <w:fitText w:val="2400" w:id="-693924094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53AD24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7,997,394,836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263A89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4,712,653,740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00A0684C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CDECE0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3,083,424,170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0508DF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7,796,077,910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321A88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30A87D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1BC93BB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7C6259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4,712,653,740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D5BC03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9A841A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3,083,424,170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CA9816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7,796,077,910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395824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- 201,316,926</w:t>
            </w:r>
          </w:p>
        </w:tc>
      </w:tr>
      <w:tr w:rsidR="00F17C1C" w14:paraId="2EAEDAF3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36290A6C" w14:textId="77777777" w:rsidR="00F17C1C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5F81A959" w14:textId="77777777" w:rsidR="00F17C1C" w:rsidRDefault="00F17C1C" w:rsidP="00AC2DC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342C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4AAC8D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4,673,708,000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CA624F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3,832,171,993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1A2A364F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7244B9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714,199,957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C346C0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4,546,371,950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7DE98C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7589BD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D31BE05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53C604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3,832,171,993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E07F90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8A97BE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714,199,957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EC4B77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4,546,371,950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17B606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- 127,336,050</w:t>
            </w:r>
          </w:p>
        </w:tc>
      </w:tr>
      <w:tr w:rsidR="00F17C1C" w14:paraId="1E72AE97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051273CC" w14:textId="77777777" w:rsidR="00F17C1C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2FF11295" w14:textId="77777777" w:rsidR="00F17C1C" w:rsidRDefault="00F17C1C" w:rsidP="00AC2DC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342C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629DD1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3,323,686,836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4D43E7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880,481,747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0732BAC1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333CAE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2,369,224,213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ABAC64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3,249,705,960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D012F40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7E898E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E700E97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EC7006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880,481,747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9286B9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8473A4E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2,369,224,213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9486AC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3,249,705,960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FF4123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- 73,980,876</w:t>
            </w:r>
          </w:p>
        </w:tc>
      </w:tr>
      <w:tr w:rsidR="00F17C1C" w:rsidRPr="006C7917" w14:paraId="59F828B3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30A08649" w14:textId="77777777" w:rsidR="00F17C1C" w:rsidRPr="006C7917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79" w:type="dxa"/>
            <w:shd w:val="clear" w:color="auto" w:fill="auto"/>
            <w:vAlign w:val="center"/>
          </w:tcPr>
          <w:p w14:paraId="194C7789" w14:textId="193E4598" w:rsidR="00F17C1C" w:rsidRPr="00640E5C" w:rsidRDefault="00A52BD2" w:rsidP="00FF24D9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noProof/>
                <w:spacing w:val="21"/>
                <w:kern w:val="0"/>
                <w:sz w:val="20"/>
              </w:rPr>
            </w:pPr>
            <w:r w:rsidRPr="00F82291">
              <w:rPr>
                <w:rFonts w:ascii="標楷體" w:eastAsia="標楷體" w:hAnsi="標楷體" w:hint="eastAsia"/>
                <w:b/>
                <w:noProof/>
                <w:spacing w:val="53"/>
                <w:kern w:val="0"/>
                <w:sz w:val="20"/>
                <w:fitText w:val="2400" w:id="-693924094"/>
              </w:rPr>
              <w:t>(3.</w:t>
            </w:r>
            <w:r w:rsidR="00F17C1C" w:rsidRPr="00F82291">
              <w:rPr>
                <w:rFonts w:ascii="標楷體" w:eastAsia="標楷體" w:hAnsi="標楷體" w:hint="eastAsia"/>
                <w:b/>
                <w:noProof/>
                <w:spacing w:val="53"/>
                <w:kern w:val="0"/>
                <w:sz w:val="20"/>
                <w:fitText w:val="2400" w:id="-693924094"/>
              </w:rPr>
              <w:t>經濟發展支出</w:t>
            </w:r>
            <w:r w:rsidRPr="00F82291">
              <w:rPr>
                <w:rFonts w:ascii="標楷體" w:eastAsia="標楷體" w:hAnsi="標楷體" w:hint="eastAsia"/>
                <w:b/>
                <w:noProof/>
                <w:spacing w:val="4"/>
                <w:kern w:val="0"/>
                <w:sz w:val="20"/>
                <w:fitText w:val="2400" w:id="-693924094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929485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20,458,653,149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586C51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16,538,494,986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7240032A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C654C0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3,502,091,276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AE1234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20,040,586,262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FD4788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AE02F3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CB3F640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FAC427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16,538,494,986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43C9E8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4A5BCE5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3,502,091,276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4C8173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20,040,586,262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0ECDC1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- 418,066,887</w:t>
            </w:r>
          </w:p>
        </w:tc>
      </w:tr>
      <w:tr w:rsidR="00F17C1C" w14:paraId="3C8B8CB6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203E2EB9" w14:textId="77777777" w:rsidR="00F17C1C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0C9344EE" w14:textId="77777777" w:rsidR="00F17C1C" w:rsidRDefault="00F17C1C" w:rsidP="00AC2DC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342C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C80A26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4,426,178,134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3A034E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3,746,066,963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359DCDAF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E88047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540,960,270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8DE521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4,287,027,233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19C0BD2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7E1FD4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397C5C2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8A70BB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3,746,066,963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1373D3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4F40D7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540,960,270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77541E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4,287,027,233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E2DED7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- 139,150,901</w:t>
            </w:r>
          </w:p>
        </w:tc>
      </w:tr>
      <w:tr w:rsidR="00F17C1C" w14:paraId="4975FAE4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50A1FB35" w14:textId="77777777" w:rsidR="00F17C1C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712EF8F7" w14:textId="77777777" w:rsidR="00F17C1C" w:rsidRDefault="00F17C1C" w:rsidP="00AC2DC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342C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121E55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5,134,018,248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226D6E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3,538,054,599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4FCD0AE6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27EFCD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1,526,643,357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274191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5,064,697,956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0B5D6D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0BDAEA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4DA2551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D653E4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3,538,054,599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5D25E6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83BAC1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1,526,643,357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A03B8E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5,064,697,956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198E54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- 69,320,292</w:t>
            </w:r>
          </w:p>
        </w:tc>
      </w:tr>
      <w:tr w:rsidR="00F17C1C" w14:paraId="69645676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4E26D684" w14:textId="77777777" w:rsidR="00F17C1C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4300700D" w14:textId="77777777" w:rsidR="00F17C1C" w:rsidRDefault="00F17C1C" w:rsidP="00AC2DC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342C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D7845C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10,612,233,832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FD6489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9,061,723,721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3406AE92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63D680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1,355,031,061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28E6EF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10,416,754,782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30312C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DB305C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ADB2F49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B1D2B9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9,061,723,721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EDB676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7D89A2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1,355,031,061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15F19A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10,416,754,782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E29469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- 195,479,050</w:t>
            </w:r>
          </w:p>
        </w:tc>
      </w:tr>
      <w:tr w:rsidR="00F17C1C" w14:paraId="70EE31E8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4955D04C" w14:textId="77777777" w:rsidR="00F17C1C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7C24CEDE" w14:textId="77777777" w:rsidR="00F17C1C" w:rsidRDefault="00F17C1C" w:rsidP="00AC2DC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342C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2123FE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286,222,935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6E9F2A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192,649,703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7BDCEA91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1FB47C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79,456,588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5BE3F9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272,106,291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4582A7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B2072D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5CA2044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449F28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192,649,703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9A7BD4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8D33A2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79,456,588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02897E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272,106,291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619718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- 14,116,644</w:t>
            </w:r>
          </w:p>
        </w:tc>
      </w:tr>
      <w:tr w:rsidR="00F17C1C" w:rsidRPr="006C7917" w14:paraId="1AF20894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7CFD8857" w14:textId="77777777" w:rsidR="00F17C1C" w:rsidRPr="006C7917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79" w:type="dxa"/>
            <w:shd w:val="clear" w:color="auto" w:fill="auto"/>
            <w:vAlign w:val="center"/>
          </w:tcPr>
          <w:p w14:paraId="25646393" w14:textId="0AFCB25F" w:rsidR="00F17C1C" w:rsidRPr="006C7917" w:rsidRDefault="00A52BD2" w:rsidP="00FF24D9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82291">
              <w:rPr>
                <w:rFonts w:ascii="標楷體" w:eastAsia="標楷體" w:hAnsi="標楷體" w:hint="eastAsia"/>
                <w:b/>
                <w:noProof/>
                <w:spacing w:val="53"/>
                <w:kern w:val="0"/>
                <w:sz w:val="20"/>
                <w:fitText w:val="2400" w:id="-693924094"/>
              </w:rPr>
              <w:t>(4.</w:t>
            </w:r>
            <w:r w:rsidR="00F17C1C" w:rsidRPr="00F82291">
              <w:rPr>
                <w:rFonts w:ascii="標楷體" w:eastAsia="標楷體" w:hAnsi="標楷體" w:hint="eastAsia"/>
                <w:b/>
                <w:noProof/>
                <w:spacing w:val="53"/>
                <w:kern w:val="0"/>
                <w:sz w:val="20"/>
                <w:fitText w:val="2400" w:id="-693924094"/>
              </w:rPr>
              <w:t>社會福利支出</w:t>
            </w:r>
            <w:r w:rsidRPr="00F82291">
              <w:rPr>
                <w:rFonts w:ascii="標楷體" w:eastAsia="標楷體" w:hAnsi="標楷體" w:hint="eastAsia"/>
                <w:b/>
                <w:noProof/>
                <w:spacing w:val="4"/>
                <w:kern w:val="0"/>
                <w:sz w:val="20"/>
                <w:fitText w:val="2400" w:id="-693924094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4CBC85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521,529,663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E9040B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339,482,369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074D1003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6BF9DD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136,686,597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5D64A8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476,168,966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EB64E9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8B1D6E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0F4D630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C99F05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339,482,369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E64368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B4B649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136,686,597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C1EFA0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476,168,966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12B68C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- 45,360,697</w:t>
            </w:r>
          </w:p>
        </w:tc>
      </w:tr>
      <w:tr w:rsidR="00F17C1C" w14:paraId="50E065A7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523FE8EF" w14:textId="77777777" w:rsidR="00F17C1C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78D80A7D" w14:textId="77777777" w:rsidR="00F17C1C" w:rsidRDefault="00F17C1C" w:rsidP="00AC2DC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342C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174C4F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1,459,000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D71F94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857,380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7AE36966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4F58FB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125,673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155073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983,053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8BC3F9E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E16EA9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B5F1033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FD6751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857,380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7172C1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74C3845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125,673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17871C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983,053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A7010E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- 475,947</w:t>
            </w:r>
          </w:p>
        </w:tc>
      </w:tr>
      <w:tr w:rsidR="00F17C1C" w14:paraId="571C337B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4BA8A357" w14:textId="77777777" w:rsidR="00F17C1C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1F8F1B1F" w14:textId="77777777" w:rsidR="00F17C1C" w:rsidRDefault="00F17C1C" w:rsidP="00AC2DC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342C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1037EC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380,612,480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3E3366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280,762,502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0246A1A8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B45616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58,280,742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5782B5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339,043,244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F3E15C5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D6135D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EB1A6BC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564CDF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280,762,502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CFC0EF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22953F6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58,280,742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86D49E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339,043,244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97797B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- 41,569,236</w:t>
            </w:r>
          </w:p>
        </w:tc>
      </w:tr>
      <w:tr w:rsidR="00F17C1C" w14:paraId="26BF39C9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6FEFE0AE" w14:textId="77777777" w:rsidR="00F17C1C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608B5BBC" w14:textId="77777777" w:rsidR="00F17C1C" w:rsidRDefault="00F17C1C" w:rsidP="00AC2DC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342C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4B241F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616,391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B59786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497,749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1F82B67D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9FA5D6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A9E713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497,749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127FC5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BC876D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BA438C9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236F35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497,749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6E0537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CAFB53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189205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497,749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A68EC1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- 118,642</w:t>
            </w:r>
          </w:p>
        </w:tc>
      </w:tr>
      <w:tr w:rsidR="00F17C1C" w14:paraId="4EF653A3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1118AC4A" w14:textId="77777777" w:rsidR="00F17C1C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7A96454E" w14:textId="77777777" w:rsidR="00F17C1C" w:rsidRDefault="00F17C1C" w:rsidP="00AC2DC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342C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EDCAE7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138,841,792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8DECA3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57,364,738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41BC18A2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09DC83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78,280,182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5D6960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135,644,920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A07545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BFB967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F385605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48E11A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57,364,738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F04968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3D0602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78,280,182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1C2B81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135,644,920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BDD738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- 3,196,872</w:t>
            </w:r>
          </w:p>
        </w:tc>
      </w:tr>
      <w:tr w:rsidR="00F17C1C" w:rsidRPr="006C7917" w14:paraId="474BE06F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5AF37B51" w14:textId="77777777" w:rsidR="00F17C1C" w:rsidRPr="006C7917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79" w:type="dxa"/>
            <w:shd w:val="clear" w:color="auto" w:fill="auto"/>
            <w:vAlign w:val="center"/>
          </w:tcPr>
          <w:p w14:paraId="49CEA9DE" w14:textId="0F4056E6" w:rsidR="00F17C1C" w:rsidRPr="006C7917" w:rsidRDefault="00A52BD2" w:rsidP="00FF24D9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82291">
              <w:rPr>
                <w:rFonts w:ascii="標楷體" w:eastAsia="標楷體" w:hAnsi="標楷體" w:hint="eastAsia"/>
                <w:b/>
                <w:noProof/>
                <w:spacing w:val="4"/>
                <w:w w:val="88"/>
                <w:kern w:val="0"/>
                <w:sz w:val="20"/>
                <w:fitText w:val="2400" w:id="-693924094"/>
              </w:rPr>
              <w:t>(5.</w:t>
            </w:r>
            <w:r w:rsidR="00F17C1C" w:rsidRPr="00F82291">
              <w:rPr>
                <w:rFonts w:ascii="標楷體" w:eastAsia="標楷體" w:hAnsi="標楷體" w:hint="eastAsia"/>
                <w:b/>
                <w:noProof/>
                <w:spacing w:val="4"/>
                <w:w w:val="88"/>
                <w:kern w:val="0"/>
                <w:sz w:val="20"/>
                <w:fitText w:val="2400" w:id="-693924094"/>
              </w:rPr>
              <w:t>社區發展及環境保護支出</w:t>
            </w:r>
            <w:r w:rsidRPr="00F82291">
              <w:rPr>
                <w:rFonts w:ascii="標楷體" w:eastAsia="標楷體" w:hAnsi="標楷體" w:hint="eastAsia"/>
                <w:b/>
                <w:noProof/>
                <w:spacing w:val="23"/>
                <w:w w:val="88"/>
                <w:kern w:val="0"/>
                <w:sz w:val="20"/>
                <w:fitText w:val="2400" w:id="-693924094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578284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868,324,128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36C5C3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531,681,628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004DB272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C36268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302,989,899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A302F4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834,671,527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B52455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3F949D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3352CAC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FF6999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531,681,628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82E561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A6A011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302,989,899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57803E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834,671,527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DFC315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- 33,652,601</w:t>
            </w:r>
          </w:p>
        </w:tc>
      </w:tr>
      <w:tr w:rsidR="00F17C1C" w14:paraId="524184A8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44EDDA11" w14:textId="77777777" w:rsidR="00F17C1C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73D38C8C" w14:textId="77777777" w:rsidR="00F17C1C" w:rsidRDefault="00F17C1C" w:rsidP="00AC2DC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342C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C3D6EA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499,606,000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1892D2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240,358,232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6AC54486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E2B866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246,048,238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C8F44E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486,406,470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851003F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83354C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2A0783C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313E2F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240,358,232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2B673E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248B05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246,048,238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F5FBF6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486,406,470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CFC83D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- 13,199,530</w:t>
            </w:r>
          </w:p>
        </w:tc>
      </w:tr>
      <w:tr w:rsidR="00F17C1C" w14:paraId="6D646DF5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368AF939" w14:textId="77777777" w:rsidR="00F17C1C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lastRenderedPageBreak/>
              <w:t>18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0C87D188" w14:textId="77777777" w:rsidR="00F17C1C" w:rsidRDefault="00F17C1C" w:rsidP="00AC2DC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342C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7E0F5E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368,718,128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20757E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291,323,396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344855A4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0A3996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56,941,661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50147E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348,265,057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2F2048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F64353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C818079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2A7A12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291,323,396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99F5C1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75D8A2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56,941,661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04B1CC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348,265,057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2584CC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- 20,453,071</w:t>
            </w:r>
          </w:p>
        </w:tc>
      </w:tr>
      <w:tr w:rsidR="00F17C1C" w:rsidRPr="006C7917" w14:paraId="006A4FB4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1AAB352D" w14:textId="77777777" w:rsidR="00F17C1C" w:rsidRPr="006C7917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79" w:type="dxa"/>
            <w:shd w:val="clear" w:color="auto" w:fill="auto"/>
            <w:vAlign w:val="center"/>
          </w:tcPr>
          <w:p w14:paraId="3523BE83" w14:textId="1D987A0C" w:rsidR="00F17C1C" w:rsidRPr="006C7917" w:rsidRDefault="00A52BD2" w:rsidP="00FF24D9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82291">
              <w:rPr>
                <w:rFonts w:ascii="標楷體" w:eastAsia="標楷體" w:hAnsi="標楷體" w:hint="eastAsia"/>
                <w:b/>
                <w:noProof/>
                <w:spacing w:val="43"/>
                <w:w w:val="92"/>
                <w:kern w:val="0"/>
                <w:sz w:val="20"/>
                <w:fitText w:val="2400" w:id="-693924094"/>
              </w:rPr>
              <w:t>(8.</w:t>
            </w:r>
            <w:r w:rsidR="00F17C1C" w:rsidRPr="00F82291">
              <w:rPr>
                <w:rFonts w:ascii="標楷體" w:eastAsia="標楷體" w:hAnsi="標楷體" w:hint="eastAsia"/>
                <w:b/>
                <w:noProof/>
                <w:spacing w:val="43"/>
                <w:w w:val="92"/>
                <w:kern w:val="0"/>
                <w:sz w:val="20"/>
                <w:fitText w:val="2400" w:id="-693924094"/>
              </w:rPr>
              <w:t>補助及其他支出</w:t>
            </w:r>
            <w:bookmarkStart w:id="0" w:name="_GoBack"/>
            <w:bookmarkEnd w:id="0"/>
            <w:r w:rsidRPr="00F82291">
              <w:rPr>
                <w:rFonts w:ascii="標楷體" w:eastAsia="標楷體" w:hAnsi="標楷體" w:hint="eastAsia"/>
                <w:b/>
                <w:noProof/>
                <w:spacing w:val="11"/>
                <w:w w:val="92"/>
                <w:kern w:val="0"/>
                <w:sz w:val="20"/>
                <w:fitText w:val="2400" w:id="-693924094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508626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1,515,756,709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37427D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328,381,776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0DFE715B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4F6F85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394,789,968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763BC1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723,171,744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DF0718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201576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5E41F5D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942845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328,381,776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D9D812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943383B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394,789,968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D0F57F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723,171,744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66B63E" w14:textId="77777777" w:rsidR="00F17C1C" w:rsidRPr="006C7917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C7917">
              <w:rPr>
                <w:rFonts w:ascii="新細明體" w:hAnsi="新細明體"/>
                <w:b/>
                <w:noProof/>
                <w:spacing w:val="-10"/>
                <w:sz w:val="20"/>
              </w:rPr>
              <w:t>- 792,584,965</w:t>
            </w:r>
          </w:p>
        </w:tc>
      </w:tr>
      <w:tr w:rsidR="00F17C1C" w14:paraId="3A4B2F4A" w14:textId="77777777" w:rsidTr="00F8229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1" w:type="dxa"/>
          <w:cantSplit/>
          <w:trHeight w:val="395"/>
        </w:trPr>
        <w:tc>
          <w:tcPr>
            <w:tcW w:w="356" w:type="dxa"/>
            <w:gridSpan w:val="2"/>
            <w:shd w:val="clear" w:color="auto" w:fill="auto"/>
            <w:vAlign w:val="center"/>
          </w:tcPr>
          <w:p w14:paraId="09806484" w14:textId="77777777" w:rsidR="00F17C1C" w:rsidRDefault="00F17C1C" w:rsidP="00AC2DC7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1D9CD14E" w14:textId="77777777" w:rsidR="00F17C1C" w:rsidRDefault="00F17C1C" w:rsidP="00AC2DC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342C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1668E7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1,515,756,709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C333A9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328,381,776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7DA18C08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8608DA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394,789,968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0E71AE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723,171,744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2BFBEC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6C7329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08AD159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8E1AEC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328,381,776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ABB689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8687B3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394,789,968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10C760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723,171,744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BD96B3" w14:textId="77777777" w:rsidR="00F17C1C" w:rsidRDefault="00F17C1C" w:rsidP="00AC2DC7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342C4">
              <w:rPr>
                <w:rFonts w:ascii="新細明體" w:hAnsi="新細明體"/>
                <w:noProof/>
                <w:spacing w:val="-10"/>
                <w:sz w:val="20"/>
              </w:rPr>
              <w:t>- 792,584,965</w:t>
            </w:r>
          </w:p>
        </w:tc>
      </w:tr>
    </w:tbl>
    <w:p w14:paraId="4F549D11" w14:textId="77777777" w:rsidR="005A5C82" w:rsidRPr="005A5C82" w:rsidRDefault="005A5C82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</w:p>
    <w:sectPr w:rsidR="005A5C82" w:rsidRPr="005A5C82" w:rsidSect="004F2F5C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567" w:right="1418" w:bottom="567" w:left="1418" w:header="567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F5EE0" w14:textId="77777777" w:rsidR="00F17C1C" w:rsidRDefault="00F17C1C">
      <w:r>
        <w:separator/>
      </w:r>
    </w:p>
  </w:endnote>
  <w:endnote w:type="continuationSeparator" w:id="0">
    <w:p w14:paraId="55F5C415" w14:textId="77777777" w:rsidR="00F17C1C" w:rsidRDefault="00F17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EC948" w14:textId="08E37B1F" w:rsidR="00764F61" w:rsidRPr="008C1FDB" w:rsidRDefault="00764F61" w:rsidP="00764F61">
    <w:pPr>
      <w:pStyle w:val="a4"/>
      <w:jc w:val="center"/>
      <w:rPr>
        <w:rFonts w:ascii="標楷體" w:eastAsia="標楷體" w:hAnsi="標楷體"/>
      </w:rPr>
    </w:pPr>
    <w:r w:rsidRPr="008C1FDB">
      <w:rPr>
        <w:rFonts w:ascii="標楷體" w:eastAsia="標楷體" w:hAnsi="標楷體" w:hint="eastAsia"/>
      </w:rPr>
      <w:t>第</w:t>
    </w:r>
    <w:r>
      <w:rPr>
        <w:rFonts w:ascii="標楷體" w:eastAsia="標楷體" w:hAnsi="標楷體" w:hint="eastAsia"/>
      </w:rPr>
      <w:t>10-3</w:t>
    </w:r>
    <w:r w:rsidRPr="008C1FDB">
      <w:rPr>
        <w:rFonts w:ascii="標楷體" w:eastAsia="標楷體" w:hAnsi="標楷體"/>
      </w:rPr>
      <w:t>-</w:t>
    </w:r>
    <w:r w:rsidRPr="008C1FDB">
      <w:rPr>
        <w:rFonts w:ascii="標楷體" w:eastAsia="標楷體" w:hAnsi="標楷體"/>
      </w:rPr>
      <w:fldChar w:fldCharType="begin"/>
    </w:r>
    <w:r w:rsidRPr="008C1FDB">
      <w:rPr>
        <w:rFonts w:ascii="標楷體" w:eastAsia="標楷體" w:hAnsi="標楷體"/>
      </w:rPr>
      <w:instrText>PAGE   \* MERGEFORMAT</w:instrText>
    </w:r>
    <w:r w:rsidRPr="008C1FDB">
      <w:rPr>
        <w:rFonts w:ascii="標楷體" w:eastAsia="標楷體" w:hAnsi="標楷體"/>
      </w:rPr>
      <w:fldChar w:fldCharType="separate"/>
    </w:r>
    <w:r w:rsidR="00F82291">
      <w:rPr>
        <w:rFonts w:ascii="標楷體" w:eastAsia="標楷體" w:hAnsi="標楷體"/>
        <w:noProof/>
      </w:rPr>
      <w:t>2</w:t>
    </w:r>
    <w:r w:rsidRPr="008C1FDB">
      <w:rPr>
        <w:rFonts w:ascii="標楷體" w:eastAsia="標楷體" w:hAnsi="標楷體"/>
      </w:rPr>
      <w:fldChar w:fldCharType="end"/>
    </w:r>
    <w:r w:rsidRPr="008C1FDB">
      <w:rPr>
        <w:rFonts w:ascii="標楷體" w:eastAsia="標楷體" w:hAnsi="標楷體" w:hint="eastAsia"/>
      </w:rPr>
      <w:t>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72C1E4" w14:textId="590D4E25" w:rsidR="00764F61" w:rsidRPr="008C1FDB" w:rsidRDefault="00764F61" w:rsidP="00764F61">
    <w:pPr>
      <w:pStyle w:val="a4"/>
      <w:jc w:val="center"/>
      <w:rPr>
        <w:rFonts w:ascii="標楷體" w:eastAsia="標楷體" w:hAnsi="標楷體"/>
      </w:rPr>
    </w:pPr>
    <w:r w:rsidRPr="008C1FDB">
      <w:rPr>
        <w:rFonts w:ascii="標楷體" w:eastAsia="標楷體" w:hAnsi="標楷體" w:hint="eastAsia"/>
      </w:rPr>
      <w:t>第</w:t>
    </w:r>
    <w:r>
      <w:rPr>
        <w:rFonts w:ascii="標楷體" w:eastAsia="標楷體" w:hAnsi="標楷體" w:hint="eastAsia"/>
      </w:rPr>
      <w:t>10-3</w:t>
    </w:r>
    <w:r w:rsidRPr="008C1FDB">
      <w:rPr>
        <w:rFonts w:ascii="標楷體" w:eastAsia="標楷體" w:hAnsi="標楷體"/>
      </w:rPr>
      <w:t>-</w:t>
    </w:r>
    <w:r w:rsidRPr="008C1FDB">
      <w:rPr>
        <w:rFonts w:ascii="標楷體" w:eastAsia="標楷體" w:hAnsi="標楷體"/>
      </w:rPr>
      <w:fldChar w:fldCharType="begin"/>
    </w:r>
    <w:r w:rsidRPr="008C1FDB">
      <w:rPr>
        <w:rFonts w:ascii="標楷體" w:eastAsia="標楷體" w:hAnsi="標楷體"/>
      </w:rPr>
      <w:instrText>PAGE   \* MERGEFORMAT</w:instrText>
    </w:r>
    <w:r w:rsidRPr="008C1FDB">
      <w:rPr>
        <w:rFonts w:ascii="標楷體" w:eastAsia="標楷體" w:hAnsi="標楷體"/>
      </w:rPr>
      <w:fldChar w:fldCharType="separate"/>
    </w:r>
    <w:r w:rsidR="00F82291">
      <w:rPr>
        <w:rFonts w:ascii="標楷體" w:eastAsia="標楷體" w:hAnsi="標楷體"/>
        <w:noProof/>
      </w:rPr>
      <w:t>1</w:t>
    </w:r>
    <w:r w:rsidRPr="008C1FDB">
      <w:rPr>
        <w:rFonts w:ascii="標楷體" w:eastAsia="標楷體" w:hAnsi="標楷體"/>
      </w:rPr>
      <w:fldChar w:fldCharType="end"/>
    </w:r>
    <w:r w:rsidRPr="008C1FDB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A7B61" w14:textId="77777777" w:rsidR="00F17C1C" w:rsidRDefault="00F17C1C">
      <w:r>
        <w:separator/>
      </w:r>
    </w:p>
  </w:footnote>
  <w:footnote w:type="continuationSeparator" w:id="0">
    <w:p w14:paraId="495C636C" w14:textId="77777777" w:rsidR="00F17C1C" w:rsidRDefault="00F17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2AC60" w14:textId="3127BDF5" w:rsidR="00975682" w:rsidRDefault="00A52BD2">
    <w:pPr>
      <w:pStyle w:val="a3"/>
      <w:jc w:val="center"/>
    </w:pPr>
    <w:r w:rsidRPr="00572E25">
      <w:rPr>
        <w:rFonts w:ascii="標楷體" w:eastAsia="標楷體" w:hint="eastAsia"/>
        <w:b/>
        <w:spacing w:val="60"/>
        <w:sz w:val="32"/>
        <w:u w:val="single"/>
      </w:rPr>
      <w:t>三</w:t>
    </w:r>
    <w:r w:rsidR="000E09BC" w:rsidRPr="00572E25">
      <w:rPr>
        <w:rFonts w:ascii="標楷體" w:eastAsia="標楷體"/>
        <w:b/>
        <w:spacing w:val="60"/>
        <w:sz w:val="32"/>
        <w:u w:val="single"/>
      </w:rPr>
      <w:t>、</w:t>
    </w:r>
    <w:r w:rsidR="00975682" w:rsidRPr="00572E25">
      <w:rPr>
        <w:rFonts w:ascii="標楷體" w:eastAsia="標楷體" w:hint="eastAsia"/>
        <w:b/>
        <w:spacing w:val="60"/>
        <w:sz w:val="32"/>
        <w:u w:val="single"/>
      </w:rPr>
      <w:t>中華民國</w:t>
    </w:r>
    <w:r w:rsidR="006535CB" w:rsidRPr="00572E25">
      <w:rPr>
        <w:rFonts w:ascii="標楷體" w:eastAsia="標楷體" w:hint="eastAsia"/>
        <w:b/>
        <w:spacing w:val="60"/>
        <w:sz w:val="32"/>
        <w:u w:val="single"/>
      </w:rPr>
      <w:t>113</w:t>
    </w:r>
    <w:r w:rsidR="00975682" w:rsidRPr="00572E25">
      <w:rPr>
        <w:rFonts w:ascii="標楷體" w:eastAsia="標楷體" w:hint="eastAsia"/>
        <w:b/>
        <w:spacing w:val="60"/>
        <w:sz w:val="32"/>
        <w:u w:val="single"/>
      </w:rPr>
      <w:t>年度</w:t>
    </w:r>
    <w:r w:rsidR="006535CB" w:rsidRPr="00572E25">
      <w:rPr>
        <w:rFonts w:ascii="標楷體" w:eastAsia="標楷體" w:hint="eastAsia"/>
        <w:b/>
        <w:spacing w:val="60"/>
        <w:sz w:val="32"/>
        <w:u w:val="single"/>
      </w:rPr>
      <w:t>桃園市</w:t>
    </w:r>
    <w:r w:rsidR="00975682" w:rsidRPr="00572E25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6535CB" w:rsidRPr="00572E25">
      <w:rPr>
        <w:rFonts w:ascii="標楷體" w:eastAsia="標楷體" w:hint="eastAsia"/>
        <w:b/>
        <w:spacing w:val="60"/>
        <w:sz w:val="32"/>
        <w:u w:val="single"/>
      </w:rPr>
      <w:t>資本門</w:t>
    </w:r>
    <w:r w:rsidR="00975682" w:rsidRPr="00572E25">
      <w:rPr>
        <w:rFonts w:ascii="標楷體" w:eastAsia="標楷體" w:hint="eastAsia"/>
        <w:b/>
        <w:spacing w:val="60"/>
        <w:sz w:val="32"/>
        <w:u w:val="single"/>
      </w:rPr>
      <w:t>決算審定數總表</w:t>
    </w:r>
    <w:r w:rsidR="006535CB" w:rsidRPr="006535CB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B1976" w14:textId="28999290" w:rsidR="00975682" w:rsidRPr="00572E25" w:rsidRDefault="00A52BD2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572E25">
      <w:rPr>
        <w:rFonts w:ascii="標楷體" w:eastAsia="標楷體" w:hint="eastAsia"/>
        <w:b/>
        <w:spacing w:val="60"/>
        <w:sz w:val="32"/>
        <w:u w:val="single"/>
      </w:rPr>
      <w:t>三</w:t>
    </w:r>
    <w:r w:rsidR="000E09BC" w:rsidRPr="00572E25">
      <w:rPr>
        <w:rFonts w:ascii="標楷體" w:eastAsia="標楷體"/>
        <w:b/>
        <w:spacing w:val="60"/>
        <w:sz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r w:rsidR="006535CB" w:rsidRPr="00572E25">
      <w:rPr>
        <w:rFonts w:ascii="標楷體" w:eastAsia="標楷體" w:hint="eastAsia"/>
        <w:b/>
        <w:spacing w:val="60"/>
        <w:sz w:val="32"/>
        <w:u w:val="single"/>
      </w:rPr>
      <w:t>113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6535CB" w:rsidRPr="00572E25">
      <w:rPr>
        <w:rFonts w:ascii="標楷體" w:eastAsia="標楷體" w:hint="eastAsia"/>
        <w:b/>
        <w:spacing w:val="60"/>
        <w:sz w:val="32"/>
        <w:u w:val="single"/>
      </w:rPr>
      <w:t>桃園市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6535CB" w:rsidRPr="00572E25">
      <w:rPr>
        <w:rFonts w:ascii="標楷體" w:eastAsia="標楷體" w:hint="eastAsia"/>
        <w:b/>
        <w:spacing w:val="60"/>
        <w:sz w:val="32"/>
        <w:u w:val="single"/>
      </w:rPr>
      <w:t>資本門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7C1C"/>
    <w:rsid w:val="0000083F"/>
    <w:rsid w:val="000E09BC"/>
    <w:rsid w:val="00187730"/>
    <w:rsid w:val="002B20C7"/>
    <w:rsid w:val="004B41BD"/>
    <w:rsid w:val="004F2F5C"/>
    <w:rsid w:val="00572E25"/>
    <w:rsid w:val="005A5C82"/>
    <w:rsid w:val="00640E5C"/>
    <w:rsid w:val="006535CB"/>
    <w:rsid w:val="006A11BB"/>
    <w:rsid w:val="00725752"/>
    <w:rsid w:val="00764F61"/>
    <w:rsid w:val="00975682"/>
    <w:rsid w:val="009867C1"/>
    <w:rsid w:val="00A52BD2"/>
    <w:rsid w:val="00B26D79"/>
    <w:rsid w:val="00C67E79"/>
    <w:rsid w:val="00CB7FF9"/>
    <w:rsid w:val="00CF71B6"/>
    <w:rsid w:val="00DF056E"/>
    <w:rsid w:val="00E05496"/>
    <w:rsid w:val="00F17C1C"/>
    <w:rsid w:val="00F82291"/>
    <w:rsid w:val="00FF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707312A"/>
  <w15:chartTrackingRefBased/>
  <w15:docId w15:val="{BFE06ACB-EE06-4B0D-8239-D66C20B3A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link w:val="a4"/>
    <w:uiPriority w:val="99"/>
    <w:rsid w:val="00764F6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urfho1mFmYVFw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urfho1mFmYVFw歲出政事別總表.dot</Template>
  <TotalTime>10</TotalTime>
  <Pages>2</Pages>
  <Words>464</Words>
  <Characters>2647</Characters>
  <Application>Microsoft Office Word</Application>
  <DocSecurity>0</DocSecurity>
  <Lines>22</Lines>
  <Paragraphs>6</Paragraphs>
  <ScaleCrop>false</ScaleCrop>
  <Company>N.A.O.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江佩芬</dc:creator>
  <cp:keywords/>
  <cp:lastModifiedBy>廖天生</cp:lastModifiedBy>
  <cp:revision>12</cp:revision>
  <dcterms:created xsi:type="dcterms:W3CDTF">2025-06-05T08:22:00Z</dcterms:created>
  <dcterms:modified xsi:type="dcterms:W3CDTF">2025-06-27T08:36:00Z</dcterms:modified>
</cp:coreProperties>
</file>