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81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475"/>
        <w:gridCol w:w="1277"/>
        <w:gridCol w:w="1275"/>
        <w:gridCol w:w="1060"/>
        <w:gridCol w:w="357"/>
        <w:gridCol w:w="1418"/>
        <w:gridCol w:w="1417"/>
        <w:gridCol w:w="1276"/>
        <w:gridCol w:w="1276"/>
        <w:gridCol w:w="1417"/>
        <w:gridCol w:w="1418"/>
        <w:gridCol w:w="1417"/>
        <w:gridCol w:w="1276"/>
        <w:gridCol w:w="1418"/>
        <w:gridCol w:w="1559"/>
        <w:gridCol w:w="117"/>
      </w:tblGrid>
      <w:tr w:rsidR="00975682" w14:paraId="2FAB639E" w14:textId="77777777" w:rsidTr="003B3698">
        <w:trPr>
          <w:cantSplit/>
          <w:trHeight w:val="1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B10F8CF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3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5E2A8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3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2F7B" w14:textId="7CEF0F03" w:rsidR="00975682" w:rsidRDefault="00975682" w:rsidP="004E0C86">
            <w:pPr>
              <w:ind w:right="94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8778C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7718C6" w14:paraId="3114A767" w14:textId="77777777" w:rsidTr="004E0C86">
        <w:trPr>
          <w:gridAfter w:val="1"/>
          <w:wAfter w:w="117" w:type="dxa"/>
          <w:cantSplit/>
          <w:tblHeader/>
        </w:trPr>
        <w:tc>
          <w:tcPr>
            <w:tcW w:w="2835" w:type="dxa"/>
            <w:gridSpan w:val="3"/>
            <w:tcBorders>
              <w:left w:val="nil"/>
            </w:tcBorders>
            <w:vAlign w:val="center"/>
          </w:tcPr>
          <w:p w14:paraId="1C6E51F5" w14:textId="77777777" w:rsidR="007718C6" w:rsidRDefault="007718C6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77" w:type="dxa"/>
            <w:vMerge w:val="restart"/>
            <w:vAlign w:val="center"/>
          </w:tcPr>
          <w:p w14:paraId="4F4AE903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527" w:type="dxa"/>
            <w:gridSpan w:val="5"/>
            <w:vAlign w:val="center"/>
          </w:tcPr>
          <w:p w14:paraId="07D9FD19" w14:textId="77777777" w:rsidR="007718C6" w:rsidRDefault="007718C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3969" w:type="dxa"/>
            <w:gridSpan w:val="3"/>
            <w:vAlign w:val="center"/>
          </w:tcPr>
          <w:p w14:paraId="50CF55DD" w14:textId="77777777" w:rsidR="007718C6" w:rsidRDefault="007718C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529" w:type="dxa"/>
            <w:gridSpan w:val="4"/>
            <w:vAlign w:val="center"/>
          </w:tcPr>
          <w:p w14:paraId="3D1DD873" w14:textId="77777777" w:rsidR="007718C6" w:rsidRDefault="007718C6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559" w:type="dxa"/>
            <w:vMerge w:val="restart"/>
            <w:tcBorders>
              <w:right w:val="nil"/>
            </w:tcBorders>
            <w:vAlign w:val="center"/>
          </w:tcPr>
          <w:p w14:paraId="00C759F2" w14:textId="77777777" w:rsidR="007718C6" w:rsidRDefault="007718C6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14:paraId="19F6EDFC" w14:textId="7AD23BAD" w:rsidR="007718C6" w:rsidRDefault="007718C6" w:rsidP="000417E6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7718C6" w14:paraId="6A1CBB39" w14:textId="77777777" w:rsidTr="004E0C86">
        <w:trPr>
          <w:gridAfter w:val="1"/>
          <w:wAfter w:w="117" w:type="dxa"/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066DF82" w14:textId="77777777" w:rsidR="007718C6" w:rsidRDefault="007718C6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475" w:type="dxa"/>
            <w:vAlign w:val="center"/>
          </w:tcPr>
          <w:p w14:paraId="05991D7A" w14:textId="77777777" w:rsidR="007718C6" w:rsidRDefault="007718C6" w:rsidP="003B3698">
            <w:pPr>
              <w:ind w:left="140" w:right="11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277" w:type="dxa"/>
            <w:vMerge/>
            <w:vAlign w:val="center"/>
          </w:tcPr>
          <w:p w14:paraId="5E0C7AFB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1FD6D719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gridSpan w:val="2"/>
            <w:vAlign w:val="center"/>
          </w:tcPr>
          <w:p w14:paraId="10069A99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6865A21E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1E093E21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276" w:type="dxa"/>
            <w:vAlign w:val="center"/>
          </w:tcPr>
          <w:p w14:paraId="63A13AAC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3B54CBA6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3F15801D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36E0A616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vAlign w:val="center"/>
          </w:tcPr>
          <w:p w14:paraId="635073C1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2075A42F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5C285638" w14:textId="77777777" w:rsidR="007718C6" w:rsidRDefault="007718C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59" w:type="dxa"/>
            <w:vMerge/>
            <w:tcBorders>
              <w:right w:val="nil"/>
            </w:tcBorders>
            <w:vAlign w:val="center"/>
          </w:tcPr>
          <w:p w14:paraId="12809690" w14:textId="77777777" w:rsidR="007718C6" w:rsidRDefault="007718C6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7A40BF" w:rsidRPr="009D29A8" w14:paraId="06E06036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78A0E9B" w14:textId="77777777" w:rsidR="008778C8" w:rsidRPr="009D29A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165F2BCD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29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C2002A1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122,383,577,525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11CC4E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113,631,377,885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CD7A2CD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1,273,558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8D83D7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2,704,604,917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07A233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116,337,256,360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E66939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- 311,868,146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5FA2B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F26628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206,676,459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45C2EF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113,319,509,739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53F95B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1,273,558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91EA2E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2,911,281,376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D1C38C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116,232,064,673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47ADB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- 6,151,512,852</w:t>
            </w:r>
          </w:p>
        </w:tc>
      </w:tr>
      <w:tr w:rsidR="007A40BF" w:rsidRPr="009D29A8" w14:paraId="21D58C79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8D7AE76" w14:textId="77777777" w:rsidR="008778C8" w:rsidRPr="009D29A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354CE392" w14:textId="51DB217A" w:rsidR="008778C8" w:rsidRPr="009D29A8" w:rsidRDefault="007A40BF" w:rsidP="00D44E4A">
            <w:pPr>
              <w:snapToGrid w:val="0"/>
              <w:spacing w:line="640" w:lineRule="exact"/>
              <w:ind w:right="17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56674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(</w:t>
            </w:r>
            <w:r w:rsidR="00BC0E52" w:rsidRPr="00D56674">
              <w:rPr>
                <w:rFonts w:ascii="標楷體" w:eastAsia="標楷體" w:hAnsi="標楷體"/>
                <w:b/>
                <w:noProof/>
                <w:spacing w:val="53"/>
                <w:kern w:val="0"/>
                <w:sz w:val="20"/>
                <w:fitText w:val="2400" w:id="-693924094"/>
              </w:rPr>
              <w:t>1</w:t>
            </w:r>
            <w:r w:rsidR="00BC0E52" w:rsidRPr="00D56674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.</w:t>
            </w:r>
            <w:r w:rsidR="008778C8" w:rsidRPr="00D56674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一般政務支出</w:t>
            </w:r>
            <w:r w:rsidRPr="00D56674">
              <w:rPr>
                <w:rFonts w:ascii="標楷體" w:eastAsia="標楷體" w:hAnsi="標楷體" w:hint="eastAsia"/>
                <w:b/>
                <w:noProof/>
                <w:spacing w:val="4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1C337CC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20,977,228,014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406C32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20,245,180,415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78380E5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F4BD03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89,921,653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04048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20,335,102,068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2F0411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- 46,433,697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BBC32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3AE492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46,088,233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F855D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20,198,746,718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8C26D7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BAC8B7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136,009,886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B300AE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20,334,756,604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2DD1C7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- 642,471,410</w:t>
            </w:r>
          </w:p>
        </w:tc>
      </w:tr>
      <w:tr w:rsidR="007A40BF" w14:paraId="34D72B47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7AB4E2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3679FB0C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0A0D70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709,217,000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64D41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655,324,372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829864A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11CDE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3,741,038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15DF7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659,065,410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2B383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1786B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98264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02093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655,324,372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27D05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0087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3,741,038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00E6C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659,065,410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A1AF8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- 50,151,590</w:t>
            </w:r>
          </w:p>
        </w:tc>
      </w:tr>
      <w:tr w:rsidR="007A40BF" w14:paraId="7E369F63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DA411D8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5A4D5725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41511D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1,142,157,895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593D9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1,039,692,560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59BB7D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E7CC7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50,265,876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9B5DD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1,089,958,436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6B3FC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- 46,088,233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7A336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137B5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46,088,233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6EBE6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993,604,327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8B1F1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341BC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96,354,109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1B89F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1,089,958,436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89E58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- 52,199,459</w:t>
            </w:r>
          </w:p>
        </w:tc>
      </w:tr>
      <w:tr w:rsidR="007A40BF" w14:paraId="1F2F23B4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08DA024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24452C45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CC0067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9,551,755,739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C4F44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9,167,340,870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7DCE51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4EA41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34,379,642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FABBC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9,201,720,512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03D4C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- 345,464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06EA0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4DD60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9AF0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9,166,995,406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5D690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9218B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34,379,642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CA032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9,201,375,048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E8130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- 350,380,691</w:t>
            </w:r>
          </w:p>
        </w:tc>
      </w:tr>
      <w:tr w:rsidR="007A40BF" w14:paraId="41BD9528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E79654A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422FAADD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9BAB82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8,755,829,110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3872A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8,578,091,200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F938ED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DBB8F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1,495,097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53433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8,579,586,297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46F92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D0913A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602BE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81CC0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8,578,091,200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7C494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153AB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1,495,097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7A17E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8,579,586,297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F302C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- 176,242,813</w:t>
            </w:r>
          </w:p>
        </w:tc>
      </w:tr>
      <w:tr w:rsidR="007A40BF" w14:paraId="731A4D77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1000DE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7DFDF63F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2DCD88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818,268,270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6BA6C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804,731,413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5EB1F0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12227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C1F22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804,771,413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7456E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35C7D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411FC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6C315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804,731,413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ADA49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0AB8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10E5A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804,771,413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473DCB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- 13,496,857</w:t>
            </w:r>
          </w:p>
        </w:tc>
      </w:tr>
      <w:tr w:rsidR="007A40BF" w:rsidRPr="009D29A8" w14:paraId="3FB67F26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1ABB53" w14:textId="77777777" w:rsidR="008778C8" w:rsidRPr="009D29A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43914AF9" w14:textId="7179F6F1" w:rsidR="008778C8" w:rsidRPr="00D44E4A" w:rsidRDefault="007A40BF" w:rsidP="007A40BF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noProof/>
                <w:spacing w:val="53"/>
                <w:kern w:val="0"/>
                <w:sz w:val="20"/>
              </w:rPr>
            </w:pPr>
            <w:r w:rsidRPr="00D44E4A">
              <w:rPr>
                <w:rFonts w:ascii="標楷體" w:eastAsia="標楷體" w:hAnsi="標楷體" w:hint="eastAsia"/>
                <w:b/>
                <w:noProof/>
                <w:spacing w:val="21"/>
                <w:kern w:val="0"/>
                <w:sz w:val="20"/>
                <w:fitText w:val="2400" w:id="-693924094"/>
              </w:rPr>
              <w:t>(</w:t>
            </w:r>
            <w:r w:rsidRPr="00D44E4A">
              <w:rPr>
                <w:rFonts w:ascii="標楷體" w:eastAsia="標楷體" w:hAnsi="標楷體"/>
                <w:b/>
                <w:noProof/>
                <w:spacing w:val="21"/>
                <w:kern w:val="0"/>
                <w:sz w:val="20"/>
                <w:fitText w:val="2400" w:id="-693924094"/>
              </w:rPr>
              <w:t>2.</w:t>
            </w:r>
            <w:r w:rsidR="008778C8" w:rsidRPr="00D44E4A">
              <w:rPr>
                <w:rFonts w:ascii="標楷體" w:eastAsia="標楷體" w:hAnsi="標楷體" w:hint="eastAsia"/>
                <w:b/>
                <w:noProof/>
                <w:spacing w:val="21"/>
                <w:kern w:val="0"/>
                <w:sz w:val="20"/>
                <w:fitText w:val="2400" w:id="-693924094"/>
              </w:rPr>
              <w:t>教育科學文化支出</w:t>
            </w:r>
            <w:r w:rsidRPr="00D44E4A">
              <w:rPr>
                <w:rFonts w:ascii="標楷體" w:eastAsia="標楷體" w:hAnsi="標楷體" w:hint="eastAsia"/>
                <w:b/>
                <w:noProof/>
                <w:spacing w:val="-1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7F61AE8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53,799,931,889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73180F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52,861,076,613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56EF93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5BF09F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114,954,355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2AF9B3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52,976,030,968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BA1E1F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2259C9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DB5BA5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57AACC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52,861,076,613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40367E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774634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114,954,355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CD2F35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52,976,030,968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98B077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- 823,900,921</w:t>
            </w:r>
          </w:p>
        </w:tc>
      </w:tr>
      <w:tr w:rsidR="007A40BF" w14:paraId="595BD51D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738BE4D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36E98696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7DCF09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50,728,497,000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06073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49,988,068,527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C4F1A8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B96F3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EC06A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49,988,068,527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C7990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462DC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56364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6C401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49,988,068,527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E3A27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DBE56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FD63A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49,988,068,527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E514C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- 740,428,473</w:t>
            </w:r>
          </w:p>
        </w:tc>
      </w:tr>
      <w:tr w:rsidR="007A40BF" w14:paraId="181013D8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30B8EE1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5D75234E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1D851C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3,071,434,889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C7505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2,873,008,086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360C5F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96367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114,954,355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B5635A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2,987,962,441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B15CE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4597E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E25E0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E00F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2,873,008,086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B8F0E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FFC07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114,954,355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866AC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2,987,962,441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BAD87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- 83,472,448</w:t>
            </w:r>
          </w:p>
        </w:tc>
      </w:tr>
      <w:tr w:rsidR="007A40BF" w:rsidRPr="009D29A8" w14:paraId="3774A411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D6168B" w14:textId="77777777" w:rsidR="008778C8" w:rsidRPr="009D29A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1F2B9A81" w14:textId="06442350" w:rsidR="008778C8" w:rsidRPr="009D29A8" w:rsidRDefault="007A40BF" w:rsidP="00BC0E52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44E4A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(</w:t>
            </w:r>
            <w:r w:rsidRPr="00D44E4A">
              <w:rPr>
                <w:rFonts w:ascii="標楷體" w:eastAsia="標楷體" w:hAnsi="標楷體"/>
                <w:b/>
                <w:noProof/>
                <w:spacing w:val="53"/>
                <w:kern w:val="0"/>
                <w:sz w:val="20"/>
                <w:fitText w:val="2400" w:id="-693924094"/>
              </w:rPr>
              <w:t>3.</w:t>
            </w:r>
            <w:r w:rsidR="008778C8" w:rsidRPr="00D44E4A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經濟發展支出</w:t>
            </w:r>
            <w:r w:rsidRPr="00D44E4A">
              <w:rPr>
                <w:rFonts w:ascii="標楷體" w:eastAsia="標楷體" w:hAnsi="標楷體" w:hint="eastAsia"/>
                <w:b/>
                <w:noProof/>
                <w:spacing w:val="4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6D30FB1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9,177,678,156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0DE86B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7,434,770,242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29A3906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8A6117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729,338,872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BB74E3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8,164,109,114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8017E2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2116D7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75F280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- 60,592,196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E4DB69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7,434,770,242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C22CD9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F7BA4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668,746,676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771154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8,103,516,918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E099B0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- 1,074,161,238</w:t>
            </w:r>
          </w:p>
        </w:tc>
      </w:tr>
      <w:tr w:rsidR="007A40BF" w14:paraId="54DE6488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0C703AF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3DE50C71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71B29EA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1,907,935,563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23A7D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1,766,483,565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AEA8E9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6C11A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62,669,872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ED869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1,829,153,437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500EF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5AEC9B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33A5B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6A1CA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1,766,483,565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DAEA9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66A99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62,669,872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845CD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1,829,153,437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EBA32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- 78,782,126</w:t>
            </w:r>
          </w:p>
        </w:tc>
      </w:tr>
      <w:tr w:rsidR="007A40BF" w14:paraId="406D24BF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2C3A81E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57158A9F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073DC3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1,644,512,812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D302E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1,506,607,239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522BC9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A8FB6B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68,976,123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C1EB3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1,575,583,362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68C74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B1428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51680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1045C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1,506,607,239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51EBD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D0629B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68,976,123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63983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1,575,583,362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D27F5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- 68,929,450</w:t>
            </w:r>
          </w:p>
        </w:tc>
      </w:tr>
      <w:tr w:rsidR="007A40BF" w14:paraId="250CC9D3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2786EF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2570469C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F51829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4,289,599,168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0BFCB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3,037,104,362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7EA460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8E579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430,926,351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C1E5E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3,468,030,713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9EEBA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C22A5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DF6E4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- 60,592,196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965A7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3,037,104,362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190AFB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C6F5F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370,334,155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6896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3,407,438,517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610BC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- 882,160,651</w:t>
            </w:r>
          </w:p>
        </w:tc>
      </w:tr>
      <w:tr w:rsidR="007A40BF" w14:paraId="685ED1B9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6A76DE7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10303759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4C811B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1,335,630,613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5BB4A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1,124,575,076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B2D4B9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B9EE8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166,766,526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00382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1,291,341,602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7608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BFCB2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E261E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D2ABC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1,124,575,076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1457AA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74105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166,766,526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A2BB2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1,291,341,602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F1DAA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- 44,289,011</w:t>
            </w:r>
          </w:p>
        </w:tc>
      </w:tr>
      <w:tr w:rsidR="007A40BF" w:rsidRPr="009D29A8" w14:paraId="6FC40065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A08CDD" w14:textId="77777777" w:rsidR="008778C8" w:rsidRPr="009D29A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6248A7EA" w14:textId="4E224CD6" w:rsidR="008778C8" w:rsidRPr="00D44E4A" w:rsidRDefault="007A40BF" w:rsidP="007A40BF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noProof/>
                <w:spacing w:val="283"/>
                <w:kern w:val="0"/>
                <w:sz w:val="20"/>
              </w:rPr>
            </w:pPr>
            <w:r w:rsidRPr="002530D2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(</w:t>
            </w:r>
            <w:r w:rsidRPr="002530D2">
              <w:rPr>
                <w:rFonts w:ascii="標楷體" w:eastAsia="標楷體" w:hAnsi="標楷體"/>
                <w:b/>
                <w:noProof/>
                <w:spacing w:val="53"/>
                <w:kern w:val="0"/>
                <w:sz w:val="20"/>
                <w:fitText w:val="2400" w:id="-693924094"/>
              </w:rPr>
              <w:t>4.</w:t>
            </w:r>
            <w:r w:rsidR="008778C8" w:rsidRPr="002530D2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社會福利支出</w:t>
            </w:r>
            <w:r w:rsidRPr="002530D2">
              <w:rPr>
                <w:rFonts w:ascii="標楷體" w:eastAsia="標楷體" w:hAnsi="標楷體" w:hint="eastAsia"/>
                <w:b/>
                <w:noProof/>
                <w:spacing w:val="4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85EAD9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28,374,290,550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36AE83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25,472,302,270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3D18897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1,273,558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72011D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630,812,738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A1BAD5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26,104,388,566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895C9C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B2C7B4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A42820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A3FE0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25,472,302,270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5571C3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1,273,558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FA4585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630,812,738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49C693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26,104,388,566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53C546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- 2,269,901,984</w:t>
            </w:r>
          </w:p>
        </w:tc>
      </w:tr>
      <w:tr w:rsidR="007A40BF" w14:paraId="26E5D7FB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D50072B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122FECCB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39BD80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1,339,437,000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BA50F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1,186,424,499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2BFF85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A6930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620A5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1,186,424,499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3487C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4A7A2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3DB46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3E21F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1,186,424,499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A9DF1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DF5CF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FDC4F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1,186,424,499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795CB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- 153,012,501</w:t>
            </w:r>
          </w:p>
        </w:tc>
      </w:tr>
      <w:tr w:rsidR="007A40BF" w14:paraId="203540F4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A9B7E51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1A49C3DE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AEBD85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4,150,580,000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D7606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3,924,510,302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599AD8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A3D02A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76,187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75C23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3,924,586,489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A85B2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BC955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BB209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DD70A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3,924,510,302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38B5C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A262B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76,187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B1F50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3,924,586,489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10D7D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- 225,993,511</w:t>
            </w:r>
          </w:p>
        </w:tc>
      </w:tr>
      <w:tr w:rsidR="007A40BF" w14:paraId="02298CE8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098F0F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27C1F1B1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661D27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19,344,812,733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D3FDCB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17,501,257,908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CBC111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913,918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E7752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519,194,629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84FCBA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18,021,366,455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E05CE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5A364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E152DB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34683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17,501,257,908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8EB27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913,918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23B3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519,194,629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8612E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18,021,366,455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90200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- 1,323,446,278</w:t>
            </w:r>
          </w:p>
        </w:tc>
      </w:tr>
      <w:tr w:rsidR="007A40BF" w14:paraId="1ACCAA9B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0F4406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57B1664F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BAEC42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501,672,609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A81C1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456,635,213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E4B0F0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8C438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13,717,943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067C1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470,353,156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D42C9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C0793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F65E2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87336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456,635,213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CC789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3C430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13,717,943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E53B1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470,353,156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18B46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- 31,319,453</w:t>
            </w:r>
          </w:p>
        </w:tc>
      </w:tr>
      <w:tr w:rsidR="007A40BF" w14:paraId="29B49375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8B9CD15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4AFD7120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7E9B1F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3,037,788,208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5C31C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2,403,474,348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AEFA22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359,640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2C5E6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97,823,979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2D694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2,501,657,967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2DCCC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15901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4572C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50635B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2,403,474,348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005C9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359,640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ED187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97,823,979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CFB67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2,501,657,967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97C03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- 536,130,241</w:t>
            </w:r>
          </w:p>
        </w:tc>
      </w:tr>
      <w:tr w:rsidR="007A40BF" w:rsidRPr="009D29A8" w14:paraId="7BD0E8F7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89B4D1" w14:textId="77777777" w:rsidR="008778C8" w:rsidRPr="009D29A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30EA6A14" w14:textId="03049679" w:rsidR="008778C8" w:rsidRPr="009D29A8" w:rsidRDefault="007A40BF" w:rsidP="007A40BF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530D2">
              <w:rPr>
                <w:rFonts w:ascii="標楷體" w:eastAsia="標楷體" w:hAnsi="標楷體" w:hint="eastAsia"/>
                <w:b/>
                <w:noProof/>
                <w:spacing w:val="1"/>
                <w:w w:val="92"/>
                <w:kern w:val="0"/>
                <w:sz w:val="20"/>
                <w:fitText w:val="2400" w:id="-693924094"/>
              </w:rPr>
              <w:t>(</w:t>
            </w:r>
            <w:r w:rsidRPr="002530D2">
              <w:rPr>
                <w:rFonts w:ascii="標楷體" w:eastAsia="標楷體" w:hAnsi="標楷體"/>
                <w:b/>
                <w:noProof/>
                <w:spacing w:val="1"/>
                <w:w w:val="92"/>
                <w:kern w:val="0"/>
                <w:sz w:val="20"/>
                <w:fitText w:val="2400" w:id="-693924094"/>
              </w:rPr>
              <w:t>5.</w:t>
            </w:r>
            <w:r w:rsidR="008778C8" w:rsidRPr="002530D2">
              <w:rPr>
                <w:rFonts w:ascii="標楷體" w:eastAsia="標楷體" w:hAnsi="標楷體" w:hint="eastAsia"/>
                <w:b/>
                <w:noProof/>
                <w:spacing w:val="1"/>
                <w:w w:val="92"/>
                <w:kern w:val="0"/>
                <w:sz w:val="20"/>
                <w:fitText w:val="2400" w:id="-693924094"/>
              </w:rPr>
              <w:t>社區發展及環境保護支出</w:t>
            </w:r>
            <w:r w:rsidRPr="002530D2">
              <w:rPr>
                <w:rFonts w:ascii="標楷體" w:eastAsia="標楷體" w:hAnsi="標楷體" w:hint="eastAsia"/>
                <w:b/>
                <w:noProof/>
                <w:spacing w:val="-6"/>
                <w:w w:val="92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BF444ED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6,862,070,872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0512C3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5,169,890,329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EAD9470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245F1C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1,138,277,299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618785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6,308,167,628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98C4B3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- 265,434,449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BEB02B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790A61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221,180,422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902440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4,904,455,880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CB6C37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033FF6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1,359,457,721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B9B33B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6,263,913,601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1DC9B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- 598,157,271</w:t>
            </w:r>
          </w:p>
        </w:tc>
      </w:tr>
      <w:tr w:rsidR="007A40BF" w14:paraId="088C94F5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864A70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72E26428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229389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5,781,430,000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6C954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4,453,325,841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AA6B27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19162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984,640,033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73ECB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5,437,965,874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4C65A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- 265,434,449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443E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0CFFE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221,180,422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C13F5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4,187,891,392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A8D0D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5FA97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1,205,820,455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F5BF6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5,393,711,847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BDC07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- 387,718,153</w:t>
            </w:r>
          </w:p>
        </w:tc>
      </w:tr>
      <w:tr w:rsidR="007A40BF" w14:paraId="22E7E4D6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3B2FAE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3DA0F449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C878B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1,080,640,872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CB3F3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716,564,488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346340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467F6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153,637,266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9184E2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870,201,754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A3810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98F85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7B76B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875B1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716,564,488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BF970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115DBB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153,637,266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458A4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870,201,754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D69A3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- 210,439,118</w:t>
            </w:r>
          </w:p>
        </w:tc>
      </w:tr>
      <w:tr w:rsidR="007A40BF" w:rsidRPr="009D29A8" w14:paraId="734BBBF1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542B518" w14:textId="77777777" w:rsidR="008778C8" w:rsidRPr="009D29A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5B2A1AE8" w14:textId="6A25319F" w:rsidR="008778C8" w:rsidRPr="009D29A8" w:rsidRDefault="007A40BF" w:rsidP="007A40BF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44E4A">
              <w:rPr>
                <w:rFonts w:ascii="標楷體" w:eastAsia="標楷體" w:hAnsi="標楷體" w:hint="eastAsia"/>
                <w:b/>
                <w:noProof/>
                <w:spacing w:val="62"/>
                <w:w w:val="92"/>
                <w:kern w:val="0"/>
                <w:sz w:val="20"/>
                <w:fitText w:val="2400" w:id="-693924094"/>
              </w:rPr>
              <w:t>(</w:t>
            </w:r>
            <w:r w:rsidRPr="00D44E4A">
              <w:rPr>
                <w:rFonts w:ascii="標楷體" w:eastAsia="標楷體" w:hAnsi="標楷體"/>
                <w:b/>
                <w:noProof/>
                <w:spacing w:val="62"/>
                <w:w w:val="92"/>
                <w:kern w:val="0"/>
                <w:sz w:val="20"/>
                <w:fitText w:val="2400" w:id="-693924094"/>
              </w:rPr>
              <w:t>6.</w:t>
            </w:r>
            <w:r w:rsidR="008778C8" w:rsidRPr="00D44E4A">
              <w:rPr>
                <w:rFonts w:ascii="標楷體" w:eastAsia="標楷體" w:hAnsi="標楷體" w:hint="eastAsia"/>
                <w:b/>
                <w:noProof/>
                <w:spacing w:val="62"/>
                <w:w w:val="92"/>
                <w:kern w:val="0"/>
                <w:sz w:val="20"/>
                <w:fitText w:val="2400" w:id="-693924094"/>
              </w:rPr>
              <w:t>退休撫卹支出</w:t>
            </w:r>
            <w:r w:rsidRPr="00D44E4A">
              <w:rPr>
                <w:rFonts w:ascii="標楷體" w:eastAsia="標楷體" w:hAnsi="標楷體" w:hint="eastAsia"/>
                <w:b/>
                <w:noProof/>
                <w:spacing w:val="-4"/>
                <w:w w:val="92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957112B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1,553,346,000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3A8520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1,339,170,438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C11E2B0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32270C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10B82D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1,339,170,438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64E64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AA4D70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6985F2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4480F5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1,339,170,438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14345C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2982D8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8D4EA5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1,339,170,438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0ECFEF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- 214,175,562</w:t>
            </w:r>
          </w:p>
        </w:tc>
      </w:tr>
      <w:tr w:rsidR="007A40BF" w14:paraId="0A67B1E7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760EA0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3B1BF68D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ACE64A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1,553,346,000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F9187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1,339,170,438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12B677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2E085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bookmarkStart w:id="0" w:name="_GoBack"/>
            <w:bookmarkEnd w:id="0"/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02DAF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1,339,170,438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96AB5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3712C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D71EC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C56A2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1,339,170,438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861F2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66E65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9FDED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1,339,170,438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34B74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- 214,175,562</w:t>
            </w:r>
          </w:p>
        </w:tc>
      </w:tr>
      <w:tr w:rsidR="007A40BF" w:rsidRPr="007A40BF" w14:paraId="692106A0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2B4B395" w14:textId="59004735" w:rsidR="007A40BF" w:rsidRPr="007A40BF" w:rsidRDefault="007A40BF" w:rsidP="00E5369A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bCs/>
                <w:spacing w:val="-10"/>
                <w:sz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795A3C62" w14:textId="01BFCC78" w:rsidR="007A40BF" w:rsidRPr="007A40BF" w:rsidRDefault="007A40BF" w:rsidP="007A40BF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bCs/>
                <w:spacing w:val="-10"/>
                <w:sz w:val="20"/>
              </w:rPr>
            </w:pPr>
            <w:r w:rsidRPr="00D44E4A">
              <w:rPr>
                <w:rFonts w:ascii="標楷體" w:eastAsia="標楷體" w:hAnsi="標楷體" w:hint="eastAsia"/>
                <w:b/>
                <w:noProof/>
                <w:spacing w:val="118"/>
                <w:w w:val="92"/>
                <w:kern w:val="0"/>
                <w:sz w:val="20"/>
                <w:fitText w:val="2400" w:id="-693924094"/>
              </w:rPr>
              <w:t>(</w:t>
            </w:r>
            <w:r w:rsidRPr="00D44E4A">
              <w:rPr>
                <w:rFonts w:ascii="標楷體" w:eastAsia="標楷體" w:hAnsi="標楷體"/>
                <w:b/>
                <w:noProof/>
                <w:spacing w:val="118"/>
                <w:w w:val="92"/>
                <w:kern w:val="0"/>
                <w:sz w:val="20"/>
                <w:fitText w:val="2400" w:id="-693924094"/>
              </w:rPr>
              <w:t>7.</w:t>
            </w:r>
            <w:r w:rsidRPr="00D44E4A">
              <w:rPr>
                <w:rFonts w:ascii="標楷體" w:eastAsia="標楷體" w:hAnsi="標楷體" w:hint="eastAsia"/>
                <w:b/>
                <w:noProof/>
                <w:spacing w:val="118"/>
                <w:w w:val="92"/>
                <w:kern w:val="0"/>
                <w:sz w:val="20"/>
                <w:fitText w:val="2400" w:id="-693924094"/>
              </w:rPr>
              <w:t>債務支出</w:t>
            </w:r>
            <w:r w:rsidRPr="00D44E4A">
              <w:rPr>
                <w:rFonts w:ascii="標楷體" w:eastAsia="標楷體" w:hAnsi="標楷體" w:hint="eastAsia"/>
                <w:b/>
                <w:noProof/>
                <w:spacing w:val="-3"/>
                <w:w w:val="92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5CB72F7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957,477,000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062ED8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864,973,807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D3FE864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C30896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2D4E89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864,973,807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2ADB21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25301F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B3D267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9B9BA6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864,973,807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AF0E2A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BF3973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0BC299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864,973,807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354EE9" w14:textId="77777777" w:rsidR="007A40BF" w:rsidRPr="007A40BF" w:rsidRDefault="007A40BF" w:rsidP="00E5369A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7A40BF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- 92,503,193</w:t>
            </w:r>
          </w:p>
        </w:tc>
      </w:tr>
      <w:tr w:rsidR="007A40BF" w14:paraId="3E97A004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720AA9B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4B3DE548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091E75B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957,477,000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654CA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864,973,807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139634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A35E4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63E94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864,973,807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F97CA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30272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5BC3C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72D91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864,973,807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FE9B1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8FF454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9D1ED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864,973,807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B526A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- 92,503,193</w:t>
            </w:r>
          </w:p>
        </w:tc>
      </w:tr>
      <w:tr w:rsidR="007A40BF" w:rsidRPr="009D29A8" w14:paraId="2DE94A87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4E1B57E" w14:textId="77777777" w:rsidR="008778C8" w:rsidRPr="009D29A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41FC951E" w14:textId="3B48CD7A" w:rsidR="008778C8" w:rsidRPr="009D29A8" w:rsidRDefault="007A40BF" w:rsidP="007A40BF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D44E4A">
              <w:rPr>
                <w:rFonts w:ascii="標楷體" w:eastAsia="標楷體" w:hAnsi="標楷體" w:hint="eastAsia"/>
                <w:b/>
                <w:noProof/>
                <w:spacing w:val="35"/>
                <w:kern w:val="0"/>
                <w:sz w:val="20"/>
                <w:fitText w:val="2400" w:id="-693924094"/>
              </w:rPr>
              <w:t>(</w:t>
            </w:r>
            <w:r w:rsidRPr="00D44E4A">
              <w:rPr>
                <w:rFonts w:ascii="標楷體" w:eastAsia="標楷體" w:hAnsi="標楷體"/>
                <w:b/>
                <w:noProof/>
                <w:spacing w:val="35"/>
                <w:kern w:val="0"/>
                <w:sz w:val="20"/>
                <w:fitText w:val="2400" w:id="-693924094"/>
              </w:rPr>
              <w:t>8.</w:t>
            </w:r>
            <w:r w:rsidR="008778C8" w:rsidRPr="00D44E4A">
              <w:rPr>
                <w:rFonts w:ascii="標楷體" w:eastAsia="標楷體" w:hAnsi="標楷體" w:hint="eastAsia"/>
                <w:b/>
                <w:noProof/>
                <w:spacing w:val="35"/>
                <w:kern w:val="0"/>
                <w:sz w:val="20"/>
                <w:fitText w:val="2400" w:id="-693924094"/>
              </w:rPr>
              <w:t>補助及其他支出</w:t>
            </w:r>
            <w:r w:rsidRPr="00D44E4A">
              <w:rPr>
                <w:rFonts w:ascii="標楷體" w:eastAsia="標楷體" w:hAnsi="標楷體" w:hint="eastAsia"/>
                <w:b/>
                <w:noProof/>
                <w:spacing w:val="3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1F165E2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681,555,044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DE5B9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244,013,771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16D0E3F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C83E90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1,300,000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14CC37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245,313,771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EB32C6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0792C6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967C4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2AEBDC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244,013,771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A753FA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4D7DCE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1,300,000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E01576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245,313,771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A43099" w14:textId="77777777" w:rsidR="008778C8" w:rsidRPr="009D29A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29A8">
              <w:rPr>
                <w:rFonts w:ascii="新細明體" w:hAnsi="新細明體"/>
                <w:b/>
                <w:noProof/>
                <w:spacing w:val="-10"/>
                <w:sz w:val="20"/>
              </w:rPr>
              <w:t>- 436,241,273</w:t>
            </w:r>
          </w:p>
        </w:tc>
      </w:tr>
      <w:tr w:rsidR="007A40BF" w14:paraId="02947F6D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9DCFAED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5D9346CA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60F946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493,830,291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BD88F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244,013,771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83C394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E58E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1,300,000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56207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245,313,771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27463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BCE060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F8B88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CB5A2C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244,013,771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4F28F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E47E6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1,300,000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D1FEFF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245,313,771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3064B6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- 248,516,520</w:t>
            </w:r>
          </w:p>
        </w:tc>
      </w:tr>
      <w:tr w:rsidR="007A40BF" w14:paraId="17012AC3" w14:textId="77777777" w:rsidTr="002530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17" w:type="dxa"/>
          <w:cantSplit/>
          <w:trHeight w:val="64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E91BE4" w14:textId="77777777" w:rsidR="008778C8" w:rsidRDefault="008778C8" w:rsidP="00D761BC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2ADFC283" w14:textId="77777777" w:rsidR="008778C8" w:rsidRDefault="008778C8" w:rsidP="00D761BC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828B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535ED69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187,724,753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E1BC7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F0833F1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BD710E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A6EB0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92FCDA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FB0F77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8CFAA8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78E23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8C0485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962B4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07D94D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283EE3" w14:textId="77777777" w:rsidR="008778C8" w:rsidRDefault="008778C8" w:rsidP="00D761BC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828BB">
              <w:rPr>
                <w:rFonts w:ascii="新細明體" w:hAnsi="新細明體"/>
                <w:noProof/>
                <w:spacing w:val="-10"/>
                <w:sz w:val="20"/>
              </w:rPr>
              <w:t>- 187,724,753</w:t>
            </w:r>
          </w:p>
        </w:tc>
      </w:tr>
    </w:tbl>
    <w:p w14:paraId="31B20ED4" w14:textId="4A03F340" w:rsidR="000E09BC" w:rsidRPr="005A5C82" w:rsidRDefault="008778C8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註：</w:t>
      </w:r>
      <w:r w:rsidR="002F4F92">
        <w:rPr>
          <w:rFonts w:ascii="標楷體" w:eastAsia="標楷體" w:hAnsi="標楷體" w:hint="eastAsia"/>
        </w:rPr>
        <w:t>113</w:t>
      </w:r>
      <w:r>
        <w:rPr>
          <w:rFonts w:ascii="標楷體" w:eastAsia="標楷體" w:hAnsi="標楷體"/>
        </w:rPr>
        <w:t>年度第二預備金原編列預算數</w:t>
      </w:r>
      <w:r w:rsidR="002F4F92">
        <w:rPr>
          <w:rFonts w:ascii="標楷體" w:eastAsia="標楷體" w:hAnsi="標楷體" w:hint="eastAsia"/>
        </w:rPr>
        <w:t>4億元</w:t>
      </w:r>
      <w:r>
        <w:rPr>
          <w:rFonts w:ascii="標楷體" w:eastAsia="標楷體" w:hAnsi="標楷體"/>
        </w:rPr>
        <w:t>，經</w:t>
      </w:r>
      <w:r w:rsidR="002F4F92">
        <w:rPr>
          <w:rFonts w:ascii="標楷體" w:eastAsia="標楷體" w:hAnsi="標楷體" w:hint="eastAsia"/>
        </w:rPr>
        <w:t>桃園</w:t>
      </w:r>
      <w:r>
        <w:rPr>
          <w:rFonts w:ascii="標楷體" w:eastAsia="標楷體" w:hAnsi="標楷體"/>
        </w:rPr>
        <w:t>市政府核准動支</w:t>
      </w:r>
      <w:r w:rsidR="002F4F92">
        <w:rPr>
          <w:rFonts w:ascii="標楷體" w:eastAsia="標楷體" w:hAnsi="標楷體"/>
        </w:rPr>
        <w:t>2</w:t>
      </w:r>
      <w:r w:rsidR="002F4F92">
        <w:rPr>
          <w:rFonts w:ascii="標楷體" w:eastAsia="標楷體" w:hAnsi="標楷體" w:hint="eastAsia"/>
        </w:rPr>
        <w:t>億1</w:t>
      </w:r>
      <w:r w:rsidR="002F4F92">
        <w:rPr>
          <w:rFonts w:ascii="標楷體" w:eastAsia="標楷體" w:hAnsi="標楷體"/>
        </w:rPr>
        <w:t>,227</w:t>
      </w:r>
      <w:r w:rsidR="002F4F92">
        <w:rPr>
          <w:rFonts w:ascii="標楷體" w:eastAsia="標楷體" w:hAnsi="標楷體" w:hint="eastAsia"/>
        </w:rPr>
        <w:t>萬餘元，賸餘1億8</w:t>
      </w:r>
      <w:r w:rsidR="002F4F92">
        <w:rPr>
          <w:rFonts w:ascii="標楷體" w:eastAsia="標楷體" w:hAnsi="標楷體"/>
        </w:rPr>
        <w:t>,</w:t>
      </w:r>
      <w:r w:rsidR="002F4F92">
        <w:rPr>
          <w:rFonts w:ascii="標楷體" w:eastAsia="標楷體" w:hAnsi="標楷體" w:hint="eastAsia"/>
        </w:rPr>
        <w:t>772萬餘元</w:t>
      </w:r>
      <w:r>
        <w:rPr>
          <w:rFonts w:ascii="標楷體" w:eastAsia="標楷體" w:hAnsi="標楷體"/>
        </w:rPr>
        <w:t>。</w:t>
      </w:r>
    </w:p>
    <w:p w14:paraId="16EFA51F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 w:rsidSect="003B3698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0CDB2" w14:textId="77777777" w:rsidR="008778C8" w:rsidRDefault="008778C8">
      <w:r>
        <w:separator/>
      </w:r>
    </w:p>
  </w:endnote>
  <w:endnote w:type="continuationSeparator" w:id="0">
    <w:p w14:paraId="1694CCA4" w14:textId="77777777" w:rsidR="008778C8" w:rsidRDefault="0087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D0E2" w14:textId="08D73E94" w:rsidR="009245CA" w:rsidRPr="008C1FDB" w:rsidRDefault="009245CA" w:rsidP="009245CA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10-2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2530D2">
      <w:rPr>
        <w:rFonts w:ascii="標楷體" w:eastAsia="標楷體" w:hAnsi="標楷體"/>
        <w:noProof/>
      </w:rPr>
      <w:t>2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367D4" w14:textId="13123983" w:rsidR="009245CA" w:rsidRPr="008C1FDB" w:rsidRDefault="009245CA" w:rsidP="009245CA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10-2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2530D2">
      <w:rPr>
        <w:rFonts w:ascii="標楷體" w:eastAsia="標楷體" w:hAnsi="標楷體"/>
        <w:noProof/>
      </w:rPr>
      <w:t>1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E6265" w14:textId="77777777" w:rsidR="008778C8" w:rsidRDefault="008778C8">
      <w:r>
        <w:separator/>
      </w:r>
    </w:p>
  </w:footnote>
  <w:footnote w:type="continuationSeparator" w:id="0">
    <w:p w14:paraId="2E0E114D" w14:textId="77777777" w:rsidR="008778C8" w:rsidRDefault="00877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B3BFF" w14:textId="6C0E3C6D" w:rsidR="00975682" w:rsidRDefault="009E1133">
    <w:pPr>
      <w:pStyle w:val="a3"/>
      <w:jc w:val="center"/>
    </w:pPr>
    <w:r w:rsidRPr="009245CA">
      <w:rPr>
        <w:rFonts w:ascii="標楷體" w:eastAsia="標楷體" w:hint="eastAsia"/>
        <w:b/>
        <w:spacing w:val="60"/>
        <w:sz w:val="32"/>
        <w:u w:val="single"/>
      </w:rPr>
      <w:t>二</w:t>
    </w:r>
    <w:r w:rsidR="000E09BC" w:rsidRPr="009245CA">
      <w:rPr>
        <w:rFonts w:ascii="標楷體" w:eastAsia="標楷體"/>
        <w:b/>
        <w:spacing w:val="60"/>
        <w:sz w:val="32"/>
        <w:u w:val="single"/>
      </w:rPr>
      <w:t>、</w:t>
    </w:r>
    <w:r w:rsidR="00975682" w:rsidRPr="009245CA">
      <w:rPr>
        <w:rFonts w:ascii="標楷體" w:eastAsia="標楷體" w:hint="eastAsia"/>
        <w:b/>
        <w:spacing w:val="60"/>
        <w:sz w:val="32"/>
        <w:u w:val="single"/>
      </w:rPr>
      <w:t>中華民國</w:t>
    </w:r>
    <w:r w:rsidR="00811A63" w:rsidRPr="009245CA">
      <w:rPr>
        <w:rFonts w:ascii="標楷體" w:eastAsia="標楷體" w:hint="eastAsia"/>
        <w:b/>
        <w:spacing w:val="60"/>
        <w:sz w:val="32"/>
        <w:u w:val="single"/>
      </w:rPr>
      <w:t>113</w:t>
    </w:r>
    <w:r w:rsidR="00975682" w:rsidRPr="009245CA">
      <w:rPr>
        <w:rFonts w:ascii="標楷體" w:eastAsia="標楷體" w:hint="eastAsia"/>
        <w:b/>
        <w:spacing w:val="60"/>
        <w:sz w:val="32"/>
        <w:u w:val="single"/>
      </w:rPr>
      <w:t>年度</w:t>
    </w:r>
    <w:r w:rsidR="00811A63" w:rsidRPr="009245CA">
      <w:rPr>
        <w:rFonts w:ascii="標楷體" w:eastAsia="標楷體" w:hint="eastAsia"/>
        <w:b/>
        <w:spacing w:val="60"/>
        <w:sz w:val="32"/>
        <w:u w:val="single"/>
      </w:rPr>
      <w:t>桃園市</w:t>
    </w:r>
    <w:r w:rsidR="00975682" w:rsidRPr="009245CA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811A63" w:rsidRPr="009245CA">
      <w:rPr>
        <w:rFonts w:ascii="標楷體" w:eastAsia="標楷體" w:hint="eastAsia"/>
        <w:b/>
        <w:spacing w:val="60"/>
        <w:sz w:val="32"/>
        <w:u w:val="single"/>
      </w:rPr>
      <w:t>經常門</w:t>
    </w:r>
    <w:r w:rsidR="00975682" w:rsidRPr="009245CA">
      <w:rPr>
        <w:rFonts w:ascii="標楷體" w:eastAsia="標楷體" w:hint="eastAsia"/>
        <w:b/>
        <w:spacing w:val="60"/>
        <w:sz w:val="32"/>
        <w:u w:val="single"/>
      </w:rPr>
      <w:t>決算審定數總表</w:t>
    </w:r>
    <w:r w:rsidR="00811A63" w:rsidRPr="00811A63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E9615" w14:textId="3E7DE5B8" w:rsidR="00975682" w:rsidRPr="009245CA" w:rsidRDefault="007A40BF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9245CA">
      <w:rPr>
        <w:rFonts w:ascii="標楷體" w:eastAsia="標楷體" w:hint="eastAsia"/>
        <w:b/>
        <w:spacing w:val="60"/>
        <w:sz w:val="32"/>
        <w:u w:val="single"/>
      </w:rPr>
      <w:t>二</w:t>
    </w:r>
    <w:r w:rsidR="000E09BC" w:rsidRPr="009245CA">
      <w:rPr>
        <w:rFonts w:ascii="標楷體" w:eastAsia="標楷體"/>
        <w:b/>
        <w:spacing w:val="60"/>
        <w:sz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811A63" w:rsidRPr="009245CA">
      <w:rPr>
        <w:rFonts w:ascii="標楷體" w:eastAsia="標楷體" w:hint="eastAsia"/>
        <w:b/>
        <w:spacing w:val="60"/>
        <w:sz w:val="32"/>
        <w:u w:val="single"/>
      </w:rPr>
      <w:t>113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811A63" w:rsidRPr="009245CA">
      <w:rPr>
        <w:rFonts w:ascii="標楷體" w:eastAsia="標楷體" w:hint="eastAsia"/>
        <w:b/>
        <w:spacing w:val="60"/>
        <w:sz w:val="32"/>
        <w:u w:val="single"/>
      </w:rPr>
      <w:t>桃園市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E221E7">
      <w:rPr>
        <w:rFonts w:ascii="標楷體" w:eastAsia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78C8"/>
    <w:rsid w:val="000417E6"/>
    <w:rsid w:val="000B735E"/>
    <w:rsid w:val="000E09BC"/>
    <w:rsid w:val="00187730"/>
    <w:rsid w:val="002530D2"/>
    <w:rsid w:val="002B20C7"/>
    <w:rsid w:val="002F4F92"/>
    <w:rsid w:val="003B3698"/>
    <w:rsid w:val="004B41BD"/>
    <w:rsid w:val="004E0C86"/>
    <w:rsid w:val="005A5C82"/>
    <w:rsid w:val="005E1922"/>
    <w:rsid w:val="006A11BB"/>
    <w:rsid w:val="006B1927"/>
    <w:rsid w:val="00725752"/>
    <w:rsid w:val="007718C6"/>
    <w:rsid w:val="007A40BF"/>
    <w:rsid w:val="00811A63"/>
    <w:rsid w:val="008778C8"/>
    <w:rsid w:val="009245CA"/>
    <w:rsid w:val="009313E9"/>
    <w:rsid w:val="00975682"/>
    <w:rsid w:val="009E1133"/>
    <w:rsid w:val="00A55AA4"/>
    <w:rsid w:val="00AE60DC"/>
    <w:rsid w:val="00B26D79"/>
    <w:rsid w:val="00BC0E52"/>
    <w:rsid w:val="00CB7FF9"/>
    <w:rsid w:val="00CF71B6"/>
    <w:rsid w:val="00D44E4A"/>
    <w:rsid w:val="00D56674"/>
    <w:rsid w:val="00E05496"/>
    <w:rsid w:val="00E2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381DD1A"/>
  <w15:chartTrackingRefBased/>
  <w15:docId w15:val="{DE710775-43CC-4A64-BBA2-25B1DF9A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9245C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2whZQT19w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T2whZQT19w歲出政事別總表.dot</Template>
  <TotalTime>26</TotalTime>
  <Pages>2</Pages>
  <Words>606</Words>
  <Characters>3459</Characters>
  <Application>Microsoft Office Word</Application>
  <DocSecurity>0</DocSecurity>
  <Lines>28</Lines>
  <Paragraphs>8</Paragraphs>
  <ScaleCrop>false</ScaleCrop>
  <Company>N.A.O.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江佩芬</dc:creator>
  <cp:keywords/>
  <cp:lastModifiedBy>廖天生</cp:lastModifiedBy>
  <cp:revision>14</cp:revision>
  <dcterms:created xsi:type="dcterms:W3CDTF">2025-06-05T08:13:00Z</dcterms:created>
  <dcterms:modified xsi:type="dcterms:W3CDTF">2025-07-03T08:58:00Z</dcterms:modified>
</cp:coreProperties>
</file>