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07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4"/>
        <w:gridCol w:w="30"/>
        <w:gridCol w:w="2997"/>
        <w:gridCol w:w="1361"/>
        <w:gridCol w:w="1364"/>
        <w:gridCol w:w="676"/>
        <w:gridCol w:w="511"/>
        <w:gridCol w:w="1279"/>
        <w:gridCol w:w="1419"/>
        <w:gridCol w:w="1423"/>
        <w:gridCol w:w="992"/>
        <w:gridCol w:w="1418"/>
        <w:gridCol w:w="1507"/>
        <w:gridCol w:w="902"/>
        <w:gridCol w:w="1623"/>
        <w:gridCol w:w="787"/>
        <w:gridCol w:w="1276"/>
        <w:gridCol w:w="567"/>
        <w:gridCol w:w="10"/>
      </w:tblGrid>
      <w:tr w:rsidR="0033339B" w14:paraId="5A0F037D" w14:textId="77777777" w:rsidTr="004D013C">
        <w:trPr>
          <w:gridAfter w:val="1"/>
          <w:wAfter w:w="10" w:type="dxa"/>
          <w:cantSplit/>
          <w:trHeight w:val="270"/>
          <w:tblHeader/>
        </w:trPr>
        <w:tc>
          <w:tcPr>
            <w:tcW w:w="5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7C772" w14:textId="77777777" w:rsidR="0033339B" w:rsidRDefault="0033339B" w:rsidP="00664E4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39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B23ED" w14:textId="77777777" w:rsidR="0033339B" w:rsidRDefault="0033339B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  <w:tc>
          <w:tcPr>
            <w:tcW w:w="13704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E07D2" w14:textId="478E386C" w:rsidR="0033339B" w:rsidRDefault="0033339B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1C3F77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33339B" w14:paraId="330A2AC5" w14:textId="77777777" w:rsidTr="004D013C">
        <w:trPr>
          <w:gridAfter w:val="1"/>
          <w:wAfter w:w="10" w:type="dxa"/>
          <w:cantSplit/>
          <w:trHeight w:val="270"/>
          <w:tblHeader/>
        </w:trPr>
        <w:tc>
          <w:tcPr>
            <w:tcW w:w="594" w:type="dxa"/>
            <w:gridSpan w:val="2"/>
            <w:tcBorders>
              <w:top w:val="nil"/>
              <w:left w:val="nil"/>
              <w:right w:val="nil"/>
            </w:tcBorders>
          </w:tcPr>
          <w:p w14:paraId="0D05CA86" w14:textId="77777777" w:rsidR="0033339B" w:rsidRDefault="0033339B" w:rsidP="00664E4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398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323730AD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704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0A5326F5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33339B" w14:paraId="46A2B3F2" w14:textId="77777777" w:rsidTr="0009510B">
        <w:trPr>
          <w:gridAfter w:val="1"/>
          <w:wAfter w:w="10" w:type="dxa"/>
          <w:cantSplit/>
          <w:tblHeader/>
        </w:trPr>
        <w:tc>
          <w:tcPr>
            <w:tcW w:w="3591" w:type="dxa"/>
            <w:gridSpan w:val="3"/>
            <w:tcBorders>
              <w:left w:val="nil"/>
            </w:tcBorders>
            <w:vAlign w:val="center"/>
          </w:tcPr>
          <w:p w14:paraId="28179006" w14:textId="77777777" w:rsidR="0033339B" w:rsidRPr="00664E42" w:rsidRDefault="0033339B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361" w:type="dxa"/>
            <w:vMerge w:val="restart"/>
            <w:vAlign w:val="center"/>
          </w:tcPr>
          <w:p w14:paraId="2AFD0275" w14:textId="77777777" w:rsidR="0033339B" w:rsidRPr="00664E42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249" w:type="dxa"/>
            <w:gridSpan w:val="5"/>
            <w:vAlign w:val="center"/>
          </w:tcPr>
          <w:p w14:paraId="475418E5" w14:textId="77777777" w:rsidR="0033339B" w:rsidRPr="00664E42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242" w:type="dxa"/>
            <w:gridSpan w:val="5"/>
            <w:vAlign w:val="center"/>
          </w:tcPr>
          <w:p w14:paraId="004BF398" w14:textId="77777777" w:rsidR="0033339B" w:rsidRPr="00664E42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410" w:type="dxa"/>
            <w:gridSpan w:val="2"/>
            <w:vAlign w:val="center"/>
          </w:tcPr>
          <w:p w14:paraId="7CCCBEFE" w14:textId="77777777" w:rsidR="0033339B" w:rsidRPr="00664E42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sz w:val="20"/>
              </w:rPr>
              <w:t>決算審定數與</w:t>
            </w:r>
            <w:r w:rsidRPr="00664E42">
              <w:rPr>
                <w:rFonts w:ascii="標楷體" w:eastAsia="標楷體" w:hAnsi="標楷體"/>
                <w:sz w:val="20"/>
              </w:rPr>
              <w:br/>
            </w:r>
            <w:r w:rsidRPr="00664E42"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  <w:tc>
          <w:tcPr>
            <w:tcW w:w="1843" w:type="dxa"/>
            <w:gridSpan w:val="2"/>
            <w:tcBorders>
              <w:right w:val="nil"/>
            </w:tcBorders>
            <w:vAlign w:val="center"/>
          </w:tcPr>
          <w:p w14:paraId="55C81FFE" w14:textId="77777777" w:rsidR="0033339B" w:rsidRPr="00664E42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14:paraId="798035F3" w14:textId="77777777" w:rsidR="0033339B" w:rsidRPr="00664E42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sz w:val="20"/>
              </w:rPr>
              <w:t>決算數比較增減</w:t>
            </w:r>
          </w:p>
        </w:tc>
      </w:tr>
      <w:tr w:rsidR="00664E42" w14:paraId="1894AA9D" w14:textId="77777777" w:rsidTr="0009510B">
        <w:trPr>
          <w:cantSplit/>
          <w:tblHeader/>
        </w:trPr>
        <w:tc>
          <w:tcPr>
            <w:tcW w:w="564" w:type="dxa"/>
            <w:tcBorders>
              <w:left w:val="nil"/>
            </w:tcBorders>
            <w:vAlign w:val="center"/>
          </w:tcPr>
          <w:p w14:paraId="6900BD17" w14:textId="4AB236C2" w:rsidR="00664E42" w:rsidRPr="00664E42" w:rsidRDefault="00664E42" w:rsidP="00664E42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款</w:t>
            </w:r>
          </w:p>
        </w:tc>
        <w:tc>
          <w:tcPr>
            <w:tcW w:w="3027" w:type="dxa"/>
            <w:gridSpan w:val="2"/>
            <w:vAlign w:val="center"/>
          </w:tcPr>
          <w:p w14:paraId="5C631410" w14:textId="77777777" w:rsidR="00664E42" w:rsidRPr="00664E42" w:rsidRDefault="00664E42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361" w:type="dxa"/>
            <w:vMerge/>
            <w:vAlign w:val="center"/>
          </w:tcPr>
          <w:p w14:paraId="60059B8D" w14:textId="77777777" w:rsidR="00664E42" w:rsidRPr="00664E42" w:rsidRDefault="00664E4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64" w:type="dxa"/>
            <w:vAlign w:val="center"/>
          </w:tcPr>
          <w:p w14:paraId="522D6616" w14:textId="77777777" w:rsidR="00664E42" w:rsidRPr="00664E42" w:rsidRDefault="00664E4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187" w:type="dxa"/>
            <w:gridSpan w:val="2"/>
            <w:vAlign w:val="center"/>
          </w:tcPr>
          <w:p w14:paraId="32B2291E" w14:textId="77777777" w:rsidR="00664E42" w:rsidRPr="00664E42" w:rsidRDefault="00664E4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279" w:type="dxa"/>
            <w:vAlign w:val="center"/>
          </w:tcPr>
          <w:p w14:paraId="77E0368B" w14:textId="77777777" w:rsidR="00664E42" w:rsidRPr="00664E42" w:rsidRDefault="00664E4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9" w:type="dxa"/>
            <w:vAlign w:val="center"/>
          </w:tcPr>
          <w:p w14:paraId="6F9959BF" w14:textId="77777777" w:rsidR="00664E42" w:rsidRPr="00664E42" w:rsidRDefault="00664E4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23" w:type="dxa"/>
            <w:vAlign w:val="center"/>
          </w:tcPr>
          <w:p w14:paraId="6914D9EA" w14:textId="77777777" w:rsidR="00664E42" w:rsidRPr="00664E42" w:rsidRDefault="00664E4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992" w:type="dxa"/>
            <w:vAlign w:val="center"/>
          </w:tcPr>
          <w:p w14:paraId="5FF8C4A4" w14:textId="77777777" w:rsidR="00664E42" w:rsidRPr="00664E42" w:rsidRDefault="00664E4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8" w:type="dxa"/>
            <w:vAlign w:val="center"/>
          </w:tcPr>
          <w:p w14:paraId="659CB13A" w14:textId="77777777" w:rsidR="00664E42" w:rsidRPr="00664E42" w:rsidRDefault="00664E4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7" w:type="dxa"/>
            <w:vAlign w:val="center"/>
          </w:tcPr>
          <w:p w14:paraId="4747DC41" w14:textId="77777777" w:rsidR="00664E42" w:rsidRPr="00664E42" w:rsidRDefault="00664E4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902" w:type="dxa"/>
            <w:vAlign w:val="center"/>
          </w:tcPr>
          <w:p w14:paraId="2AD98FD1" w14:textId="77777777" w:rsidR="00664E42" w:rsidRPr="00664E42" w:rsidRDefault="00664E4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sz w:val="20"/>
              </w:rPr>
              <w:t>占總數％</w:t>
            </w:r>
          </w:p>
        </w:tc>
        <w:tc>
          <w:tcPr>
            <w:tcW w:w="1623" w:type="dxa"/>
            <w:vAlign w:val="center"/>
          </w:tcPr>
          <w:p w14:paraId="776F1578" w14:textId="77777777" w:rsidR="00664E42" w:rsidRPr="00664E42" w:rsidRDefault="00664E4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87" w:type="dxa"/>
            <w:vAlign w:val="center"/>
          </w:tcPr>
          <w:p w14:paraId="7B97A6E8" w14:textId="77777777" w:rsidR="00664E42" w:rsidRPr="00664E42" w:rsidRDefault="00664E4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276" w:type="dxa"/>
            <w:vAlign w:val="center"/>
          </w:tcPr>
          <w:p w14:paraId="03EB1E7A" w14:textId="77777777" w:rsidR="00664E42" w:rsidRPr="00664E42" w:rsidRDefault="00664E4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577" w:type="dxa"/>
            <w:gridSpan w:val="2"/>
            <w:tcBorders>
              <w:right w:val="nil"/>
            </w:tcBorders>
            <w:vAlign w:val="center"/>
          </w:tcPr>
          <w:p w14:paraId="6DFCDC19" w14:textId="77777777" w:rsidR="00664E42" w:rsidRPr="00664E42" w:rsidRDefault="00664E4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sz w:val="20"/>
              </w:rPr>
              <w:t>％</w:t>
            </w:r>
          </w:p>
        </w:tc>
      </w:tr>
      <w:tr w:rsidR="00664E42" w:rsidRPr="00274ACC" w14:paraId="24D5B879" w14:textId="77777777" w:rsidTr="00095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564" w:type="dxa"/>
            <w:shd w:val="clear" w:color="auto" w:fill="auto"/>
            <w:vAlign w:val="center"/>
          </w:tcPr>
          <w:p w14:paraId="31E63862" w14:textId="77777777" w:rsidR="00664E42" w:rsidRPr="00664E42" w:rsidRDefault="00664E42" w:rsidP="00350C6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027" w:type="dxa"/>
            <w:gridSpan w:val="2"/>
            <w:shd w:val="clear" w:color="auto" w:fill="auto"/>
            <w:vAlign w:val="center"/>
          </w:tcPr>
          <w:p w14:paraId="680DE436" w14:textId="77777777" w:rsidR="00664E42" w:rsidRPr="00664E42" w:rsidRDefault="00664E42" w:rsidP="00350C6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64E42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77F8D8EF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156,800,000,000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20A7498E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137,784,443,733</w:t>
            </w: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14:paraId="4CBD8275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1,273,558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1D42B359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11,336,717,076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2E725F1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149,122,434,367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8A74267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137,441,796,131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AB3791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1,273,558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7FA0D3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11,574,034,186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4D498EC0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149,017,103,875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19F63C43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100.00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16728805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- 7,782,896,125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42D8EBB4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- 4.96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D72199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- 105,330,492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14:paraId="5630AFD1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- 0.07</w:t>
            </w:r>
          </w:p>
        </w:tc>
      </w:tr>
      <w:tr w:rsidR="00664E42" w:rsidRPr="00274ACC" w14:paraId="4E199F0F" w14:textId="77777777" w:rsidTr="00095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564" w:type="dxa"/>
            <w:shd w:val="clear" w:color="auto" w:fill="auto"/>
            <w:vAlign w:val="center"/>
          </w:tcPr>
          <w:p w14:paraId="089F49F4" w14:textId="77777777" w:rsidR="00664E42" w:rsidRPr="00664E42" w:rsidRDefault="00664E42" w:rsidP="00350C6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027" w:type="dxa"/>
            <w:gridSpan w:val="2"/>
            <w:shd w:val="clear" w:color="auto" w:fill="auto"/>
            <w:vAlign w:val="center"/>
          </w:tcPr>
          <w:p w14:paraId="61E4C465" w14:textId="5F211EFB" w:rsidR="00664E42" w:rsidRPr="00664E42" w:rsidRDefault="00DD0EEB" w:rsidP="00DD0EEB">
            <w:pPr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(1.</w:t>
            </w:r>
            <w:r w:rsidR="00664E42" w:rsidRPr="00DD0EEB">
              <w:rPr>
                <w:rFonts w:ascii="標楷體" w:eastAsia="標楷體" w:hAnsi="標楷體" w:hint="eastAsia"/>
                <w:b/>
                <w:noProof/>
                <w:spacing w:val="136"/>
                <w:kern w:val="0"/>
                <w:sz w:val="20"/>
                <w:fitText w:val="2560" w:id="-701331194"/>
              </w:rPr>
              <w:t>一般政務支</w:t>
            </w:r>
            <w:r w:rsidR="00664E42" w:rsidRPr="00DD0EEB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560" w:id="-701331194"/>
              </w:rPr>
              <w:t>出</w:t>
            </w: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)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204F3DB8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24,031,992,004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AFF8C5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21,947,551,764</w:t>
            </w: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14:paraId="58B6DC69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7A3291F1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1,302,051,902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115B6AD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23,249,603,666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90DC285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21,870,338,611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EC4095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767863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1,378,780,786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2CF522CA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23,249,119,397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53447B65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15.60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053EADA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- 782,872,607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5097CE75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- 3.26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D83797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- 484,269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14:paraId="03D99AF0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- 0.00</w:t>
            </w:r>
          </w:p>
        </w:tc>
      </w:tr>
      <w:tr w:rsidR="00664E42" w14:paraId="651BEFD3" w14:textId="77777777" w:rsidTr="00095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4" w:type="dxa"/>
            <w:shd w:val="clear" w:color="auto" w:fill="auto"/>
            <w:vAlign w:val="center"/>
          </w:tcPr>
          <w:p w14:paraId="0E3D4CDB" w14:textId="77777777" w:rsidR="00664E42" w:rsidRPr="00664E42" w:rsidRDefault="00664E42" w:rsidP="00350C6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3027" w:type="dxa"/>
            <w:gridSpan w:val="2"/>
            <w:shd w:val="clear" w:color="auto" w:fill="auto"/>
            <w:vAlign w:val="center"/>
          </w:tcPr>
          <w:p w14:paraId="60BA2168" w14:textId="77777777" w:rsidR="00664E42" w:rsidRPr="00664E42" w:rsidRDefault="00664E42" w:rsidP="00350C6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5FA0874B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725,447,000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2C733365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662,137,741</w:t>
            </w: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14:paraId="5A8779CA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1A581AE5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3,741,038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10C74DE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665,878,779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5EC52E6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662,137,741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6350AC3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EAA01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3,741,038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530BCC7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665,878,779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06AF1F90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0.45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075A8B3E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- 59,568,221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379C7848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- 8.21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BF22D3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14:paraId="27A7A2C4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64E42" w14:paraId="17A6E83E" w14:textId="77777777" w:rsidTr="00095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4" w:type="dxa"/>
            <w:shd w:val="clear" w:color="auto" w:fill="auto"/>
            <w:vAlign w:val="center"/>
          </w:tcPr>
          <w:p w14:paraId="69DD36E6" w14:textId="77777777" w:rsidR="00664E42" w:rsidRPr="00664E42" w:rsidRDefault="00664E42" w:rsidP="00350C6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3027" w:type="dxa"/>
            <w:gridSpan w:val="2"/>
            <w:shd w:val="clear" w:color="auto" w:fill="auto"/>
            <w:vAlign w:val="center"/>
          </w:tcPr>
          <w:p w14:paraId="668FF396" w14:textId="77777777" w:rsidR="00664E42" w:rsidRPr="00664E42" w:rsidRDefault="00664E42" w:rsidP="00350C6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3B80C01F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1,488,652,392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55573E0D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1,239,430,214</w:t>
            </w: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14:paraId="0EF45BEE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F777FD1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187,387,843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66F6445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1,426,818,057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A6681C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1,162,562,525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8CCF6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FCCFA0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264,255,532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62B5EBB0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</w:t>
            </w:r>
            <w:bookmarkStart w:id="0" w:name="_GoBack"/>
            <w:bookmarkEnd w:id="0"/>
            <w:r w:rsidRPr="00664E42">
              <w:rPr>
                <w:rFonts w:ascii="新細明體" w:eastAsia="標楷體" w:hAnsi="新細明體"/>
                <w:noProof/>
                <w:sz w:val="20"/>
              </w:rPr>
              <w:t>,426,818,057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781FB279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0.96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730ECF9A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- 61,834,335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1A3F4CB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- 4.15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6E04FC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14:paraId="5CC1F37D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64E42" w14:paraId="42D82BDE" w14:textId="77777777" w:rsidTr="00095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4" w:type="dxa"/>
            <w:shd w:val="clear" w:color="auto" w:fill="auto"/>
            <w:vAlign w:val="center"/>
          </w:tcPr>
          <w:p w14:paraId="1834E9A2" w14:textId="77777777" w:rsidR="00664E42" w:rsidRPr="00664E42" w:rsidRDefault="00664E42" w:rsidP="00350C6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3027" w:type="dxa"/>
            <w:gridSpan w:val="2"/>
            <w:shd w:val="clear" w:color="auto" w:fill="auto"/>
            <w:vAlign w:val="center"/>
          </w:tcPr>
          <w:p w14:paraId="40F3A95E" w14:textId="77777777" w:rsidR="00664E42" w:rsidRPr="00664E42" w:rsidRDefault="00664E42" w:rsidP="00350C6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5EB559DB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11,255,092,612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6E45172C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10,032,750,456</w:t>
            </w: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14:paraId="6B96F369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1904E9E0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755,115,869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C8CEB0C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10,787,866,325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5221FCC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10,032,404,992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2AB970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18DFEB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754,977,064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5053193B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10,787,382,056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1EFBC4A0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7.24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3BB2FFF3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- 467,710,556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5D11CE3D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- 4.16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21E683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- 484,269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14:paraId="2294D5BB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- 0.00</w:t>
            </w:r>
          </w:p>
        </w:tc>
      </w:tr>
      <w:tr w:rsidR="00664E42" w14:paraId="5ADFEEDB" w14:textId="77777777" w:rsidTr="00095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4" w:type="dxa"/>
            <w:shd w:val="clear" w:color="auto" w:fill="auto"/>
            <w:vAlign w:val="center"/>
          </w:tcPr>
          <w:p w14:paraId="7C6E2ED6" w14:textId="77777777" w:rsidR="00664E42" w:rsidRPr="00664E42" w:rsidRDefault="00664E42" w:rsidP="00350C6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3027" w:type="dxa"/>
            <w:gridSpan w:val="2"/>
            <w:shd w:val="clear" w:color="auto" w:fill="auto"/>
            <w:vAlign w:val="center"/>
          </w:tcPr>
          <w:p w14:paraId="2A07C70C" w14:textId="77777777" w:rsidR="00664E42" w:rsidRPr="00664E42" w:rsidRDefault="00664E42" w:rsidP="00350C6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76BE237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9,731,450,000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50D21D10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9,195,593,748</w:t>
            </w: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14:paraId="27B1DAC9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6D23210A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355,767,152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7B77C88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9,551,360,900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5317001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9,195,593,748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A2C747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C3E4BB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355,767,152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1D2AB007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9,551,360,900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09AFCB1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6.41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380E32CD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- 180,089,100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13BFC455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- 1.85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DBACE6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14:paraId="0C84B9FE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64E42" w14:paraId="2951FE22" w14:textId="77777777" w:rsidTr="00095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4" w:type="dxa"/>
            <w:shd w:val="clear" w:color="auto" w:fill="auto"/>
            <w:vAlign w:val="center"/>
          </w:tcPr>
          <w:p w14:paraId="0546020F" w14:textId="77777777" w:rsidR="00664E42" w:rsidRPr="00664E42" w:rsidRDefault="00664E42" w:rsidP="00350C6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3027" w:type="dxa"/>
            <w:gridSpan w:val="2"/>
            <w:shd w:val="clear" w:color="auto" w:fill="auto"/>
            <w:vAlign w:val="center"/>
          </w:tcPr>
          <w:p w14:paraId="69C9BC95" w14:textId="77777777" w:rsidR="00664E42" w:rsidRPr="00664E42" w:rsidRDefault="00664E42" w:rsidP="00350C6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7B5496BD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831,350,000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7727BF1A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817,639,605</w:t>
            </w: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14:paraId="4ADB3EC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58036B1F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40,000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6316B84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817,679,605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0F665F9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817,639,605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B2ABB8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727667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40,000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7E353A79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817,679,605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5B112F83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0.55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3D58A2A9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- 13,670,395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0C6500B8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- 1.64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D945B9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14:paraId="3F548A7F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64E42" w:rsidRPr="00274ACC" w14:paraId="1A603787" w14:textId="77777777" w:rsidTr="00095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564" w:type="dxa"/>
            <w:shd w:val="clear" w:color="auto" w:fill="auto"/>
            <w:vAlign w:val="center"/>
          </w:tcPr>
          <w:p w14:paraId="143AFAB2" w14:textId="77777777" w:rsidR="00664E42" w:rsidRPr="00664E42" w:rsidRDefault="00664E42" w:rsidP="00350C6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027" w:type="dxa"/>
            <w:gridSpan w:val="2"/>
            <w:shd w:val="clear" w:color="auto" w:fill="auto"/>
            <w:vAlign w:val="center"/>
          </w:tcPr>
          <w:p w14:paraId="35B02FAB" w14:textId="4F310356" w:rsidR="00664E42" w:rsidRPr="00664E42" w:rsidRDefault="00DD0EEB" w:rsidP="00DD0EEB">
            <w:pPr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(2.</w:t>
            </w:r>
            <w:r w:rsidR="00664E42" w:rsidRPr="00DD0EEB">
              <w:rPr>
                <w:rFonts w:ascii="標楷體" w:eastAsia="標楷體" w:hAnsi="標楷體" w:hint="eastAsia"/>
                <w:b/>
                <w:noProof/>
                <w:spacing w:val="68"/>
                <w:kern w:val="0"/>
                <w:sz w:val="20"/>
                <w:fitText w:val="2560" w:id="-701330944"/>
              </w:rPr>
              <w:t>教育科學文化支</w:t>
            </w:r>
            <w:r w:rsidR="00664E42" w:rsidRPr="00DD0EEB">
              <w:rPr>
                <w:rFonts w:ascii="標楷體" w:eastAsia="標楷體" w:hAnsi="標楷體" w:hint="eastAsia"/>
                <w:b/>
                <w:noProof/>
                <w:spacing w:val="3"/>
                <w:kern w:val="0"/>
                <w:sz w:val="20"/>
                <w:fitText w:val="2560" w:id="-701330944"/>
              </w:rPr>
              <w:t>出</w:t>
            </w: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)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43218505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61,797,326,725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77F8D8BF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57,573,730,353</w:t>
            </w: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14:paraId="209FFF9D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351DF6FD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3,198,378,525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5999104A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60,772,108,878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6012D28E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57,573,730,353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246C19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53E51C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3,198,378,525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72891778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60,772,108,878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10564E8F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40.78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5A107015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- 1,025,217,847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43A8AEF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- 1.66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4C412C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14:paraId="3D6D04DC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664E42" w14:paraId="0DE7B3FE" w14:textId="77777777" w:rsidTr="00095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4" w:type="dxa"/>
            <w:shd w:val="clear" w:color="auto" w:fill="auto"/>
            <w:vAlign w:val="center"/>
          </w:tcPr>
          <w:p w14:paraId="2226B2C1" w14:textId="3F330458" w:rsidR="00664E42" w:rsidRPr="00664E42" w:rsidRDefault="00485755" w:rsidP="00350C63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6</w:t>
            </w:r>
          </w:p>
        </w:tc>
        <w:tc>
          <w:tcPr>
            <w:tcW w:w="3027" w:type="dxa"/>
            <w:gridSpan w:val="2"/>
            <w:shd w:val="clear" w:color="auto" w:fill="auto"/>
            <w:vAlign w:val="center"/>
          </w:tcPr>
          <w:p w14:paraId="41A469F5" w14:textId="77777777" w:rsidR="00664E42" w:rsidRPr="00664E42" w:rsidRDefault="00664E42" w:rsidP="00350C6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5B81BFA8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55,402,205,000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BA28034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53,820,240,520</w:t>
            </w: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14:paraId="441CFB25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26DB936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714,199,957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50B1E161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54,534,440,477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3202AB7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53,820,240,520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139E94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B73D0D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714,199,957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43ADF8C9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54,534,440,477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042E016D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36.60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73F9743B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- 867,764,523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43ED002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- 1.57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2AE633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14:paraId="66CE282A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64E42" w14:paraId="1DFE7C7E" w14:textId="77777777" w:rsidTr="00095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4" w:type="dxa"/>
            <w:shd w:val="clear" w:color="auto" w:fill="auto"/>
            <w:vAlign w:val="center"/>
          </w:tcPr>
          <w:p w14:paraId="0F7BF872" w14:textId="15E240E9" w:rsidR="00664E42" w:rsidRPr="00664E42" w:rsidRDefault="00485755" w:rsidP="00350C63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7</w:t>
            </w:r>
          </w:p>
        </w:tc>
        <w:tc>
          <w:tcPr>
            <w:tcW w:w="3027" w:type="dxa"/>
            <w:gridSpan w:val="2"/>
            <w:shd w:val="clear" w:color="auto" w:fill="auto"/>
            <w:vAlign w:val="center"/>
          </w:tcPr>
          <w:p w14:paraId="21F6F7BF" w14:textId="77777777" w:rsidR="00664E42" w:rsidRPr="00664E42" w:rsidRDefault="00664E42" w:rsidP="00350C6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A8B150F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6,395,121,725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64B39C8A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3,753,489,833</w:t>
            </w: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14:paraId="59894DE5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37E3C63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2,484,178,568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CDF4E8D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6,237,668,401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DD52D9F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3,753,489,833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4401A8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005C27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2,484,178,568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2ADC2101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6,237,668,401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59EAFF39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4.19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274E2213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- 157,453,324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7B7DE9BF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- 2.46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7D4318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14:paraId="6883A930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64E42" w:rsidRPr="00274ACC" w14:paraId="3919BA35" w14:textId="77777777" w:rsidTr="00095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564" w:type="dxa"/>
            <w:shd w:val="clear" w:color="auto" w:fill="auto"/>
            <w:vAlign w:val="center"/>
          </w:tcPr>
          <w:p w14:paraId="1A4D8BCD" w14:textId="77777777" w:rsidR="00664E42" w:rsidRPr="00664E42" w:rsidRDefault="00664E42" w:rsidP="00350C6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027" w:type="dxa"/>
            <w:gridSpan w:val="2"/>
            <w:shd w:val="clear" w:color="auto" w:fill="auto"/>
            <w:vAlign w:val="center"/>
          </w:tcPr>
          <w:p w14:paraId="2BF8F60A" w14:textId="19539841" w:rsidR="00664E42" w:rsidRPr="00664E42" w:rsidRDefault="00DD0EEB" w:rsidP="00DD0EEB">
            <w:pPr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(3.</w:t>
            </w:r>
            <w:r w:rsidR="00664E42" w:rsidRPr="00DD0EEB">
              <w:rPr>
                <w:rFonts w:ascii="標楷體" w:eastAsia="標楷體" w:hAnsi="標楷體" w:hint="eastAsia"/>
                <w:b/>
                <w:noProof/>
                <w:spacing w:val="136"/>
                <w:kern w:val="0"/>
                <w:sz w:val="20"/>
                <w:fitText w:val="2560" w:id="-701330943"/>
              </w:rPr>
              <w:t>經濟發展支</w:t>
            </w:r>
            <w:r w:rsidR="00664E42" w:rsidRPr="00DD0EEB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560" w:id="-701330943"/>
              </w:rPr>
              <w:t>出</w:t>
            </w: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)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903AAD0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29,636,331,305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6CBCA47C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23,973,265,228</w:t>
            </w: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14:paraId="1BFF085C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21F066B3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4,231,430,148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EA09A20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28,204,695,376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24580D7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23,973,265,228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6C68F6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036954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4,170,837,952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16EC8BB1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28,144,103,180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0BB7C66B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18.89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2443A46E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- 1,492,228,125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5207D438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- 5.04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655465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- 60,592,196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14:paraId="77635751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- 0.21</w:t>
            </w:r>
          </w:p>
        </w:tc>
      </w:tr>
      <w:tr w:rsidR="00664E42" w14:paraId="4F0E3FEE" w14:textId="77777777" w:rsidTr="00095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4" w:type="dxa"/>
            <w:shd w:val="clear" w:color="auto" w:fill="auto"/>
            <w:vAlign w:val="center"/>
          </w:tcPr>
          <w:p w14:paraId="21ACAEBD" w14:textId="03D5E706" w:rsidR="00664E42" w:rsidRPr="00664E42" w:rsidRDefault="00485755" w:rsidP="00350C63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8</w:t>
            </w:r>
          </w:p>
        </w:tc>
        <w:tc>
          <w:tcPr>
            <w:tcW w:w="3027" w:type="dxa"/>
            <w:gridSpan w:val="2"/>
            <w:shd w:val="clear" w:color="auto" w:fill="auto"/>
            <w:vAlign w:val="center"/>
          </w:tcPr>
          <w:p w14:paraId="78B840C7" w14:textId="77777777" w:rsidR="00664E42" w:rsidRPr="00664E42" w:rsidRDefault="00664E42" w:rsidP="00350C6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4F9A145E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6,334,113,697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650C4093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5,512,550,528</w:t>
            </w: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14:paraId="22162CDB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7C3A526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603,630,142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7A3899B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6,116,180,670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7E2E13E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5,512,550,528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E7CA8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50C5E6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603,630,142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2DC4FF51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6,116,180,670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79839C71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4.10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491588F8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- 217,933,027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5A347DEA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- 3.44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CF6276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14:paraId="71010448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64E42" w14:paraId="14A5947D" w14:textId="77777777" w:rsidTr="00095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4" w:type="dxa"/>
            <w:shd w:val="clear" w:color="auto" w:fill="auto"/>
            <w:vAlign w:val="center"/>
          </w:tcPr>
          <w:p w14:paraId="4A781ED0" w14:textId="3D665A64" w:rsidR="00664E42" w:rsidRPr="00664E42" w:rsidRDefault="00485755" w:rsidP="00350C63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9</w:t>
            </w:r>
          </w:p>
        </w:tc>
        <w:tc>
          <w:tcPr>
            <w:tcW w:w="3027" w:type="dxa"/>
            <w:gridSpan w:val="2"/>
            <w:shd w:val="clear" w:color="auto" w:fill="auto"/>
            <w:vAlign w:val="center"/>
          </w:tcPr>
          <w:p w14:paraId="7D42E7CD" w14:textId="77777777" w:rsidR="00664E42" w:rsidRPr="00664E42" w:rsidRDefault="00664E42" w:rsidP="00350C6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AC3A64D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6,778,531,060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0ECF9125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5,044,661,838</w:t>
            </w: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14:paraId="4C00029F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377160DC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1,595,619,480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39D9C4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6,640,281,318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0805CA1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5,044,661,838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6E5F5B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04D2237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1,595,619,480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0A267113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6,640,281,318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7FCC9840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4.46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66F9D1D9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- 138,249,742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18F462C0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- 2.04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7D2F5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14:paraId="478D593F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64E42" w14:paraId="7CE4D3C8" w14:textId="77777777" w:rsidTr="00095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4" w:type="dxa"/>
            <w:shd w:val="clear" w:color="auto" w:fill="auto"/>
            <w:vAlign w:val="center"/>
          </w:tcPr>
          <w:p w14:paraId="034F3C51" w14:textId="7B0A5D39" w:rsidR="00664E42" w:rsidRPr="00664E42" w:rsidRDefault="00485755" w:rsidP="00350C63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10</w:t>
            </w:r>
          </w:p>
        </w:tc>
        <w:tc>
          <w:tcPr>
            <w:tcW w:w="3027" w:type="dxa"/>
            <w:gridSpan w:val="2"/>
            <w:shd w:val="clear" w:color="auto" w:fill="auto"/>
            <w:vAlign w:val="center"/>
          </w:tcPr>
          <w:p w14:paraId="11C9ABD2" w14:textId="77777777" w:rsidR="00664E42" w:rsidRPr="00664E42" w:rsidRDefault="00664E42" w:rsidP="00350C6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0D15A35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14,901,833,000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7A7E4F3C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12,098,828,083</w:t>
            </w: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14:paraId="5AB2A28A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1212632C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1,785,957,412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6735D0F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13,884,785,495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2C5ECA0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12,098,828,083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13B0B6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6EEFE3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1,725,365,216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6EF5B306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13,824,193,299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62E1EC08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9.28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1028DCAE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- 1,077,639,701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0AA6B6A9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- 7.23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BA34C1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- 60,592,196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14:paraId="5A86B544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- 0.44</w:t>
            </w:r>
          </w:p>
        </w:tc>
      </w:tr>
      <w:tr w:rsidR="00664E42" w14:paraId="345A9370" w14:textId="77777777" w:rsidTr="00095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4" w:type="dxa"/>
            <w:shd w:val="clear" w:color="auto" w:fill="auto"/>
            <w:vAlign w:val="center"/>
          </w:tcPr>
          <w:p w14:paraId="45B47BFC" w14:textId="4D89434F" w:rsidR="00664E42" w:rsidRPr="00664E42" w:rsidRDefault="00485755" w:rsidP="00350C63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11</w:t>
            </w:r>
          </w:p>
        </w:tc>
        <w:tc>
          <w:tcPr>
            <w:tcW w:w="3027" w:type="dxa"/>
            <w:gridSpan w:val="2"/>
            <w:shd w:val="clear" w:color="auto" w:fill="auto"/>
            <w:vAlign w:val="center"/>
          </w:tcPr>
          <w:p w14:paraId="380543B2" w14:textId="77777777" w:rsidR="00664E42" w:rsidRPr="00664E42" w:rsidRDefault="00664E42" w:rsidP="00350C6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3D02D2A4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1,621,853,548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3057A24A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1,317,224,779</w:t>
            </w: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14:paraId="2CF9BA04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361E9B9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246,223,114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5E500F8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1,563,447,893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06FDBFF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1,317,224,779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57A373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263624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246,223,114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0BF7C1DF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1,563,447,893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3AD543BB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1.05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22942DDC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- 58,405,655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29B00AFE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- 3.60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A28358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14:paraId="3295B557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64E42" w:rsidRPr="00274ACC" w14:paraId="0928CC62" w14:textId="77777777" w:rsidTr="00095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564" w:type="dxa"/>
            <w:shd w:val="clear" w:color="auto" w:fill="auto"/>
            <w:vAlign w:val="center"/>
          </w:tcPr>
          <w:p w14:paraId="7F05EF33" w14:textId="77777777" w:rsidR="00664E42" w:rsidRPr="00664E42" w:rsidRDefault="00664E42" w:rsidP="00350C6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027" w:type="dxa"/>
            <w:gridSpan w:val="2"/>
            <w:shd w:val="clear" w:color="auto" w:fill="auto"/>
            <w:vAlign w:val="center"/>
          </w:tcPr>
          <w:p w14:paraId="21B663CD" w14:textId="3DFD74E7" w:rsidR="00664E42" w:rsidRPr="00664E42" w:rsidRDefault="00DD0EEB" w:rsidP="00DD0EEB">
            <w:pPr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(4.</w:t>
            </w:r>
            <w:r w:rsidR="00664E42" w:rsidRPr="00DD0EEB">
              <w:rPr>
                <w:rFonts w:ascii="標楷體" w:eastAsia="標楷體" w:hAnsi="標楷體" w:hint="eastAsia"/>
                <w:b/>
                <w:noProof/>
                <w:spacing w:val="136"/>
                <w:kern w:val="0"/>
                <w:sz w:val="20"/>
                <w:fitText w:val="2560" w:id="-701330942"/>
              </w:rPr>
              <w:t>社會福利支</w:t>
            </w:r>
            <w:r w:rsidR="00664E42" w:rsidRPr="00DD0EEB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560" w:id="-701330942"/>
              </w:rPr>
              <w:t>出</w:t>
            </w: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)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6D1F7514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28,895,820,213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6ADB76A6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25,811,784,639</w:t>
            </w: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14:paraId="0063BE36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1,273,558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0D84D37E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767,499,335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BB25341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26,580,557,532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330BB96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25,811,784,639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9946C7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1,273,558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3D1F99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767,499,335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21F23296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26,580,557,532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638B5DA9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17.84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74950CEF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- 2,315,262,681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151E2649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- 8.01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AF82EE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14:paraId="283EB815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664E42" w14:paraId="1F609670" w14:textId="77777777" w:rsidTr="00095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4" w:type="dxa"/>
            <w:shd w:val="clear" w:color="auto" w:fill="auto"/>
            <w:vAlign w:val="center"/>
          </w:tcPr>
          <w:p w14:paraId="07CC1A47" w14:textId="25E817BA" w:rsidR="00664E42" w:rsidRPr="00664E42" w:rsidRDefault="00664E42" w:rsidP="00350C6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</w:t>
            </w:r>
            <w:r w:rsidR="00485755">
              <w:rPr>
                <w:rFonts w:ascii="新細明體" w:eastAsia="標楷體" w:hAnsi="新細明體" w:hint="eastAsia"/>
                <w:noProof/>
                <w:sz w:val="20"/>
              </w:rPr>
              <w:t>2</w:t>
            </w:r>
          </w:p>
        </w:tc>
        <w:tc>
          <w:tcPr>
            <w:tcW w:w="3027" w:type="dxa"/>
            <w:gridSpan w:val="2"/>
            <w:shd w:val="clear" w:color="auto" w:fill="auto"/>
            <w:vAlign w:val="center"/>
          </w:tcPr>
          <w:p w14:paraId="3C18D303" w14:textId="77777777" w:rsidR="00664E42" w:rsidRPr="00664E42" w:rsidRDefault="00664E42" w:rsidP="00350C6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F63DCEE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1,339,437,000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551F4AD6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1,186,424,499</w:t>
            </w: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14:paraId="2C86CC4F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A58C100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9F0EFB8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1,186,424,499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B295410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1,186,424,499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8ACB1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9D4289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6A0E692B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1,186,424,499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45E589F0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0.80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11E9849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- 153,012,501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468F9A59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- 11.42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2122D9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14:paraId="2842A27E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64E42" w14:paraId="6FF0BA7B" w14:textId="77777777" w:rsidTr="00095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4" w:type="dxa"/>
            <w:shd w:val="clear" w:color="auto" w:fill="auto"/>
            <w:vAlign w:val="center"/>
          </w:tcPr>
          <w:p w14:paraId="35487AF1" w14:textId="50BADD18" w:rsidR="00664E42" w:rsidRPr="00664E42" w:rsidRDefault="00485755" w:rsidP="00350C63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13</w:t>
            </w:r>
          </w:p>
        </w:tc>
        <w:tc>
          <w:tcPr>
            <w:tcW w:w="3027" w:type="dxa"/>
            <w:gridSpan w:val="2"/>
            <w:shd w:val="clear" w:color="auto" w:fill="auto"/>
            <w:vAlign w:val="center"/>
          </w:tcPr>
          <w:p w14:paraId="38A141E6" w14:textId="77777777" w:rsidR="00664E42" w:rsidRPr="00664E42" w:rsidRDefault="00664E42" w:rsidP="00350C6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D69DFEF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4,152,039,000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01C0A354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3,925,367,682</w:t>
            </w: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14:paraId="56467647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68345470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201,860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A984AF1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3,925,569,542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F7FDBDC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3,925,367,682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227EBB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64B6DC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201,860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7FC7D11D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3,925,569,542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2FAE3268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2.63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48D096C6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- 226,469,458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0534FF5A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- 5.45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34D5DE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14:paraId="4EFD8C00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64E42" w14:paraId="3BE239C6" w14:textId="77777777" w:rsidTr="00095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4" w:type="dxa"/>
            <w:shd w:val="clear" w:color="auto" w:fill="auto"/>
            <w:vAlign w:val="center"/>
          </w:tcPr>
          <w:p w14:paraId="0389B2E8" w14:textId="21D00616" w:rsidR="00664E42" w:rsidRPr="00664E42" w:rsidRDefault="00485755" w:rsidP="00350C63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14</w:t>
            </w:r>
          </w:p>
        </w:tc>
        <w:tc>
          <w:tcPr>
            <w:tcW w:w="3027" w:type="dxa"/>
            <w:gridSpan w:val="2"/>
            <w:shd w:val="clear" w:color="auto" w:fill="auto"/>
            <w:vAlign w:val="center"/>
          </w:tcPr>
          <w:p w14:paraId="54A12D5F" w14:textId="77777777" w:rsidR="00664E42" w:rsidRPr="00664E42" w:rsidRDefault="00664E42" w:rsidP="00350C6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4656789A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19,725,425,213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7E5D736C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17,782,020,410</w:t>
            </w: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14:paraId="62220160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913,918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D9BA58D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577,475,371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72AFEB7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18,360,409,699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77AB347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17,782,020,410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3CB436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913,918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DA5A8D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577,475,371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1BD0B26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18,360,409,699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3058274E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12.32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40E89CAC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- 1,365,015,514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36CF5B4F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- 6.92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EEC3F5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14:paraId="21E07B2D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64E42" w14:paraId="11C4EEE2" w14:textId="77777777" w:rsidTr="00095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4" w:type="dxa"/>
            <w:shd w:val="clear" w:color="auto" w:fill="auto"/>
            <w:vAlign w:val="center"/>
          </w:tcPr>
          <w:p w14:paraId="5AA0D722" w14:textId="6AC679BF" w:rsidR="00664E42" w:rsidRPr="00664E42" w:rsidRDefault="00485755" w:rsidP="00350C63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15</w:t>
            </w:r>
          </w:p>
        </w:tc>
        <w:tc>
          <w:tcPr>
            <w:tcW w:w="3027" w:type="dxa"/>
            <w:gridSpan w:val="2"/>
            <w:shd w:val="clear" w:color="auto" w:fill="auto"/>
            <w:vAlign w:val="center"/>
          </w:tcPr>
          <w:p w14:paraId="676A0B64" w14:textId="77777777" w:rsidR="00664E42" w:rsidRPr="00664E42" w:rsidRDefault="00664E42" w:rsidP="00350C6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6A43E593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502,289,000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49CB27F8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457,132,962</w:t>
            </w: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14:paraId="11C940B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70C399D8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13,717,943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AF1E19E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470,850,905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C691E79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457,132,962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C2EB0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BEB0E1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13,717,943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2D9452AC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470,850,905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2E346D66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0.32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2C559E86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- 31,438,095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6BAF448F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- 6.26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E5FF89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14:paraId="3B88FFAA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64E42" w14:paraId="5C27F6B7" w14:textId="77777777" w:rsidTr="00095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4" w:type="dxa"/>
            <w:shd w:val="clear" w:color="auto" w:fill="auto"/>
            <w:vAlign w:val="center"/>
          </w:tcPr>
          <w:p w14:paraId="4E5B8544" w14:textId="6E7E5139" w:rsidR="00664E42" w:rsidRPr="00664E42" w:rsidRDefault="00485755" w:rsidP="00350C63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16</w:t>
            </w:r>
          </w:p>
        </w:tc>
        <w:tc>
          <w:tcPr>
            <w:tcW w:w="3027" w:type="dxa"/>
            <w:gridSpan w:val="2"/>
            <w:shd w:val="clear" w:color="auto" w:fill="auto"/>
            <w:vAlign w:val="center"/>
          </w:tcPr>
          <w:p w14:paraId="28144FB5" w14:textId="77777777" w:rsidR="00664E42" w:rsidRPr="00664E42" w:rsidRDefault="00664E42" w:rsidP="00350C6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2E42899A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3,176,630,000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49A5B149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2,460,839,086</w:t>
            </w: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14:paraId="748F1D46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359,640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31630BE1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176,104,161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FCB7D8C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2,637,302,887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C9C3048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2,460,839,086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F544DA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359,640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5F1B0F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176,104,161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459E13AC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2,637,302,887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5C6585D3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1.77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3DCBCF69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- 539,327,113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4EE0CE3A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- 16.98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54742B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14:paraId="3FF95B14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64E42" w:rsidRPr="00274ACC" w14:paraId="545C10F5" w14:textId="77777777" w:rsidTr="00095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564" w:type="dxa"/>
            <w:shd w:val="clear" w:color="auto" w:fill="auto"/>
            <w:vAlign w:val="center"/>
          </w:tcPr>
          <w:p w14:paraId="5A4D61C0" w14:textId="77777777" w:rsidR="00664E42" w:rsidRPr="00664E42" w:rsidRDefault="00664E42" w:rsidP="00350C6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027" w:type="dxa"/>
            <w:gridSpan w:val="2"/>
            <w:shd w:val="clear" w:color="auto" w:fill="auto"/>
            <w:vAlign w:val="center"/>
          </w:tcPr>
          <w:p w14:paraId="65ABF3AA" w14:textId="1A29FAD6" w:rsidR="00664E42" w:rsidRPr="00664E42" w:rsidRDefault="00DD0EEB" w:rsidP="00DD0EEB">
            <w:pPr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(5.</w:t>
            </w:r>
            <w:r w:rsidR="00664E42" w:rsidRPr="00DD0EEB">
              <w:rPr>
                <w:rFonts w:ascii="標楷體" w:eastAsia="標楷體" w:hAnsi="標楷體" w:hint="eastAsia"/>
                <w:b/>
                <w:noProof/>
                <w:spacing w:val="18"/>
                <w:kern w:val="0"/>
                <w:sz w:val="20"/>
                <w:fitText w:val="2560" w:id="-701330941"/>
              </w:rPr>
              <w:t>社區發展及環境保護支</w:t>
            </w:r>
            <w:r w:rsidR="00664E42" w:rsidRPr="00DD0EEB">
              <w:rPr>
                <w:rFonts w:ascii="標楷體" w:eastAsia="標楷體" w:hAnsi="標楷體" w:hint="eastAsia"/>
                <w:b/>
                <w:noProof/>
                <w:spacing w:val="-1"/>
                <w:kern w:val="0"/>
                <w:sz w:val="20"/>
                <w:fitText w:val="2560" w:id="-701330941"/>
              </w:rPr>
              <w:t>出</w:t>
            </w: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)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0AFB6B3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7,730,395,000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4000A0C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5,701,571,957</w:t>
            </w: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14:paraId="73240100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74744A0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1,441,267,198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420900F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7,142,839,155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043526F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5,436,137,508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BE54FF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CFB153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1,662,447,620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13D28C34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7,098,585,128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0F59729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4.76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758D100C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- 631,809,872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3FAD815D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- 8.17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48A0ED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- 44,254,027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14:paraId="4352A3A0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- 0.62</w:t>
            </w:r>
          </w:p>
        </w:tc>
      </w:tr>
      <w:tr w:rsidR="00664E42" w14:paraId="47801BD3" w14:textId="77777777" w:rsidTr="00095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4" w:type="dxa"/>
            <w:shd w:val="clear" w:color="auto" w:fill="auto"/>
            <w:vAlign w:val="center"/>
          </w:tcPr>
          <w:p w14:paraId="7D7B9B0F" w14:textId="7EFEFC40" w:rsidR="00664E42" w:rsidRPr="00664E42" w:rsidRDefault="00664E42" w:rsidP="00350C6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</w:t>
            </w:r>
            <w:r w:rsidR="00485755">
              <w:rPr>
                <w:rFonts w:ascii="新細明體" w:eastAsia="標楷體" w:hAnsi="新細明體" w:hint="eastAsia"/>
                <w:noProof/>
                <w:sz w:val="20"/>
              </w:rPr>
              <w:t>7</w:t>
            </w:r>
          </w:p>
        </w:tc>
        <w:tc>
          <w:tcPr>
            <w:tcW w:w="3027" w:type="dxa"/>
            <w:gridSpan w:val="2"/>
            <w:shd w:val="clear" w:color="auto" w:fill="auto"/>
            <w:vAlign w:val="center"/>
          </w:tcPr>
          <w:p w14:paraId="09F87AB9" w14:textId="77777777" w:rsidR="00664E42" w:rsidRPr="00664E42" w:rsidRDefault="00664E42" w:rsidP="00350C6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C88D0D1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6,281,036,000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47BFB1F3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4,693,684,073</w:t>
            </w: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14:paraId="201A90D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36327E17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1,230,688,271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A1BFBDE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5,924,372,344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E9A4060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4,428,249,624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A47CB6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514A27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1,451,868,693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449693B5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5,880,118,317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5FAD62EA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3.95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19B894E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- 400,917,683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59346ED4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- 6.38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8C94DB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- 44,254,027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14:paraId="6B37673A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- 0.75</w:t>
            </w:r>
          </w:p>
        </w:tc>
      </w:tr>
      <w:tr w:rsidR="00664E42" w14:paraId="4C9EE377" w14:textId="77777777" w:rsidTr="00095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4" w:type="dxa"/>
            <w:shd w:val="clear" w:color="auto" w:fill="auto"/>
            <w:vAlign w:val="center"/>
          </w:tcPr>
          <w:p w14:paraId="6EE0D25C" w14:textId="717490AC" w:rsidR="00664E42" w:rsidRPr="00664E42" w:rsidRDefault="00485755" w:rsidP="00350C63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18</w:t>
            </w:r>
          </w:p>
        </w:tc>
        <w:tc>
          <w:tcPr>
            <w:tcW w:w="3027" w:type="dxa"/>
            <w:gridSpan w:val="2"/>
            <w:shd w:val="clear" w:color="auto" w:fill="auto"/>
            <w:vAlign w:val="center"/>
          </w:tcPr>
          <w:p w14:paraId="41F301A4" w14:textId="77777777" w:rsidR="00664E42" w:rsidRPr="00664E42" w:rsidRDefault="00664E42" w:rsidP="00350C6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2292D1E9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1,449,359,000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758BAF9B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1,007,887,884</w:t>
            </w: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14:paraId="0ADCD6F5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552F1C0A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210,578,927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B539DD4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1,218,466,811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1DA7A9A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1,007,887,884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9E1C58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B230DD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210,578,927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28096069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1,218,466,811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0AC4529F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0.82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28A25343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- 230,892,189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7660FF56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- 15.93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3089D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14:paraId="1B23EF45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64E42" w:rsidRPr="00274ACC" w14:paraId="12DED265" w14:textId="77777777" w:rsidTr="00095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564" w:type="dxa"/>
            <w:shd w:val="clear" w:color="auto" w:fill="auto"/>
            <w:vAlign w:val="center"/>
          </w:tcPr>
          <w:p w14:paraId="550243AB" w14:textId="77777777" w:rsidR="00664E42" w:rsidRPr="00664E42" w:rsidRDefault="00664E42" w:rsidP="00350C6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027" w:type="dxa"/>
            <w:gridSpan w:val="2"/>
            <w:shd w:val="clear" w:color="auto" w:fill="auto"/>
            <w:vAlign w:val="center"/>
          </w:tcPr>
          <w:p w14:paraId="52EAE3C4" w14:textId="219251B5" w:rsidR="00664E42" w:rsidRPr="00664E42" w:rsidRDefault="00DD0EEB" w:rsidP="00DD0EEB">
            <w:pPr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(6.</w:t>
            </w:r>
            <w:r w:rsidR="00664E42" w:rsidRPr="00DD0EEB">
              <w:rPr>
                <w:rFonts w:ascii="標楷體" w:eastAsia="標楷體" w:hAnsi="標楷體" w:hint="eastAsia"/>
                <w:b/>
                <w:noProof/>
                <w:spacing w:val="136"/>
                <w:kern w:val="0"/>
                <w:sz w:val="20"/>
                <w:fitText w:val="2560" w:id="-701330940"/>
              </w:rPr>
              <w:t>退休撫卹支</w:t>
            </w:r>
            <w:r w:rsidR="00664E42" w:rsidRPr="00DD0EEB">
              <w:rPr>
                <w:rFonts w:ascii="標楷體" w:eastAsia="標楷體" w:hAnsi="標楷體" w:hint="eastAsia"/>
                <w:b/>
                <w:noProof/>
                <w:kern w:val="0"/>
                <w:sz w:val="20"/>
                <w:fitText w:val="2560" w:id="-701330940"/>
              </w:rPr>
              <w:t>出</w:t>
            </w: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)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830BE95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1,553,346,000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210C0E95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1,339,170,438</w:t>
            </w: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14:paraId="6698234C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758F0B26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BABAA44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1,339,170,438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3AFB71D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1,339,170,438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10A728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E97847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3BB83853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1,339,170,438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25559DCC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0.90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60936630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- 214,175,562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11C4196E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- 13.79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104A35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14:paraId="2AFBA467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664E42" w14:paraId="6194676C" w14:textId="77777777" w:rsidTr="00095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4" w:type="dxa"/>
            <w:shd w:val="clear" w:color="auto" w:fill="auto"/>
            <w:vAlign w:val="center"/>
          </w:tcPr>
          <w:p w14:paraId="1886058D" w14:textId="1FDEF86B" w:rsidR="00664E42" w:rsidRPr="00664E42" w:rsidRDefault="00664E42" w:rsidP="00350C6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</w:t>
            </w:r>
            <w:r w:rsidR="00485755">
              <w:rPr>
                <w:rFonts w:ascii="新細明體" w:eastAsia="標楷體" w:hAnsi="新細明體" w:hint="eastAsia"/>
                <w:noProof/>
                <w:sz w:val="20"/>
              </w:rPr>
              <w:t>9</w:t>
            </w:r>
          </w:p>
        </w:tc>
        <w:tc>
          <w:tcPr>
            <w:tcW w:w="3027" w:type="dxa"/>
            <w:gridSpan w:val="2"/>
            <w:shd w:val="clear" w:color="auto" w:fill="auto"/>
            <w:vAlign w:val="center"/>
          </w:tcPr>
          <w:p w14:paraId="688FB07C" w14:textId="77777777" w:rsidR="00664E42" w:rsidRPr="00664E42" w:rsidRDefault="00664E42" w:rsidP="00350C6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6B728313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1,553,346,000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231B5DAD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1,339,170,438</w:t>
            </w: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14:paraId="6BE56D5E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5BA19FD7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27DDC23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1,339,170,438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1730D2C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1,339,170,438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CD1E64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1387CB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6D4D49B0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1,339,170,438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4910E810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0.90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28A382DC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- 214,175,562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23DFEB9E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- 13.79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5EE0FE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14:paraId="32EA4CE3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64E42" w:rsidRPr="00274ACC" w14:paraId="173B0396" w14:textId="77777777" w:rsidTr="00095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564" w:type="dxa"/>
            <w:shd w:val="clear" w:color="auto" w:fill="auto"/>
            <w:vAlign w:val="center"/>
          </w:tcPr>
          <w:p w14:paraId="4A95EDAB" w14:textId="77777777" w:rsidR="00664E42" w:rsidRPr="00664E42" w:rsidRDefault="00664E42" w:rsidP="00350C6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027" w:type="dxa"/>
            <w:gridSpan w:val="2"/>
            <w:shd w:val="clear" w:color="auto" w:fill="auto"/>
            <w:vAlign w:val="center"/>
          </w:tcPr>
          <w:p w14:paraId="74CB9C06" w14:textId="0795414F" w:rsidR="00664E42" w:rsidRPr="00664E42" w:rsidRDefault="00DD0EEB" w:rsidP="00DD0EEB">
            <w:pPr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(7.</w:t>
            </w:r>
            <w:r w:rsidR="00664E42" w:rsidRPr="00DD0EEB">
              <w:rPr>
                <w:rFonts w:ascii="標楷體" w:eastAsia="標楷體" w:hAnsi="標楷體" w:hint="eastAsia"/>
                <w:b/>
                <w:noProof/>
                <w:spacing w:val="293"/>
                <w:kern w:val="0"/>
                <w:sz w:val="20"/>
                <w:fitText w:val="2560" w:id="-701330939"/>
              </w:rPr>
              <w:t>債務支</w:t>
            </w:r>
            <w:r w:rsidR="00664E42" w:rsidRPr="00DD0EEB">
              <w:rPr>
                <w:rFonts w:ascii="標楷體" w:eastAsia="標楷體" w:hAnsi="標楷體" w:hint="eastAsia"/>
                <w:b/>
                <w:noProof/>
                <w:spacing w:val="1"/>
                <w:kern w:val="0"/>
                <w:sz w:val="20"/>
                <w:fitText w:val="2560" w:id="-701330939"/>
              </w:rPr>
              <w:t>出</w:t>
            </w: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)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422D8964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957,477,000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67FC9ADE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864,973,807</w:t>
            </w: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14:paraId="60CE12CF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5CB4791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12959AA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864,973,807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059EC55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864,973,807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CC242F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951ED5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21CC793E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864,973,807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3C540B47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0.58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7F416EC4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- 92,503,193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0C435C74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- 9.66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3E7C60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14:paraId="6B36251F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664E42" w14:paraId="2949624A" w14:textId="77777777" w:rsidTr="00095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4" w:type="dxa"/>
            <w:shd w:val="clear" w:color="auto" w:fill="auto"/>
            <w:vAlign w:val="center"/>
          </w:tcPr>
          <w:p w14:paraId="3B4AAEBB" w14:textId="6C2A0502" w:rsidR="00664E42" w:rsidRPr="00664E42" w:rsidRDefault="00485755" w:rsidP="00350C63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20</w:t>
            </w:r>
          </w:p>
        </w:tc>
        <w:tc>
          <w:tcPr>
            <w:tcW w:w="3027" w:type="dxa"/>
            <w:gridSpan w:val="2"/>
            <w:shd w:val="clear" w:color="auto" w:fill="auto"/>
            <w:vAlign w:val="center"/>
          </w:tcPr>
          <w:p w14:paraId="3B1E1AB8" w14:textId="77777777" w:rsidR="00664E42" w:rsidRPr="00664E42" w:rsidRDefault="00664E42" w:rsidP="00350C6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CF3D61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957,477,000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0168201F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864,973,807</w:t>
            </w: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14:paraId="12A505DA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5FDE45B3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D24D0A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864,973,807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864CEE3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864,973,807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61B40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436686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15C10C8E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864,973,807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2A0B7050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0.58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13E086E8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- 92,503,193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27A41D97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- 9.66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10033E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14:paraId="2759561D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64E42" w:rsidRPr="00274ACC" w14:paraId="05624078" w14:textId="77777777" w:rsidTr="00095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564" w:type="dxa"/>
            <w:shd w:val="clear" w:color="auto" w:fill="auto"/>
            <w:vAlign w:val="center"/>
          </w:tcPr>
          <w:p w14:paraId="345EE4CE" w14:textId="77777777" w:rsidR="00664E42" w:rsidRPr="00664E42" w:rsidRDefault="00664E42" w:rsidP="00350C6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027" w:type="dxa"/>
            <w:gridSpan w:val="2"/>
            <w:shd w:val="clear" w:color="auto" w:fill="auto"/>
            <w:vAlign w:val="center"/>
          </w:tcPr>
          <w:p w14:paraId="377C876E" w14:textId="2D362B8E" w:rsidR="00664E42" w:rsidRPr="00664E42" w:rsidRDefault="00DD0EEB" w:rsidP="00DD0EEB">
            <w:pPr>
              <w:rPr>
                <w:rFonts w:ascii="標楷體" w:eastAsia="標楷體" w:hAnsi="標楷體"/>
                <w:b/>
                <w:sz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(8.</w:t>
            </w:r>
            <w:r w:rsidR="00664E42" w:rsidRPr="00DD0EEB">
              <w:rPr>
                <w:rFonts w:ascii="標楷體" w:eastAsia="標楷體" w:hAnsi="標楷體" w:hint="eastAsia"/>
                <w:b/>
                <w:noProof/>
                <w:spacing w:val="96"/>
                <w:kern w:val="0"/>
                <w:sz w:val="20"/>
                <w:fitText w:val="2560" w:id="-701330938"/>
              </w:rPr>
              <w:t>補助及其他支</w:t>
            </w:r>
            <w:r w:rsidR="00664E42" w:rsidRPr="00DD0EEB">
              <w:rPr>
                <w:rFonts w:ascii="標楷體" w:eastAsia="標楷體" w:hAnsi="標楷體" w:hint="eastAsia"/>
                <w:b/>
                <w:noProof/>
                <w:spacing w:val="3"/>
                <w:kern w:val="0"/>
                <w:sz w:val="20"/>
                <w:fitText w:val="2560" w:id="-701330938"/>
              </w:rPr>
              <w:t>出</w:t>
            </w:r>
            <w:r>
              <w:rPr>
                <w:rFonts w:ascii="標楷體" w:eastAsia="標楷體" w:hAnsi="標楷體" w:hint="eastAsia"/>
                <w:b/>
                <w:noProof/>
                <w:sz w:val="20"/>
              </w:rPr>
              <w:t>)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3F646393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2,197,311,753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094CC55D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572,395,547</w:t>
            </w: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14:paraId="613C34C9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5DC1DF1B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396,089,968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198F1B6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968,485,515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37DCA55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572,395,547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C7D20E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D23F40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396,089,968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6BD13DC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968,485,515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553B2E91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0.65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5A764A83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- 1,228,826,238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07157BA1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/>
                <w:b/>
                <w:noProof/>
                <w:sz w:val="20"/>
              </w:rPr>
              <w:t>- 55.92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348283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14:paraId="1F7FD02E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664E42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664E42" w14:paraId="43D54269" w14:textId="77777777" w:rsidTr="00095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4" w:type="dxa"/>
            <w:shd w:val="clear" w:color="auto" w:fill="auto"/>
            <w:vAlign w:val="center"/>
          </w:tcPr>
          <w:p w14:paraId="047F8F24" w14:textId="202243F1" w:rsidR="00664E42" w:rsidRPr="00664E42" w:rsidRDefault="00485755" w:rsidP="00350C63">
            <w:pPr>
              <w:jc w:val="center"/>
              <w:rPr>
                <w:rFonts w:ascii="新細明體" w:eastAsia="標楷體" w:hAnsi="新細明體"/>
                <w:sz w:val="20"/>
              </w:rPr>
            </w:pPr>
            <w:r>
              <w:rPr>
                <w:rFonts w:ascii="新細明體" w:eastAsia="標楷體" w:hAnsi="新細明體" w:hint="eastAsia"/>
                <w:noProof/>
                <w:sz w:val="20"/>
              </w:rPr>
              <w:t>2</w:t>
            </w:r>
            <w:r w:rsidR="00664E42" w:rsidRPr="00664E42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3027" w:type="dxa"/>
            <w:gridSpan w:val="2"/>
            <w:shd w:val="clear" w:color="auto" w:fill="auto"/>
            <w:vAlign w:val="center"/>
          </w:tcPr>
          <w:p w14:paraId="2CA3063C" w14:textId="77777777" w:rsidR="00664E42" w:rsidRPr="00664E42" w:rsidRDefault="00664E42" w:rsidP="00350C6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533017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2,009,587,000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10CB1722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572,395,547</w:t>
            </w: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14:paraId="5A4326FA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5D3B246D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396,089,968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40F1611C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968,485,515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7273E26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572,395,547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87FC85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EF1D16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396,089,968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1E3B9343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968,485,515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6E8D22A4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0.65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3776DB59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- 1,041,101,485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65C9C337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- 51.81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5305AD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14:paraId="740D7883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664E42" w14:paraId="5230E51B" w14:textId="77777777" w:rsidTr="000951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564" w:type="dxa"/>
            <w:shd w:val="clear" w:color="auto" w:fill="auto"/>
            <w:vAlign w:val="center"/>
          </w:tcPr>
          <w:p w14:paraId="23061D6E" w14:textId="5D953510" w:rsidR="00664E42" w:rsidRPr="00664E42" w:rsidRDefault="00664E42" w:rsidP="00350C6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2</w:t>
            </w:r>
            <w:r w:rsidR="00485755">
              <w:rPr>
                <w:rFonts w:ascii="新細明體" w:eastAsia="標楷體" w:hAnsi="新細明體" w:hint="eastAsia"/>
                <w:noProof/>
                <w:sz w:val="20"/>
              </w:rPr>
              <w:t>2</w:t>
            </w:r>
          </w:p>
        </w:tc>
        <w:tc>
          <w:tcPr>
            <w:tcW w:w="3027" w:type="dxa"/>
            <w:gridSpan w:val="2"/>
            <w:shd w:val="clear" w:color="auto" w:fill="auto"/>
            <w:vAlign w:val="center"/>
          </w:tcPr>
          <w:p w14:paraId="3CA3CFAA" w14:textId="77777777" w:rsidR="00664E42" w:rsidRPr="00664E42" w:rsidRDefault="00664E42" w:rsidP="00350C6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664E42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73628A44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187,724,753</w:t>
            </w:r>
          </w:p>
        </w:tc>
        <w:tc>
          <w:tcPr>
            <w:tcW w:w="1364" w:type="dxa"/>
            <w:shd w:val="clear" w:color="auto" w:fill="auto"/>
            <w:vAlign w:val="center"/>
          </w:tcPr>
          <w:p w14:paraId="265F46EB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187" w:type="dxa"/>
            <w:gridSpan w:val="2"/>
            <w:shd w:val="clear" w:color="auto" w:fill="auto"/>
            <w:vAlign w:val="center"/>
          </w:tcPr>
          <w:p w14:paraId="303074B9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279" w:type="dxa"/>
            <w:shd w:val="clear" w:color="auto" w:fill="auto"/>
            <w:vAlign w:val="center"/>
          </w:tcPr>
          <w:p w14:paraId="4DFA9E65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229B6395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E480B45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E51C1F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74CB19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17A03F0C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799F7557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75657D78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- 187,724,753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518B4FF7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- 100.00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879BCE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14:paraId="35712F50" w14:textId="77777777" w:rsidR="00664E42" w:rsidRPr="00664E42" w:rsidRDefault="00664E42" w:rsidP="00350C6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664E42">
              <w:rPr>
                <w:rFonts w:ascii="新細明體" w:eastAsia="標楷體" w:hAnsi="新細明體"/>
                <w:noProof/>
                <w:sz w:val="20"/>
              </w:rPr>
              <w:t>--</w:t>
            </w:r>
          </w:p>
        </w:tc>
      </w:tr>
    </w:tbl>
    <w:p w14:paraId="497AEA71" w14:textId="23E8371E" w:rsidR="00ED38BF" w:rsidRDefault="001C3F77">
      <w:pPr>
        <w:ind w:right="7"/>
        <w:jc w:val="both"/>
        <w:rPr>
          <w:rFonts w:ascii="標楷體" w:eastAsia="標楷體" w:hAnsi="標楷體"/>
          <w:sz w:val="20"/>
        </w:rPr>
      </w:pPr>
      <w:r>
        <w:rPr>
          <w:rFonts w:ascii="標楷體" w:eastAsia="標楷體" w:hAnsi="標楷體"/>
          <w:sz w:val="20"/>
        </w:rPr>
        <w:t>註：</w:t>
      </w:r>
      <w:r w:rsidR="00DD0EEB" w:rsidRPr="00DD0EEB">
        <w:rPr>
          <w:rFonts w:ascii="標楷體" w:eastAsia="標楷體" w:hAnsi="標楷體" w:hint="eastAsia"/>
          <w:sz w:val="20"/>
        </w:rPr>
        <w:t>113年度第二預備金原編列預算數4億元，經桃園市政府核准動支2億1,227萬餘元，賸餘1億8,772萬餘元</w:t>
      </w:r>
      <w:r>
        <w:rPr>
          <w:rFonts w:ascii="標楷體" w:eastAsia="標楷體" w:hAnsi="標楷體"/>
          <w:sz w:val="20"/>
        </w:rPr>
        <w:t>。</w:t>
      </w:r>
    </w:p>
    <w:sectPr w:rsidR="00ED38BF" w:rsidSect="0072676E">
      <w:headerReference w:type="default" r:id="rId6"/>
      <w:headerReference w:type="first" r:id="rId7"/>
      <w:footerReference w:type="first" r:id="rId8"/>
      <w:pgSz w:w="23814" w:h="16840" w:orient="landscape" w:code="8"/>
      <w:pgMar w:top="567" w:right="1418" w:bottom="567" w:left="1418" w:header="567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342C79" w14:textId="77777777" w:rsidR="001C3F77" w:rsidRDefault="001C3F77">
      <w:r>
        <w:separator/>
      </w:r>
    </w:p>
  </w:endnote>
  <w:endnote w:type="continuationSeparator" w:id="0">
    <w:p w14:paraId="2AD60B20" w14:textId="77777777" w:rsidR="001C3F77" w:rsidRDefault="001C3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FEF0CE" w14:textId="2230C433" w:rsidR="002C3C76" w:rsidRPr="008C1FDB" w:rsidRDefault="002C3C76" w:rsidP="002C3C76">
    <w:pPr>
      <w:pStyle w:val="a4"/>
      <w:jc w:val="center"/>
      <w:rPr>
        <w:rFonts w:ascii="標楷體" w:eastAsia="標楷體" w:hAnsi="標楷體"/>
      </w:rPr>
    </w:pPr>
    <w:r w:rsidRPr="008C1FDB">
      <w:rPr>
        <w:rFonts w:ascii="標楷體" w:eastAsia="標楷體" w:hAnsi="標楷體" w:hint="eastAsia"/>
      </w:rPr>
      <w:t>第</w:t>
    </w:r>
    <w:r>
      <w:rPr>
        <w:rFonts w:ascii="標楷體" w:eastAsia="標楷體" w:hAnsi="標楷體" w:hint="eastAsia"/>
      </w:rPr>
      <w:t>10</w:t>
    </w:r>
    <w:r w:rsidRPr="008C1FDB">
      <w:rPr>
        <w:rFonts w:ascii="標楷體" w:eastAsia="標楷體" w:hAnsi="標楷體"/>
      </w:rPr>
      <w:t>-</w:t>
    </w:r>
    <w:r w:rsidRPr="008C1FDB">
      <w:rPr>
        <w:rFonts w:ascii="標楷體" w:eastAsia="標楷體" w:hAnsi="標楷體"/>
      </w:rPr>
      <w:fldChar w:fldCharType="begin"/>
    </w:r>
    <w:r w:rsidRPr="008C1FDB">
      <w:rPr>
        <w:rFonts w:ascii="標楷體" w:eastAsia="標楷體" w:hAnsi="標楷體"/>
      </w:rPr>
      <w:instrText>PAGE   \* MERGEFORMAT</w:instrText>
    </w:r>
    <w:r w:rsidRPr="008C1FDB">
      <w:rPr>
        <w:rFonts w:ascii="標楷體" w:eastAsia="標楷體" w:hAnsi="標楷體"/>
      </w:rPr>
      <w:fldChar w:fldCharType="separate"/>
    </w:r>
    <w:r w:rsidR="0009510B">
      <w:rPr>
        <w:rFonts w:ascii="標楷體" w:eastAsia="標楷體" w:hAnsi="標楷體"/>
        <w:noProof/>
      </w:rPr>
      <w:t>1</w:t>
    </w:r>
    <w:r w:rsidRPr="008C1FDB">
      <w:rPr>
        <w:rFonts w:ascii="標楷體" w:eastAsia="標楷體" w:hAnsi="標楷體"/>
      </w:rPr>
      <w:fldChar w:fldCharType="end"/>
    </w:r>
    <w:r w:rsidRPr="008C1FDB">
      <w:rPr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80C486" w14:textId="77777777" w:rsidR="001C3F77" w:rsidRDefault="001C3F77">
      <w:r>
        <w:separator/>
      </w:r>
    </w:p>
  </w:footnote>
  <w:footnote w:type="continuationSeparator" w:id="0">
    <w:p w14:paraId="2A79052F" w14:textId="77777777" w:rsidR="001C3F77" w:rsidRDefault="001C3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3F1167" w14:textId="6EFBBB19" w:rsidR="0033339B" w:rsidRDefault="0018193D">
    <w:pPr>
      <w:pStyle w:val="a3"/>
      <w:jc w:val="center"/>
    </w:pPr>
    <w:r w:rsidRPr="0018193D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貳</w:t>
    </w:r>
    <w:r w:rsidR="00ED38B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18193D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18193D">
      <w:rPr>
        <w:rFonts w:ascii="標楷體" w:eastAsia="標楷體" w:hAnsi="標楷體" w:hint="eastAsia"/>
        <w:b/>
        <w:spacing w:val="60"/>
        <w:sz w:val="32"/>
        <w:szCs w:val="32"/>
        <w:u w:val="single"/>
      </w:rPr>
      <w:t>桃園市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總決算歲出政事別決算審定</w:t>
    </w:r>
    <w:r w:rsidR="007A5795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18193D">
      <w:rPr>
        <w:rFonts w:ascii="標楷體" w:eastAsia="標楷體" w:hAnsi="標楷體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0F7611" w14:textId="34D097AE" w:rsidR="00DD0EEB" w:rsidRPr="002C3C76" w:rsidRDefault="00DD0EEB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 w:rsidRPr="002C3C76">
      <w:rPr>
        <w:rFonts w:ascii="標楷體" w:eastAsia="標楷體" w:hint="eastAsia"/>
        <w:b/>
        <w:spacing w:val="60"/>
        <w:sz w:val="32"/>
        <w:u w:val="single"/>
      </w:rPr>
      <w:t>拾、</w:t>
    </w:r>
    <w:r w:rsidRPr="00802730">
      <w:rPr>
        <w:rFonts w:ascii="標楷體" w:eastAsia="標楷體" w:hint="eastAsia"/>
        <w:b/>
        <w:spacing w:val="60"/>
        <w:sz w:val="32"/>
        <w:u w:val="single"/>
      </w:rPr>
      <w:t>歲出政事別</w:t>
    </w:r>
    <w:r w:rsidR="0007239B">
      <w:rPr>
        <w:rFonts w:ascii="標楷體" w:eastAsia="標楷體" w:hint="eastAsia"/>
        <w:b/>
        <w:spacing w:val="60"/>
        <w:sz w:val="32"/>
        <w:u w:val="single"/>
      </w:rPr>
      <w:t>決算審定總表</w:t>
    </w:r>
  </w:p>
  <w:p w14:paraId="552CE6A4" w14:textId="27D2DC79" w:rsidR="0033339B" w:rsidRPr="002C3C76" w:rsidRDefault="00DD0EEB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 w:rsidRPr="002C3C76">
      <w:rPr>
        <w:rFonts w:ascii="標楷體" w:eastAsia="標楷體" w:hint="eastAsia"/>
        <w:b/>
        <w:spacing w:val="60"/>
        <w:sz w:val="32"/>
        <w:u w:val="single"/>
      </w:rPr>
      <w:t>一</w:t>
    </w:r>
    <w:r w:rsidR="00ED38BF" w:rsidRPr="002C3C76">
      <w:rPr>
        <w:rFonts w:ascii="標楷體" w:eastAsia="標楷體"/>
        <w:b/>
        <w:spacing w:val="60"/>
        <w:sz w:val="32"/>
        <w:u w:val="single"/>
      </w:rPr>
      <w:t>、</w:t>
    </w:r>
    <w:r w:rsidR="0033339B">
      <w:rPr>
        <w:rFonts w:ascii="標楷體" w:eastAsia="標楷體" w:hint="eastAsia"/>
        <w:b/>
        <w:spacing w:val="60"/>
        <w:sz w:val="32"/>
        <w:u w:val="single"/>
      </w:rPr>
      <w:t>中華民國</w:t>
    </w:r>
    <w:r w:rsidR="0018193D" w:rsidRPr="002C3C76">
      <w:rPr>
        <w:rFonts w:ascii="標楷體" w:eastAsia="標楷體" w:hint="eastAsia"/>
        <w:b/>
        <w:spacing w:val="60"/>
        <w:sz w:val="32"/>
        <w:u w:val="single"/>
      </w:rPr>
      <w:t>113</w:t>
    </w:r>
    <w:r w:rsidR="0033339B">
      <w:rPr>
        <w:rFonts w:ascii="標楷體" w:eastAsia="標楷體" w:hint="eastAsia"/>
        <w:b/>
        <w:spacing w:val="60"/>
        <w:sz w:val="32"/>
        <w:u w:val="single"/>
      </w:rPr>
      <w:t>年度</w:t>
    </w:r>
    <w:r w:rsidR="0018193D" w:rsidRPr="002C3C76">
      <w:rPr>
        <w:rFonts w:ascii="標楷體" w:eastAsia="標楷體" w:hint="eastAsia"/>
        <w:b/>
        <w:spacing w:val="60"/>
        <w:sz w:val="32"/>
        <w:u w:val="single"/>
      </w:rPr>
      <w:t>桃園市</w:t>
    </w:r>
    <w:r w:rsidR="0033339B">
      <w:rPr>
        <w:rFonts w:ascii="標楷體" w:eastAsia="標楷體" w:hint="eastAsia"/>
        <w:b/>
        <w:spacing w:val="60"/>
        <w:sz w:val="32"/>
        <w:u w:val="single"/>
      </w:rPr>
      <w:t>總決算歲出政事別決算審定</w:t>
    </w:r>
    <w:r w:rsidR="00586E92">
      <w:rPr>
        <w:rFonts w:ascii="標楷體" w:eastAsia="標楷體" w:hint="eastAsia"/>
        <w:b/>
        <w:spacing w:val="60"/>
        <w:sz w:val="32"/>
        <w:u w:val="single"/>
      </w:rPr>
      <w:t>總</w:t>
    </w:r>
    <w:r w:rsidR="0033339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3F77"/>
    <w:rsid w:val="00012B65"/>
    <w:rsid w:val="0007239B"/>
    <w:rsid w:val="0009510B"/>
    <w:rsid w:val="000C5542"/>
    <w:rsid w:val="000F7EBC"/>
    <w:rsid w:val="0018193D"/>
    <w:rsid w:val="001C3F77"/>
    <w:rsid w:val="001D045E"/>
    <w:rsid w:val="002C3C76"/>
    <w:rsid w:val="0033339B"/>
    <w:rsid w:val="00485755"/>
    <w:rsid w:val="004D013C"/>
    <w:rsid w:val="00586E92"/>
    <w:rsid w:val="005A0053"/>
    <w:rsid w:val="005C229D"/>
    <w:rsid w:val="00664E42"/>
    <w:rsid w:val="00671557"/>
    <w:rsid w:val="0072676E"/>
    <w:rsid w:val="007A5795"/>
    <w:rsid w:val="007C5530"/>
    <w:rsid w:val="00802730"/>
    <w:rsid w:val="00A70E4D"/>
    <w:rsid w:val="00B10685"/>
    <w:rsid w:val="00B72CD3"/>
    <w:rsid w:val="00C84213"/>
    <w:rsid w:val="00D3677E"/>
    <w:rsid w:val="00DD0EEB"/>
    <w:rsid w:val="00E14208"/>
    <w:rsid w:val="00ED38BF"/>
    <w:rsid w:val="00EF4AE3"/>
    <w:rsid w:val="00F3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72FDB8D"/>
  <w15:chartTrackingRefBased/>
  <w15:docId w15:val="{EDC91D7C-3493-4EEA-AB44-7527948EB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link w:val="a4"/>
    <w:uiPriority w:val="99"/>
    <w:rsid w:val="002C3C7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6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eMcJdukVb&#27506;&#20986;&#25919;&#20107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eMcJdukVb歲出政事別決算審定表.dot</Template>
  <TotalTime>13</TotalTime>
  <Pages>1</Pages>
  <Words>670</Words>
  <Characters>3824</Characters>
  <Application>Microsoft Office Word</Application>
  <DocSecurity>0</DocSecurity>
  <Lines>31</Lines>
  <Paragraphs>8</Paragraphs>
  <ScaleCrop>false</ScaleCrop>
  <Company>N.A.O.</Company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江佩芬</dc:creator>
  <cp:keywords/>
  <cp:lastModifiedBy>廖天生</cp:lastModifiedBy>
  <cp:revision>9</cp:revision>
  <dcterms:created xsi:type="dcterms:W3CDTF">2025-06-06T02:12:00Z</dcterms:created>
  <dcterms:modified xsi:type="dcterms:W3CDTF">2025-06-27T08:32:00Z</dcterms:modified>
</cp:coreProperties>
</file>