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"/>
        <w:gridCol w:w="59"/>
        <w:gridCol w:w="239"/>
        <w:gridCol w:w="2279"/>
        <w:gridCol w:w="1560"/>
        <w:gridCol w:w="1348"/>
        <w:gridCol w:w="1276"/>
        <w:gridCol w:w="1276"/>
        <w:gridCol w:w="1418"/>
        <w:gridCol w:w="1134"/>
        <w:gridCol w:w="1276"/>
        <w:gridCol w:w="1276"/>
        <w:gridCol w:w="1380"/>
        <w:gridCol w:w="1171"/>
        <w:gridCol w:w="1380"/>
        <w:gridCol w:w="1313"/>
        <w:gridCol w:w="1985"/>
      </w:tblGrid>
      <w:tr w:rsidR="00A82CB1" w:rsidTr="00F00936">
        <w:trPr>
          <w:cantSplit/>
          <w:trHeight w:val="270"/>
          <w:tblHeader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0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83B1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F00936">
        <w:trPr>
          <w:cantSplit/>
          <w:trHeight w:val="270"/>
          <w:tblHeader/>
        </w:trPr>
        <w:tc>
          <w:tcPr>
            <w:tcW w:w="357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09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F00936" w:rsidTr="00F00936">
        <w:trPr>
          <w:cantSplit/>
          <w:tblHeader/>
        </w:trPr>
        <w:tc>
          <w:tcPr>
            <w:tcW w:w="2875" w:type="dxa"/>
            <w:gridSpan w:val="4"/>
            <w:tcBorders>
              <w:left w:val="nil"/>
            </w:tcBorders>
            <w:vAlign w:val="center"/>
          </w:tcPr>
          <w:p w:rsidR="00F00936" w:rsidRDefault="00F0093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318" w:type="dxa"/>
            <w:gridSpan w:val="4"/>
            <w:vAlign w:val="center"/>
          </w:tcPr>
          <w:p w:rsidR="00F00936" w:rsidRDefault="00F0093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686" w:type="dxa"/>
            <w:gridSpan w:val="3"/>
            <w:vAlign w:val="center"/>
          </w:tcPr>
          <w:p w:rsidR="00F00936" w:rsidRDefault="00F0093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244" w:type="dxa"/>
            <w:gridSpan w:val="4"/>
            <w:vAlign w:val="center"/>
          </w:tcPr>
          <w:p w:rsidR="00F00936" w:rsidRDefault="00F0093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:rsidR="00F00936" w:rsidRDefault="00F0093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F00936" w:rsidTr="00F00936">
        <w:trPr>
          <w:cantSplit/>
          <w:tblHeader/>
        </w:trPr>
        <w:tc>
          <w:tcPr>
            <w:tcW w:w="298" w:type="dxa"/>
            <w:tcBorders>
              <w:left w:val="nil"/>
            </w:tcBorders>
            <w:vAlign w:val="center"/>
          </w:tcPr>
          <w:p w:rsidR="00F00936" w:rsidRDefault="00F00936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F00936" w:rsidRDefault="00F0093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F00936" w:rsidRDefault="00F0093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48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76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76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71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13" w:type="dxa"/>
            <w:vAlign w:val="center"/>
          </w:tcPr>
          <w:p w:rsidR="00F00936" w:rsidRDefault="00F0093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right w:val="nil"/>
            </w:tcBorders>
            <w:vAlign w:val="center"/>
          </w:tcPr>
          <w:p w:rsidR="00F00936" w:rsidRDefault="00F0093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983B1D" w:rsidRPr="00CA2FC1" w:rsidTr="00F009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983B1D" w:rsidRPr="00CA2FC1" w:rsidRDefault="00983B1D" w:rsidP="00F059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CA2FC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1,239,626,000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6,803,361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6,803,361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18,790,030</w:t>
            </w:r>
          </w:p>
        </w:tc>
      </w:tr>
      <w:tr w:rsidR="00983B1D" w:rsidRPr="00CA2FC1" w:rsidTr="00F009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983B1D" w:rsidRPr="00CA2FC1" w:rsidRDefault="00983B1D" w:rsidP="00F059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983B1D" w:rsidRPr="00CA2FC1" w:rsidRDefault="00983B1D" w:rsidP="00F059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CA2FC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1,239,626,000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6,803,361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6,803,361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B1D" w:rsidRPr="00CA2FC1" w:rsidRDefault="00983B1D" w:rsidP="00F059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2FC1">
              <w:rPr>
                <w:rFonts w:ascii="新細明體" w:hAnsi="新細明體"/>
                <w:b/>
                <w:noProof/>
                <w:spacing w:val="-6"/>
                <w:sz w:val="20"/>
              </w:rPr>
              <w:t>18,790,030</w:t>
            </w:r>
          </w:p>
        </w:tc>
      </w:tr>
      <w:tr w:rsidR="00983B1D" w:rsidTr="00F009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:rsidR="00983B1D" w:rsidRDefault="00983B1D" w:rsidP="00F059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983B1D" w:rsidRDefault="00983B1D" w:rsidP="00F059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983B1D" w:rsidRDefault="00983B1D" w:rsidP="00F059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03F6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1,239,626,000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6,803,361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1,251,612,669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6,803,361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1,258,416,030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3B1D" w:rsidRPr="00DF667B" w:rsidRDefault="00983B1D" w:rsidP="00F059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03F63">
              <w:rPr>
                <w:rFonts w:ascii="新細明體" w:hAnsi="新細明體"/>
                <w:noProof/>
                <w:spacing w:val="-6"/>
                <w:sz w:val="20"/>
              </w:rPr>
              <w:t>18,790,030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3C15BB" w:rsidSect="00B37216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B1D" w:rsidRDefault="00983B1D">
      <w:r>
        <w:separator/>
      </w:r>
    </w:p>
  </w:endnote>
  <w:endnote w:type="continuationSeparator" w:id="0">
    <w:p w:rsidR="00983B1D" w:rsidRDefault="0098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5681658"/>
      <w:docPartObj>
        <w:docPartGallery w:val="Page Numbers (Bottom of Page)"/>
        <w:docPartUnique/>
      </w:docPartObj>
    </w:sdtPr>
    <w:sdtEndPr/>
    <w:sdtContent>
      <w:sdt>
        <w:sdtPr>
          <w:id w:val="-1758208525"/>
          <w:docPartObj>
            <w:docPartGallery w:val="Page Numbers (Bottom of Page)"/>
            <w:docPartUnique/>
          </w:docPartObj>
        </w:sdtPr>
        <w:sdtEndPr/>
        <w:sdtContent>
          <w:p w:rsidR="00555436" w:rsidRPr="005C3059" w:rsidRDefault="005C3059" w:rsidP="005C3059">
            <w:pPr>
              <w:pStyle w:val="a4"/>
              <w:jc w:val="center"/>
              <w:rPr>
                <w:rFonts w:ascii="標楷體" w:eastAsia="標楷體" w:hAnsi="標楷體"/>
              </w:rPr>
            </w:pPr>
            <w:r w:rsidRPr="008C1FDB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8C1FDB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 w:hint="eastAsia"/>
              </w:rPr>
              <w:t>3</w:t>
            </w:r>
            <w:r w:rsidRPr="008C1FDB">
              <w:rPr>
                <w:rFonts w:ascii="標楷體" w:eastAsia="標楷體" w:hAnsi="標楷體" w:hint="eastAsia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B1D" w:rsidRDefault="00983B1D">
      <w:r>
        <w:separator/>
      </w:r>
    </w:p>
  </w:footnote>
  <w:footnote w:type="continuationSeparator" w:id="0">
    <w:p w:rsidR="00983B1D" w:rsidRDefault="00983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315BFC">
    <w:pPr>
      <w:pStyle w:val="a3"/>
      <w:jc w:val="center"/>
    </w:pPr>
    <w:r w:rsidRPr="00315BFC">
      <w:rPr>
        <w:rFonts w:ascii="標楷體" w:eastAsia="標楷體" w:hAnsi="標楷體" w:hint="eastAsia"/>
        <w:b/>
        <w:spacing w:val="60"/>
        <w:sz w:val="32"/>
        <w:szCs w:val="32"/>
        <w:u w:val="single"/>
      </w:rPr>
      <w:t>三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15BF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15BFC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315BFC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315BFC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Pr="005C3059" w:rsidRDefault="00315BFC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5C3059">
      <w:rPr>
        <w:rFonts w:ascii="標楷體" w:eastAsia="標楷體" w:hint="eastAsia"/>
        <w:b/>
        <w:spacing w:val="60"/>
        <w:sz w:val="32"/>
        <w:u w:val="single"/>
      </w:rPr>
      <w:t>三</w:t>
    </w:r>
    <w:r w:rsidR="003C15BB" w:rsidRPr="005C3059">
      <w:rPr>
        <w:rFonts w:ascii="標楷體" w:eastAsia="標楷體"/>
        <w:b/>
        <w:spacing w:val="60"/>
        <w:sz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5C3059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5C3059">
      <w:rPr>
        <w:rFonts w:ascii="標楷體" w:eastAsia="標楷體" w:hint="eastAsia"/>
        <w:b/>
        <w:spacing w:val="60"/>
        <w:sz w:val="32"/>
        <w:u w:val="single"/>
      </w:rPr>
      <w:t>桃園市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5C3059">
      <w:rPr>
        <w:rFonts w:ascii="標楷體" w:eastAsia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1D"/>
    <w:rsid w:val="000E0216"/>
    <w:rsid w:val="00183F3F"/>
    <w:rsid w:val="00315BFC"/>
    <w:rsid w:val="003C15BB"/>
    <w:rsid w:val="00555436"/>
    <w:rsid w:val="005C3059"/>
    <w:rsid w:val="00983B1D"/>
    <w:rsid w:val="009C47CC"/>
    <w:rsid w:val="00A82CB1"/>
    <w:rsid w:val="00B37216"/>
    <w:rsid w:val="00CB0F10"/>
    <w:rsid w:val="00DF667B"/>
    <w:rsid w:val="00F0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AA0046"/>
  <w15:chartTrackingRefBased/>
  <w15:docId w15:val="{417962D3-B8A8-4E62-82C0-A2BAAE7A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5543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TZPb8M4iN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zTZPb8M4iN歲入來源別總表.dot</Template>
  <TotalTime>20</TotalTime>
  <Pages>1</Pages>
  <Words>125</Words>
  <Characters>340</Characters>
  <Application>Microsoft Office Word</Application>
  <DocSecurity>0</DocSecurity>
  <Lines>2</Lines>
  <Paragraphs>1</Paragraphs>
  <ScaleCrop>false</ScaleCrop>
  <Company>N.A.O.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陳佳蘭</dc:creator>
  <cp:keywords/>
  <cp:lastModifiedBy>廖天生</cp:lastModifiedBy>
  <cp:revision>6</cp:revision>
  <dcterms:created xsi:type="dcterms:W3CDTF">2025-06-05T01:30:00Z</dcterms:created>
  <dcterms:modified xsi:type="dcterms:W3CDTF">2025-06-20T06:07:00Z</dcterms:modified>
</cp:coreProperties>
</file>