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7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427"/>
        <w:gridCol w:w="2836"/>
        <w:gridCol w:w="1417"/>
        <w:gridCol w:w="1559"/>
        <w:gridCol w:w="384"/>
        <w:gridCol w:w="1034"/>
        <w:gridCol w:w="850"/>
        <w:gridCol w:w="1560"/>
        <w:gridCol w:w="1559"/>
        <w:gridCol w:w="1276"/>
        <w:gridCol w:w="850"/>
        <w:gridCol w:w="1559"/>
        <w:gridCol w:w="851"/>
        <w:gridCol w:w="1417"/>
        <w:gridCol w:w="709"/>
        <w:gridCol w:w="1134"/>
        <w:gridCol w:w="709"/>
        <w:gridCol w:w="73"/>
      </w:tblGrid>
      <w:tr w:rsidR="009805FE" w:rsidTr="00C943B8">
        <w:trPr>
          <w:cantSplit/>
          <w:trHeight w:val="270"/>
          <w:tblHeader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1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581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30E9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Tr="0041454C">
        <w:trPr>
          <w:cantSplit/>
          <w:trHeight w:val="270"/>
          <w:tblHeader/>
        </w:trPr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19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81" w:type="dxa"/>
            <w:gridSpan w:val="13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C943B8" w:rsidTr="005E3492">
        <w:trPr>
          <w:cantSplit/>
          <w:tblHeader/>
        </w:trPr>
        <w:tc>
          <w:tcPr>
            <w:tcW w:w="3800" w:type="dxa"/>
            <w:gridSpan w:val="3"/>
            <w:tcBorders>
              <w:left w:val="nil"/>
            </w:tcBorders>
            <w:vAlign w:val="center"/>
          </w:tcPr>
          <w:p w:rsidR="00C943B8" w:rsidRDefault="00C943B8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7" w:type="dxa"/>
            <w:vMerge w:val="restart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387" w:type="dxa"/>
            <w:gridSpan w:val="5"/>
            <w:vAlign w:val="center"/>
          </w:tcPr>
          <w:p w:rsidR="00C943B8" w:rsidRDefault="00C943B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095" w:type="dxa"/>
            <w:gridSpan w:val="5"/>
            <w:vAlign w:val="center"/>
          </w:tcPr>
          <w:p w:rsidR="00C943B8" w:rsidRDefault="00C943B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:rsidR="00C943B8" w:rsidRDefault="00C943B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1916" w:type="dxa"/>
            <w:gridSpan w:val="3"/>
            <w:tcBorders>
              <w:right w:val="nil"/>
            </w:tcBorders>
            <w:vAlign w:val="center"/>
          </w:tcPr>
          <w:p w:rsidR="00C943B8" w:rsidRDefault="00C943B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5E3492" w:rsidTr="005E3492">
        <w:trPr>
          <w:gridAfter w:val="1"/>
          <w:wAfter w:w="73" w:type="dxa"/>
          <w:cantSplit/>
          <w:tblHeader/>
        </w:trPr>
        <w:tc>
          <w:tcPr>
            <w:tcW w:w="537" w:type="dxa"/>
            <w:tcBorders>
              <w:left w:val="nil"/>
            </w:tcBorders>
            <w:vAlign w:val="center"/>
          </w:tcPr>
          <w:p w:rsidR="00C943B8" w:rsidRDefault="00C943B8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27" w:type="dxa"/>
            <w:vAlign w:val="center"/>
          </w:tcPr>
          <w:p w:rsidR="00C943B8" w:rsidRDefault="00C943B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836" w:type="dxa"/>
            <w:vAlign w:val="center"/>
          </w:tcPr>
          <w:p w:rsidR="00C943B8" w:rsidRDefault="00C943B8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17" w:type="dxa"/>
            <w:vMerge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gridSpan w:val="2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850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850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:rsidR="00C943B8" w:rsidRDefault="00C943B8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:rsidR="00C943B8" w:rsidRDefault="00C943B8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:rsidR="00C943B8" w:rsidRDefault="00C943B8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C943B8" w:rsidRDefault="00C943B8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130E97" w:rsidRPr="009676CB" w:rsidRDefault="00130E97" w:rsidP="0068272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130E97" w:rsidRPr="009676CB" w:rsidRDefault="00130E97" w:rsidP="0068272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130E97" w:rsidRPr="009676CB" w:rsidRDefault="00130E97" w:rsidP="0068272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143,200,000,000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137,400,312,541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6,019,825,489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143,420,138,030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137,362,353,630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6,026,607,429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143,388,961,059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188,961,059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0.13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- 31,176,971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- 0.02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130E97" w:rsidRPr="009676CB" w:rsidRDefault="00130E97" w:rsidP="0068272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130E97" w:rsidRPr="009676CB" w:rsidRDefault="00130E97" w:rsidP="0068272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130E97" w:rsidRPr="009676CB" w:rsidRDefault="00130E97" w:rsidP="0068272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82,953,434,000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83,813,965,552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3,881,283,489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87,695,249,041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83,813,965,552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3,881,283,489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87,695,249,041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61.16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4,741,815,041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5.72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30E97" w:rsidRPr="00782A23" w:rsidRDefault="00130E97" w:rsidP="00682720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8502BE">
            <w:pPr>
              <w:ind w:leftChars="199" w:left="47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1,403,138,000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1,861,596,983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1,861,596,983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1,861,596,983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1,861,596,983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458,458,983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32.67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B15A2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B15A2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AF383E" w:rsidRDefault="0009173A" w:rsidP="0009173A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755,821,000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681,418,226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34,101,568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715,519,794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681,418,226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34,101,568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715,519,794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- 40,301,206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- 5.33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B15A2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AF383E" w:rsidRDefault="0009173A" w:rsidP="0009173A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1,477,000,000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1,629,154,933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1,629,154,933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1,629,154,933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1,629,154,933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152,154,933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AF383E" w:rsidRDefault="0009173A" w:rsidP="0009173A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7,200,000,000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7,407,109,363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7,407,109,363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7,407,109,363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7,407,109,363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207,109,363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20,810,000,000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20,027,657,289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20,027,657,289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20,027,657,289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20,027,657,289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- 782,342,711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- 3.76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9,900,000,000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10,101,076,584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10,101,076,584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10,101,076,584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10,101,076,584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201,076,584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1,900,000,000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2,605,726,916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2,605,726,916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2,605,726,916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2,605,726,916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705,726,916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37.14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250,000,000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297,143,997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297,143,997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297,143,997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297,143,997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47,143,997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18.86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39,163,475,000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39,124,288,686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3,847,181,921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42,971,470,607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39,124,288,686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3,847,181,921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42,971,470,607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29.97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3,807,995,607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10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94,000,000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78,792,575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78,792,575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78,792,575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78,792,575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- 15,207,425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- 16.18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2,478,180,000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2,935,377,695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648,807,417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3,584,185,112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2,937,457,345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654,952,975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3,592,410,320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1,114,230,320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44.96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8,225,208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0.23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2,416,959,000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2,796,891,238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648,207,020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3,445,098,258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2,796,891,238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648,207,020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3,445,098,258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2.40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1,028,139,258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42.54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2,121,000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7,507,795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7,507,795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7,507,795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7,507,795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5,386,795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253.97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59,100,000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130,978,662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600,397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131,579,059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133,058,312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6,745,955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139,804,267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80,704,267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136.56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8,225,208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6.25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4,020,506,000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4,527,401,950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22,285,012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4,549,686,962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4,527,401,950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22,285,012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4,549,686,962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529,180,962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13.16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1,301,744,000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1,753,503,022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1,753,503,022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1,753,503,022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1,753,503,022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451,759,022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34.70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2,718,762,000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2,773,898,928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22,285,012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2,796,183,940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2,773,898,928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22,285,012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2,796,183,940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77,421,940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1,638,651,000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1,776,076,734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18,960,531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1,795,037,265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1,776,765,302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19,419,422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1,796,184,724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157,533,724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9.61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1,147,459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0.06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372,273,000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496,330,035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12,157,170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508,487,205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497,018,603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12,616,061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509,634,664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137,361,664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36.90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1,147,459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0.23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1,239,626,000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1,251,612,669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6,803,361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1,258,416,030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1,251,612,669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6,803,361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1,258,416,030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18,790,030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26,752,000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28,134,030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28,134,030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28,134,030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28,134,030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1,382,030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5.17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9,010,000,000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4,010,000,000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4,010,000,000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4,010,000,000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4,010,000,000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- 5,000,000,000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- 55.49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9,010,000,000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4,010,000,000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4,010,000,000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4,010,000,000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4,010,000,000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- 5,000,000,000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- 55.49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40,095,143,000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37,582,131,917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998,956,881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38,581,088,798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37,522,929,783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998,956,881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38,521,886,664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26.87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- 1,573,256,336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- 3.92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- 59,202,134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- 0.15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40,095,143,000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37,582,131,917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998,956,881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38,581,088,798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37,522,929,783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998,956,881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38,521,886,664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26.87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- 1,573,256,336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- 3.92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- 59,202,134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- 0.15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823,122,000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422,232,047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342,845,500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765,077,547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422,232,047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342,845,500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765,077,547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0.53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- 58,044,453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- 7.05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823,122,000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422,232,047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342,845,500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765,077,547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422,232,047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342,845,500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765,077,547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- 58,044,453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- 7.05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676CB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09173A" w:rsidRPr="009676CB" w:rsidRDefault="0009173A" w:rsidP="0009173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9173A" w:rsidRPr="009676CB" w:rsidRDefault="0009173A" w:rsidP="0009173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676CB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2,180,964,000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2,333,126,646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106,686,659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2,439,813,305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2,351,601,651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106,864,150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2,458,465,801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277,501,801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12.72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18,652,496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b/>
                <w:noProof/>
                <w:sz w:val="20"/>
              </w:rPr>
              <w:t>0.76</w:t>
            </w:r>
          </w:p>
        </w:tc>
      </w:tr>
      <w:tr w:rsidR="005E3492" w:rsidRPr="00782A23" w:rsidTr="005E349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73" w:type="dxa"/>
          <w:cantSplit/>
          <w:trHeight w:val="378"/>
        </w:trPr>
        <w:tc>
          <w:tcPr>
            <w:tcW w:w="53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09173A" w:rsidRDefault="0009173A" w:rsidP="0009173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383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9173A" w:rsidRDefault="0009173A" w:rsidP="0009173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383E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2,180,964,000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2,333,126,646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106,686,659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2,439,813,305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2,351,601,651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106,864,150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2,458,465,801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277,501,801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12.72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18,652,496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173A" w:rsidRPr="00782A23" w:rsidRDefault="0009173A" w:rsidP="0009173A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782A23">
              <w:rPr>
                <w:rFonts w:ascii="新細明體" w:eastAsia="標楷體" w:hAnsi="新細明體"/>
                <w:noProof/>
                <w:sz w:val="20"/>
              </w:rPr>
              <w:t>0.76</w:t>
            </w:r>
          </w:p>
        </w:tc>
      </w:tr>
    </w:tbl>
    <w:p w:rsidR="00540A99" w:rsidRDefault="00540A99" w:rsidP="00682720">
      <w:pPr>
        <w:ind w:right="414"/>
        <w:rPr>
          <w:rFonts w:eastAsia="標楷體"/>
          <w:sz w:val="22"/>
        </w:rPr>
      </w:pPr>
    </w:p>
    <w:sectPr w:rsidR="00540A99" w:rsidSect="00365789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AAE" w:rsidRDefault="00592AAE">
      <w:r>
        <w:separator/>
      </w:r>
    </w:p>
  </w:endnote>
  <w:endnote w:type="continuationSeparator" w:id="0">
    <w:p w:rsidR="00592AAE" w:rsidRDefault="0059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787" w:rsidRPr="008C1FDB" w:rsidRDefault="00F44787" w:rsidP="00F44787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9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5E3492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AAE" w:rsidRDefault="00592AAE">
      <w:r>
        <w:separator/>
      </w:r>
    </w:p>
  </w:footnote>
  <w:footnote w:type="continuationSeparator" w:id="0">
    <w:p w:rsidR="00592AAE" w:rsidRDefault="00592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AAE" w:rsidRDefault="00592AAE">
    <w:pPr>
      <w:pStyle w:val="a3"/>
      <w:jc w:val="center"/>
    </w:pPr>
    <w:r w:rsidRPr="00592AA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592AA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92AAE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Pr="00592AA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AAE" w:rsidRPr="002954CA" w:rsidRDefault="0052028A" w:rsidP="00147CE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2954CA">
      <w:rPr>
        <w:rFonts w:ascii="標楷體" w:eastAsia="標楷體" w:hint="eastAsia"/>
        <w:b/>
        <w:spacing w:val="60"/>
        <w:sz w:val="32"/>
        <w:u w:val="single"/>
      </w:rPr>
      <w:t>玖、歲入來源別決算審定總表</w:t>
    </w:r>
  </w:p>
  <w:p w:rsidR="00592AAE" w:rsidRPr="00365789" w:rsidRDefault="00592AAE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365789">
      <w:rPr>
        <w:rFonts w:ascii="標楷體" w:eastAsia="標楷體" w:hint="eastAsia"/>
        <w:b/>
        <w:spacing w:val="60"/>
        <w:sz w:val="32"/>
        <w:u w:val="single"/>
      </w:rPr>
      <w:t>一</w:t>
    </w:r>
    <w:r w:rsidRPr="00365789">
      <w:rPr>
        <w:rFonts w:ascii="標楷體" w:eastAsia="標楷體"/>
        <w:b/>
        <w:spacing w:val="60"/>
        <w:sz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65789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365789">
      <w:rPr>
        <w:rFonts w:ascii="標楷體" w:eastAsia="標楷體" w:hint="eastAsia"/>
        <w:b/>
        <w:spacing w:val="60"/>
        <w:sz w:val="32"/>
        <w:u w:val="single"/>
      </w:rPr>
      <w:t>桃園市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97"/>
    <w:rsid w:val="0004623B"/>
    <w:rsid w:val="0009173A"/>
    <w:rsid w:val="000E5664"/>
    <w:rsid w:val="00101AB3"/>
    <w:rsid w:val="00130E97"/>
    <w:rsid w:val="00147CE6"/>
    <w:rsid w:val="001D7125"/>
    <w:rsid w:val="002954CA"/>
    <w:rsid w:val="00365789"/>
    <w:rsid w:val="00370633"/>
    <w:rsid w:val="0041454C"/>
    <w:rsid w:val="00463DA5"/>
    <w:rsid w:val="00511EB6"/>
    <w:rsid w:val="0052028A"/>
    <w:rsid w:val="00524BB5"/>
    <w:rsid w:val="00525367"/>
    <w:rsid w:val="00540A99"/>
    <w:rsid w:val="005503C0"/>
    <w:rsid w:val="00592AAE"/>
    <w:rsid w:val="005E3492"/>
    <w:rsid w:val="00682720"/>
    <w:rsid w:val="006F4C30"/>
    <w:rsid w:val="00755CE5"/>
    <w:rsid w:val="00782A23"/>
    <w:rsid w:val="0083717B"/>
    <w:rsid w:val="008502BE"/>
    <w:rsid w:val="009805FE"/>
    <w:rsid w:val="00A4632A"/>
    <w:rsid w:val="00AA6668"/>
    <w:rsid w:val="00AB03D5"/>
    <w:rsid w:val="00B15A2A"/>
    <w:rsid w:val="00B83C7F"/>
    <w:rsid w:val="00C52404"/>
    <w:rsid w:val="00C755F2"/>
    <w:rsid w:val="00C943B8"/>
    <w:rsid w:val="00CE054C"/>
    <w:rsid w:val="00CE4379"/>
    <w:rsid w:val="00DB4570"/>
    <w:rsid w:val="00DC035C"/>
    <w:rsid w:val="00DE1C27"/>
    <w:rsid w:val="00E034BD"/>
    <w:rsid w:val="00E1394B"/>
    <w:rsid w:val="00EF0671"/>
    <w:rsid w:val="00F44787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1879FCA9-9F05-4965-96CA-CC1ED157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82720"/>
    <w:rPr>
      <w:kern w:val="2"/>
    </w:rPr>
  </w:style>
  <w:style w:type="paragraph" w:styleId="a6">
    <w:name w:val="Balloon Text"/>
    <w:basedOn w:val="a"/>
    <w:link w:val="a7"/>
    <w:uiPriority w:val="99"/>
    <w:semiHidden/>
    <w:unhideWhenUsed/>
    <w:rsid w:val="00592A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92AA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WU9FfsV4LSsIu3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xWU9FfsV4LSsIu3歲入來源別決算審定表.dot</Template>
  <TotalTime>136</TotalTime>
  <Pages>1</Pages>
  <Words>733</Words>
  <Characters>3388</Characters>
  <Application>Microsoft Office Word</Application>
  <DocSecurity>0</DocSecurity>
  <Lines>28</Lines>
  <Paragraphs>8</Paragraphs>
  <ScaleCrop>false</ScaleCrop>
  <Company>N.A.O.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陳佳蘭</dc:creator>
  <cp:keywords/>
  <cp:lastModifiedBy>廖天生</cp:lastModifiedBy>
  <cp:revision>18</cp:revision>
  <cp:lastPrinted>2025-06-06T05:49:00Z</cp:lastPrinted>
  <dcterms:created xsi:type="dcterms:W3CDTF">2025-06-04T06:14:00Z</dcterms:created>
  <dcterms:modified xsi:type="dcterms:W3CDTF">2025-06-27T08:30:00Z</dcterms:modified>
</cp:coreProperties>
</file>