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11117" w14:textId="77777777" w:rsidR="00D832C5" w:rsidRDefault="00D832C5"/>
    <w:tbl>
      <w:tblPr>
        <w:tblW w:w="2072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296"/>
        <w:gridCol w:w="2551"/>
        <w:gridCol w:w="2552"/>
        <w:gridCol w:w="2551"/>
        <w:gridCol w:w="2552"/>
        <w:gridCol w:w="2551"/>
        <w:gridCol w:w="2552"/>
      </w:tblGrid>
      <w:tr w:rsidR="008D0EAE" w14:paraId="54F9FA5F" w14:textId="77777777" w:rsidTr="00E60F6E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8D0094" w14:textId="77777777" w:rsidR="008D0EAE" w:rsidRPr="001D79E3" w:rsidRDefault="008D0EAE" w:rsidP="00BE326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2B5C0D3A" w14:textId="77777777" w:rsidR="008D0EAE" w:rsidRPr="001D79E3" w:rsidRDefault="008D0EAE" w:rsidP="00BE326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605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05742D49" w14:textId="77777777" w:rsidR="008D0EAE" w:rsidRPr="005C62A3" w:rsidRDefault="008D0EAE" w:rsidP="00BE3267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8D0EAE" w14:paraId="349901F8" w14:textId="77777777" w:rsidTr="00E60F6E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506F8D7" w14:textId="77777777" w:rsidR="008D0EAE" w:rsidRPr="001D79E3" w:rsidRDefault="008D0EAE" w:rsidP="00BE326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4784F9EA" w14:textId="77777777" w:rsidR="008D0EAE" w:rsidRPr="001D79E3" w:rsidRDefault="008D0EAE" w:rsidP="00BE3267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605" w:type="dxa"/>
            <w:gridSpan w:val="7"/>
            <w:vMerge/>
            <w:tcBorders>
              <w:left w:val="nil"/>
            </w:tcBorders>
            <w:vAlign w:val="center"/>
          </w:tcPr>
          <w:p w14:paraId="53746D7C" w14:textId="77777777" w:rsidR="008D0EAE" w:rsidRPr="00CC0D84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8D0EAE" w14:paraId="22F2E24E" w14:textId="77777777" w:rsidTr="00E60F6E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6CED4B5A" w14:textId="77777777" w:rsidR="008D0EAE" w:rsidRDefault="008D0EAE" w:rsidP="00BE3267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6670A7BD" w14:textId="77777777" w:rsidR="008D0EAE" w:rsidRDefault="008D0EAE" w:rsidP="00BE3267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507" w:type="dxa"/>
            <w:gridSpan w:val="2"/>
            <w:vAlign w:val="center"/>
          </w:tcPr>
          <w:p w14:paraId="792B68C4" w14:textId="77777777" w:rsidR="00125571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桃園市議會</w:t>
            </w:r>
          </w:p>
          <w:p w14:paraId="0ADFFB2B" w14:textId="4A780382" w:rsidR="008D0EAE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551" w:type="dxa"/>
            <w:vAlign w:val="center"/>
          </w:tcPr>
          <w:p w14:paraId="0949C030" w14:textId="77777777" w:rsidR="00125571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4DB35D9D" w14:textId="115F1F8B" w:rsidR="008D0EAE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552" w:type="dxa"/>
            <w:vAlign w:val="center"/>
          </w:tcPr>
          <w:p w14:paraId="4A1C3EAF" w14:textId="77777777" w:rsidR="00123F7C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751B2454" w14:textId="4C17DA3D" w:rsidR="008D0EAE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民政局主管</w:t>
            </w:r>
          </w:p>
        </w:tc>
        <w:tc>
          <w:tcPr>
            <w:tcW w:w="2551" w:type="dxa"/>
            <w:vAlign w:val="center"/>
          </w:tcPr>
          <w:p w14:paraId="134F4F72" w14:textId="77777777" w:rsidR="00123F7C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2D4D919E" w14:textId="389DA853" w:rsidR="008D0EAE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地政局主管</w:t>
            </w:r>
          </w:p>
        </w:tc>
        <w:tc>
          <w:tcPr>
            <w:tcW w:w="2552" w:type="dxa"/>
            <w:vAlign w:val="center"/>
          </w:tcPr>
          <w:p w14:paraId="0BCC6306" w14:textId="77777777" w:rsidR="00123F7C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13D831D8" w14:textId="64A79357" w:rsidR="008D0EAE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551" w:type="dxa"/>
            <w:vAlign w:val="center"/>
          </w:tcPr>
          <w:p w14:paraId="7B76D684" w14:textId="77777777" w:rsidR="00123F7C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67FCDDF8" w14:textId="3AFF9EAB" w:rsidR="008D0EAE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地方稅務局主管</w:t>
            </w:r>
          </w:p>
        </w:tc>
        <w:tc>
          <w:tcPr>
            <w:tcW w:w="2552" w:type="dxa"/>
            <w:vAlign w:val="center"/>
          </w:tcPr>
          <w:p w14:paraId="2964E4CD" w14:textId="77777777" w:rsidR="00123F7C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6ADC5D44" w14:textId="19108256" w:rsidR="008D0EAE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教育局主管</w:t>
            </w:r>
          </w:p>
        </w:tc>
      </w:tr>
      <w:tr w:rsidR="008D0EAE" w:rsidRPr="00FA1035" w14:paraId="7F0DC42E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AE093B0" w14:textId="77777777" w:rsidR="008D0EAE" w:rsidRPr="00FA1035" w:rsidRDefault="008D0EAE" w:rsidP="00BE3267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A1035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748EC078" w14:textId="77777777" w:rsidR="008D0EAE" w:rsidRPr="00FA1035" w:rsidRDefault="008D0EAE" w:rsidP="00BE326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A1035">
              <w:rPr>
                <w:rFonts w:ascii="新細明體" w:hAnsi="新細明體"/>
                <w:b/>
                <w:noProof/>
                <w:sz w:val="20"/>
              </w:rPr>
              <w:t>665,878,779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7AAD43" w14:textId="77777777" w:rsidR="008D0EAE" w:rsidRPr="00FA1035" w:rsidRDefault="008D0EAE" w:rsidP="00BE326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A1035">
              <w:rPr>
                <w:rFonts w:ascii="新細明體" w:hAnsi="新細明體"/>
                <w:b/>
                <w:noProof/>
                <w:sz w:val="20"/>
              </w:rPr>
              <w:t>9,223,802,922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55ABF2" w14:textId="77777777" w:rsidR="008D0EAE" w:rsidRPr="00FA1035" w:rsidRDefault="008D0EAE" w:rsidP="00BE326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A1035">
              <w:rPr>
                <w:rFonts w:ascii="新細明體" w:hAnsi="新細明體"/>
                <w:b/>
                <w:noProof/>
                <w:sz w:val="20"/>
              </w:rPr>
              <w:t>2,038,187,360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B23D20" w14:textId="77777777" w:rsidR="008D0EAE" w:rsidRPr="00FA1035" w:rsidRDefault="008D0EAE" w:rsidP="00BE326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A1035">
              <w:rPr>
                <w:rFonts w:ascii="新細明體" w:hAnsi="新細明體"/>
                <w:b/>
                <w:noProof/>
                <w:sz w:val="20"/>
              </w:rPr>
              <w:t>1,378,937,752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DFE924" w14:textId="77777777" w:rsidR="008D0EAE" w:rsidRPr="00FA1035" w:rsidRDefault="008D0EAE" w:rsidP="00BE326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A1035">
              <w:rPr>
                <w:rFonts w:ascii="新細明體" w:hAnsi="新細明體"/>
                <w:b/>
                <w:noProof/>
                <w:sz w:val="20"/>
              </w:rPr>
              <w:t>3,434,709,294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FFCEDC" w14:textId="77777777" w:rsidR="008D0EAE" w:rsidRPr="00FA1035" w:rsidRDefault="008D0EAE" w:rsidP="00BE326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A1035">
              <w:rPr>
                <w:rFonts w:ascii="新細明體" w:hAnsi="新細明體"/>
                <w:b/>
                <w:noProof/>
                <w:sz w:val="20"/>
              </w:rPr>
              <w:t>682,337,884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AFC461" w14:textId="77777777" w:rsidR="008D0EAE" w:rsidRPr="00FA1035" w:rsidRDefault="008D0EAE" w:rsidP="00BE326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FA1035">
              <w:rPr>
                <w:rFonts w:ascii="新細明體" w:hAnsi="新細明體"/>
                <w:b/>
                <w:noProof/>
                <w:sz w:val="20"/>
              </w:rPr>
              <w:t>55,444,578,554</w:t>
            </w:r>
          </w:p>
        </w:tc>
      </w:tr>
      <w:tr w:rsidR="00123F7C" w:rsidRPr="00FA1035" w14:paraId="71AD0B03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A42AD41" w14:textId="3DCAE47F" w:rsidR="00123F7C" w:rsidRPr="00FA1035" w:rsidRDefault="00123F7C" w:rsidP="00123F7C">
            <w:pPr>
              <w:spacing w:line="240" w:lineRule="exact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FD32C3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9"/>
              </w:rPr>
              <w:t>立法支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9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1AFD7EC4" w14:textId="531CC976" w:rsidR="00123F7C" w:rsidRPr="00FA1035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665,878,779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9F4EB1D" w14:textId="1269A623" w:rsidR="00123F7C" w:rsidRPr="00FA1035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3EC7D12" w14:textId="7A174043" w:rsidR="00123F7C" w:rsidRPr="00FA1035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86E497" w14:textId="69094957" w:rsidR="00123F7C" w:rsidRPr="00FA1035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FC78E1" w14:textId="244F8A50" w:rsidR="00123F7C" w:rsidRPr="00FA1035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B62BAC" w14:textId="1A79F4A2" w:rsidR="00123F7C" w:rsidRPr="00FA1035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B660D0" w14:textId="53AAAEF6" w:rsidR="00123F7C" w:rsidRPr="00FA1035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409C626F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E2C1E28" w14:textId="093FFE54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FD32C3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022"/>
              </w:rPr>
              <w:t>行政支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022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0D8DD1B5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B2B2D2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1,015,295,430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682E042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5E1FFC6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A1E0075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0464D0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9C775F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3536CD22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A2B766E" w14:textId="770C85D6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023"/>
              </w:rPr>
              <w:t>民政支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023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106B12C3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BB6A2D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3,794,693,562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EE5280D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929,206,519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3E3D30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1,378,937,752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BE1255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3,434,709,294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4D2340C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23A327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5F7829CC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2687383" w14:textId="36775678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C052AF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024"/>
              </w:rPr>
              <w:t>警政支</w:t>
            </w:r>
            <w:r w:rsidRPr="00C052AF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024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4C241A1E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0ACD36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6F6210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11EAAA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7642FFC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91A12C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2E111E5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69BE3F40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FE86C60" w14:textId="1B3D153C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4"/>
              </w:rPr>
              <w:t>財務支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4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32925C9E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F7E6A7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58528F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641322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D3F01BA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321882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682,337,884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DE30832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5939307C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28D7954" w14:textId="116457E5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5"/>
              </w:rPr>
              <w:t>教育支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5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487467C1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BD2198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BE8CD3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2D54DD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11D96CC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2EFB41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069E313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54,534,440,477</w:t>
            </w:r>
          </w:p>
        </w:tc>
      </w:tr>
      <w:tr w:rsidR="00123F7C" w14:paraId="05658577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205E40F" w14:textId="518CAF67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6"/>
              </w:rPr>
              <w:t>文化支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6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370AD337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55AE90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387,199,925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16A307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1,108,980,841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6791FC9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FC50622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893551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ECF6514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910,138,077</w:t>
            </w:r>
          </w:p>
        </w:tc>
      </w:tr>
      <w:tr w:rsidR="00123F7C" w14:paraId="71E04662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2BDC780" w14:textId="1D31D9A3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7"/>
              </w:rPr>
              <w:t>農業支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7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659B45DA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D3998F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0B6C2DE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5E6FCE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F3EB4F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96F563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150BFF0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5473417E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3F90288" w14:textId="1C77062D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8"/>
              </w:rPr>
              <w:t>工業支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8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42E2E8A8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604594A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3,580,132,012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E220B5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0D9BC4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21D8A23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495C0D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5D1172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2971F9F7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4A45B02" w14:textId="77777777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244052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9118"/>
              </w:rPr>
              <w:t>交通支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9118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10444C92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3A45A5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18EA529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62BDAE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13A75C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084FFD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9F14F0A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5E16FA54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48F4F93" w14:textId="77777777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244052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0" w:id="-701349117"/>
              </w:rPr>
              <w:t>其他經濟服務支</w:t>
            </w:r>
            <w:r w:rsidRPr="0024405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40" w:id="-701349117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58EC81E2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3F9FE2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E56058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ADCF22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7F029EA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84B254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B9FC76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3DFCC1B6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28E62F3" w14:textId="77777777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4"/>
              </w:rPr>
              <w:t>社會保險支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4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1B76D67A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90EC3C3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78E796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590D80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67E78D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2AF652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238896C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14507D04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4A035EA" w14:textId="77777777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3"/>
              </w:rPr>
              <w:t>社會救助支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3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314120D5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956884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0D76153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BD9109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71BE9F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AA7DA7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5A349BB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17FE40BD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ED8B7E0" w14:textId="77777777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2"/>
              </w:rPr>
              <w:t>福利服務支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2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0B12F9C6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04DBE5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446,364,973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74DE85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8977C0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1C3B5A7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1C844A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D0BC7D7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61720C65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0064248" w14:textId="77777777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1"/>
              </w:rPr>
              <w:t>國民就業支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1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5B29750C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7C27FC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16CFCF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2EE2D6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5C0ECC8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48819C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9A1060D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0128064B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F525934" w14:textId="77777777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0"/>
              </w:rPr>
              <w:t>醫療保健支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0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453509EA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CA30C0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DBCE7F4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1B49F0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8F07546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CFC64A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F6BFC6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604C02C4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7862C48" w14:textId="77777777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59"/>
              </w:rPr>
              <w:t>環境保護支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9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715DB978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A12AF4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F99DF1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2D1572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B9C89A8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59EAAB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78C66AD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1D6C5F89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F130639" w14:textId="77777777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58"/>
              </w:rPr>
              <w:t>社區發展支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8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77E29D8F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C36385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1CDC6CD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506602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D665C21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E92C23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4F25DC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78F26C72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199D2D9" w14:textId="77777777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244052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0" w:id="-701348857"/>
              </w:rPr>
              <w:t>退休撫卹給付支</w:t>
            </w:r>
            <w:r w:rsidRPr="0024405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40" w:id="-701348857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653AC4FE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A42F46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B65298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8B539C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13389A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6F36DF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98FB6E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73F6FB2F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737482E" w14:textId="77777777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56"/>
              </w:rPr>
              <w:t>債務付息支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6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6ED8BC70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C20994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F63408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936D266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327570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D0101E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A074536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23F7C" w14:paraId="2BBE329D" w14:textId="77777777" w:rsidTr="00E60F6E">
        <w:tblPrEx>
          <w:tblBorders>
            <w:insideH w:val="none" w:sz="0" w:space="0" w:color="auto"/>
          </w:tblBorders>
        </w:tblPrEx>
        <w:trPr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50F40B8" w14:textId="77777777" w:rsidR="00123F7C" w:rsidRDefault="00123F7C" w:rsidP="00123F7C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244052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8855"/>
              </w:rPr>
              <w:t>其他支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5"/>
              </w:rPr>
              <w:t>出</w:t>
            </w:r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1532BC6C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732C16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117,020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B6F3251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EA1D9A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7E5E10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EB395E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C04B5C6" w14:textId="77777777" w:rsidR="00123F7C" w:rsidRDefault="00123F7C" w:rsidP="00123F7C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AA88807" w14:textId="77777777" w:rsidR="008D0EAE" w:rsidRDefault="008D0EAE" w:rsidP="008D0EAE"/>
    <w:p w14:paraId="6D99B494" w14:textId="636D7C00" w:rsidR="008C1FDB" w:rsidRDefault="008C1FDB" w:rsidP="008D0EAE"/>
    <w:p w14:paraId="0DD23908" w14:textId="77777777" w:rsidR="008C1FDB" w:rsidRPr="008C1FDB" w:rsidRDefault="008C1FDB" w:rsidP="008C1FDB"/>
    <w:p w14:paraId="13088071" w14:textId="77777777" w:rsidR="008C1FDB" w:rsidRPr="008C1FDB" w:rsidRDefault="008C1FDB" w:rsidP="008C1FDB"/>
    <w:p w14:paraId="1581AB2C" w14:textId="77777777" w:rsidR="008C1FDB" w:rsidRPr="008C1FDB" w:rsidRDefault="008C1FDB" w:rsidP="008C1FDB"/>
    <w:p w14:paraId="01EF1B6E" w14:textId="77777777" w:rsidR="008C1FDB" w:rsidRPr="008C1FDB" w:rsidRDefault="008C1FDB" w:rsidP="008C1FDB"/>
    <w:p w14:paraId="7AD2BB0E" w14:textId="77777777" w:rsidR="008C1FDB" w:rsidRPr="008C1FDB" w:rsidRDefault="008C1FDB" w:rsidP="008C1FDB"/>
    <w:p w14:paraId="7A3AE649" w14:textId="48FD51D3" w:rsidR="008C1FDB" w:rsidRDefault="008C1FDB" w:rsidP="008D0EAE"/>
    <w:p w14:paraId="65598943" w14:textId="3C7B87B4" w:rsidR="001169DD" w:rsidRDefault="008C1FDB" w:rsidP="001169DD">
      <w:pPr>
        <w:tabs>
          <w:tab w:val="left" w:pos="10905"/>
        </w:tabs>
      </w:pPr>
      <w:r>
        <w:tab/>
      </w:r>
    </w:p>
    <w:p w14:paraId="7777B721" w14:textId="37156F14" w:rsidR="00375B73" w:rsidRDefault="00375B73" w:rsidP="001169DD">
      <w:pPr>
        <w:tabs>
          <w:tab w:val="left" w:pos="10905"/>
        </w:tabs>
      </w:pPr>
    </w:p>
    <w:p w14:paraId="7CD34BAF" w14:textId="77777777" w:rsidR="00375B73" w:rsidRPr="00375B73" w:rsidRDefault="00375B73" w:rsidP="00375B73"/>
    <w:p w14:paraId="7EBB0C20" w14:textId="4395BA38" w:rsidR="002233F3" w:rsidRDefault="002233F3" w:rsidP="001169DD">
      <w:pPr>
        <w:tabs>
          <w:tab w:val="left" w:pos="10905"/>
        </w:tabs>
      </w:pPr>
    </w:p>
    <w:p w14:paraId="14386EF7" w14:textId="77777777" w:rsidR="002233F3" w:rsidRPr="002233F3" w:rsidRDefault="002233F3" w:rsidP="002233F3"/>
    <w:p w14:paraId="7BB83A8E" w14:textId="77777777" w:rsidR="002233F3" w:rsidRPr="002233F3" w:rsidRDefault="002233F3" w:rsidP="002233F3"/>
    <w:p w14:paraId="662C12F9" w14:textId="77777777" w:rsidR="002233F3" w:rsidRPr="002233F3" w:rsidRDefault="002233F3" w:rsidP="002233F3"/>
    <w:p w14:paraId="1F54AF11" w14:textId="77777777" w:rsidR="002233F3" w:rsidRPr="002233F3" w:rsidRDefault="002233F3" w:rsidP="002233F3"/>
    <w:p w14:paraId="659CE11A" w14:textId="77777777" w:rsidR="002233F3" w:rsidRPr="002233F3" w:rsidRDefault="002233F3" w:rsidP="002233F3"/>
    <w:p w14:paraId="6215CEAF" w14:textId="4E748AE5" w:rsidR="00894ABF" w:rsidRPr="002233F3" w:rsidRDefault="002233F3" w:rsidP="002233F3">
      <w:pPr>
        <w:tabs>
          <w:tab w:val="center" w:pos="10347"/>
        </w:tabs>
        <w:sectPr w:rsidR="00894ABF" w:rsidRPr="002233F3" w:rsidSect="00894ABF">
          <w:headerReference w:type="default" r:id="rId7"/>
          <w:footerReference w:type="default" r:id="rId8"/>
          <w:headerReference w:type="first" r:id="rId9"/>
          <w:footerReference w:type="first" r:id="rId10"/>
          <w:pgSz w:w="23814" w:h="16840" w:orient="landscape" w:code="8"/>
          <w:pgMar w:top="567" w:right="1418" w:bottom="567" w:left="1418" w:header="567" w:footer="567" w:gutter="284"/>
          <w:cols w:space="425"/>
          <w:docGrid w:type="lines" w:linePitch="360"/>
        </w:sectPr>
      </w:pPr>
      <w:r>
        <w:tab/>
      </w:r>
    </w:p>
    <w:p w14:paraId="6A137F50" w14:textId="54BA00BC" w:rsidR="008D0EAE" w:rsidRPr="008D0EAE" w:rsidRDefault="008D0EAE" w:rsidP="001169DD">
      <w:pPr>
        <w:tabs>
          <w:tab w:val="left" w:pos="10905"/>
        </w:tabs>
      </w:pPr>
    </w:p>
    <w:tbl>
      <w:tblPr>
        <w:tblW w:w="2064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133"/>
        <w:gridCol w:w="2418"/>
        <w:gridCol w:w="2350"/>
        <w:gridCol w:w="2551"/>
        <w:gridCol w:w="2551"/>
        <w:gridCol w:w="2551"/>
        <w:gridCol w:w="2551"/>
        <w:gridCol w:w="2554"/>
        <w:gridCol w:w="79"/>
      </w:tblGrid>
      <w:tr w:rsidR="008D0EAE" w14:paraId="492F90A2" w14:textId="77777777" w:rsidTr="00C052AF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B17293" w14:textId="77777777" w:rsidR="008D0EAE" w:rsidRPr="001D79E3" w:rsidRDefault="008D0EAE" w:rsidP="00BE326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7E853EF3" w14:textId="77777777" w:rsidR="008D0EAE" w:rsidRPr="001D79E3" w:rsidRDefault="008D0EAE" w:rsidP="00BE326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7605" w:type="dxa"/>
            <w:gridSpan w:val="8"/>
            <w:vMerge w:val="restart"/>
            <w:tcBorders>
              <w:top w:val="nil"/>
              <w:left w:val="nil"/>
            </w:tcBorders>
            <w:vAlign w:val="bottom"/>
          </w:tcPr>
          <w:p w14:paraId="58CCF067" w14:textId="77777777" w:rsidR="008D0EAE" w:rsidRPr="005C62A3" w:rsidRDefault="008D0EAE" w:rsidP="00BE3267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8D0EAE" w14:paraId="072656B6" w14:textId="77777777" w:rsidTr="00C052AF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0CC824D" w14:textId="77777777" w:rsidR="008D0EAE" w:rsidRPr="001D79E3" w:rsidRDefault="008D0EAE" w:rsidP="00BE326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551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00AF8996" w14:textId="77777777" w:rsidR="008D0EAE" w:rsidRPr="001D79E3" w:rsidRDefault="008D0EAE" w:rsidP="00BE3267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7605" w:type="dxa"/>
            <w:gridSpan w:val="8"/>
            <w:vMerge/>
            <w:tcBorders>
              <w:left w:val="nil"/>
            </w:tcBorders>
            <w:vAlign w:val="center"/>
          </w:tcPr>
          <w:p w14:paraId="693DE926" w14:textId="77777777" w:rsidR="008D0EAE" w:rsidRPr="00CC0D84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8D0EAE" w14:paraId="13CB5166" w14:textId="77777777" w:rsidTr="00C052AF">
        <w:trPr>
          <w:gridAfter w:val="1"/>
          <w:wAfter w:w="79" w:type="dxa"/>
        </w:trPr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64D94561" w14:textId="77777777" w:rsidR="008D0EAE" w:rsidRDefault="008D0EAE" w:rsidP="00BE3267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7E477C17" w14:textId="77777777" w:rsidR="008D0EAE" w:rsidRDefault="008D0EAE" w:rsidP="00BE3267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551" w:type="dxa"/>
            <w:gridSpan w:val="2"/>
            <w:vAlign w:val="center"/>
          </w:tcPr>
          <w:p w14:paraId="0713200B" w14:textId="77777777" w:rsidR="00123F7C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1770871A" w14:textId="1EAA51DC" w:rsidR="008D0EAE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2350" w:type="dxa"/>
            <w:vAlign w:val="center"/>
          </w:tcPr>
          <w:p w14:paraId="1EFE33CF" w14:textId="77777777" w:rsidR="00123F7C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52FBB6F4" w14:textId="03C1058A" w:rsidR="008D0EAE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農業局主管</w:t>
            </w:r>
          </w:p>
        </w:tc>
        <w:tc>
          <w:tcPr>
            <w:tcW w:w="2551" w:type="dxa"/>
            <w:vAlign w:val="center"/>
          </w:tcPr>
          <w:p w14:paraId="0992139D" w14:textId="77777777" w:rsidR="00123F7C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1DA6858F" w14:textId="19165A47" w:rsidR="008D0EAE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交通局主管</w:t>
            </w:r>
          </w:p>
        </w:tc>
        <w:tc>
          <w:tcPr>
            <w:tcW w:w="2551" w:type="dxa"/>
            <w:vAlign w:val="center"/>
          </w:tcPr>
          <w:p w14:paraId="5FC5D9F6" w14:textId="77777777" w:rsidR="00123F7C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185E8D67" w14:textId="44071BE4" w:rsidR="008D0EAE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觀光旅遊局主管</w:t>
            </w:r>
          </w:p>
        </w:tc>
        <w:tc>
          <w:tcPr>
            <w:tcW w:w="2551" w:type="dxa"/>
            <w:vAlign w:val="center"/>
          </w:tcPr>
          <w:p w14:paraId="081CBBF4" w14:textId="77777777" w:rsidR="00123F7C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7E6362B5" w14:textId="44478DEE" w:rsidR="008D0EAE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2551" w:type="dxa"/>
            <w:vAlign w:val="center"/>
          </w:tcPr>
          <w:p w14:paraId="68A6954C" w14:textId="77777777" w:rsidR="00123F7C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45CEC618" w14:textId="516346F9" w:rsidR="008D0EAE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554" w:type="dxa"/>
            <w:vAlign w:val="center"/>
          </w:tcPr>
          <w:p w14:paraId="60C5B0EB" w14:textId="77777777" w:rsidR="00123F7C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289268CD" w14:textId="59BA7274" w:rsidR="008D0EAE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</w:tr>
      <w:tr w:rsidR="008D0EAE" w:rsidRPr="0038229E" w14:paraId="40091B91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9FE701F" w14:textId="77777777" w:rsidR="008D0EAE" w:rsidRPr="0038229E" w:rsidRDefault="008D0EAE" w:rsidP="00BE3267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8229E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1204CB3" w14:textId="77777777" w:rsidR="008D0EAE" w:rsidRPr="0038229E" w:rsidRDefault="008D0EAE" w:rsidP="00BE326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29E">
              <w:rPr>
                <w:rFonts w:ascii="新細明體" w:hAnsi="新細明體"/>
                <w:b/>
                <w:noProof/>
                <w:sz w:val="20"/>
              </w:rPr>
              <w:t>2,548,426,489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F2B372F" w14:textId="77777777" w:rsidR="008D0EAE" w:rsidRPr="0038229E" w:rsidRDefault="008D0EAE" w:rsidP="00BE326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29E">
              <w:rPr>
                <w:rFonts w:ascii="新細明體" w:hAnsi="新細明體"/>
                <w:b/>
                <w:noProof/>
                <w:sz w:val="20"/>
              </w:rPr>
              <w:t>2,554,587,229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7F0DCD7" w14:textId="77777777" w:rsidR="008D0EAE" w:rsidRPr="0038229E" w:rsidRDefault="008D0EAE" w:rsidP="00BE326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29E">
              <w:rPr>
                <w:rFonts w:ascii="新細明體" w:hAnsi="新細明體"/>
                <w:b/>
                <w:noProof/>
                <w:sz w:val="20"/>
              </w:rPr>
              <w:t>3,360,449,734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E550AFB" w14:textId="77777777" w:rsidR="008D0EAE" w:rsidRPr="0038229E" w:rsidRDefault="008D0EAE" w:rsidP="00BE326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29E">
              <w:rPr>
                <w:rFonts w:ascii="新細明體" w:hAnsi="新細明體"/>
                <w:b/>
                <w:noProof/>
                <w:sz w:val="20"/>
              </w:rPr>
              <w:t>823,342,635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932828" w14:textId="77777777" w:rsidR="008D0EAE" w:rsidRPr="0038229E" w:rsidRDefault="008D0EAE" w:rsidP="00BE326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29E">
              <w:rPr>
                <w:rFonts w:ascii="新細明體" w:hAnsi="新細明體"/>
                <w:b/>
                <w:noProof/>
                <w:sz w:val="20"/>
              </w:rPr>
              <w:t>2,627,912,887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7872CD" w14:textId="77777777" w:rsidR="008D0EAE" w:rsidRPr="0038229E" w:rsidRDefault="008D0EAE" w:rsidP="00BE326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29E">
              <w:rPr>
                <w:rFonts w:ascii="新細明體" w:hAnsi="新細明體"/>
                <w:b/>
                <w:noProof/>
                <w:sz w:val="20"/>
              </w:rPr>
              <w:t>5,880,118,317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6D90E5F" w14:textId="77777777" w:rsidR="008D0EAE" w:rsidRPr="0038229E" w:rsidRDefault="008D0EAE" w:rsidP="00BE3267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29E">
              <w:rPr>
                <w:rFonts w:ascii="新細明體" w:hAnsi="新細明體"/>
                <w:b/>
                <w:noProof/>
                <w:sz w:val="20"/>
              </w:rPr>
              <w:t>9,551,360,900</w:t>
            </w:r>
          </w:p>
        </w:tc>
      </w:tr>
      <w:tr w:rsidR="00263B1A" w14:paraId="038C16BC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9E967CB" w14:textId="7843EA38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FD32C3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9"/>
              </w:rPr>
              <w:t>立法支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9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2A3FA8B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73869B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3D8220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B5F93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277D7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06069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436C0B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4097E247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8736756" w14:textId="4435ED3B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FD32C3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022"/>
              </w:rPr>
              <w:t>行政支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022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E502A0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4693BF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2D478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1D914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5B5A9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AF07C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DC95A3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4B503E96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680C5F6" w14:textId="597AE907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023"/>
              </w:rPr>
              <w:t>民政支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023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6537273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FE923D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105F9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30336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316A9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D3BB3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CC2E17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69686160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07DEEB6" w14:textId="5505E974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024"/>
              </w:rPr>
              <w:t>警政支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024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5A3B9D5F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C113CE0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591E6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F0957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5A2985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BA746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1118D5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9,551,360,900</w:t>
            </w:r>
          </w:p>
        </w:tc>
      </w:tr>
      <w:tr w:rsidR="00263B1A" w14:paraId="4524BDB8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46C9C1B" w14:textId="6B22461E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4"/>
              </w:rPr>
              <w:t>財務支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4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5AD97C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FA5145F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0B613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9E747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E6FD7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B97220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000AE1F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41395D3F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D8F093F" w14:textId="29FA6860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5"/>
              </w:rPr>
              <w:t>教育支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5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636281B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5171C6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AA5E5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F2C452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62299F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E39C9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EFA3E6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3D4750CE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0BB1393" w14:textId="69B7E4E7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6"/>
              </w:rPr>
              <w:t>文化支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6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3EAD880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2,548,426,489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380882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F34DD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FD90D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EA94A6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F97951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53FD7D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3C852484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3F3CD8B" w14:textId="6B06DDC5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7"/>
              </w:rPr>
              <w:t>農業支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7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6B213E1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558B8A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1,899,027,554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B18C1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58B7C2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8E600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078CA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4AB591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7308A301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AD6A408" w14:textId="4593D123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8"/>
              </w:rPr>
              <w:t>工業支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8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775FBD1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EE5202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10208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BC03F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F1651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C0D47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AA3A54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0C59125A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D625447" w14:textId="544FF6D0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244052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9118"/>
              </w:rPr>
              <w:t>交通支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9118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047E57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13AA62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04E82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3,360,449,734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4C078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C97F3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9222B2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EDE972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57A7B846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021CB1B" w14:textId="48D9711B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244052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0" w:id="-701349117"/>
              </w:rPr>
              <w:t>其他經濟服務支</w:t>
            </w:r>
            <w:r w:rsidRPr="0024405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40" w:id="-701349117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B799E6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3BFB0B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EB0C4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343220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823,342,635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7CB09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8F997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AFEAFB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01C092CD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855497E" w14:textId="7D818F8F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4"/>
              </w:rPr>
              <w:t>社會保險支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4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5AF14E7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65C60C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655,559,675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0F9B6E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6EB1C5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4AA9CE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0513FD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80A648F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33B2F838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3CC7593" w14:textId="7357BC61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3"/>
              </w:rPr>
              <w:t>社會救助支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3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65C75D9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C5E953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38F48A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AE226A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F27AB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59827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1EFB30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6EECE863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3E9416D" w14:textId="2428E18A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2"/>
              </w:rPr>
              <w:t>福利服務支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2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567FDE9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28A572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3DBA3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1DF4C0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4344A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AD07B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B0DE3E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6E7CE1EA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19C0525" w14:textId="615DB91A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1"/>
              </w:rPr>
              <w:t>國民就業支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1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297E1490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4E7B40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7F2309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3F8FC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7B036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3F79C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E2F0FC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49C72633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7F3B6D5" w14:textId="1A55E7CD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0"/>
              </w:rPr>
              <w:t>醫療保健支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0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6BB9E7B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5FB254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D11D6F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62F79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AC1A55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2,627,912,887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F0BEA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BCE70B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6D2EAEA6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81146D2" w14:textId="621DA8AD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59"/>
              </w:rPr>
              <w:t>環境保護支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9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49D6CD6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0924CC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97FA6F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6F382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C958F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6651F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5,880,118,317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46476CF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10629121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2EF1323" w14:textId="004E037A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58"/>
              </w:rPr>
              <w:t>社區發展支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8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18BDF0DF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9CE559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B6F6C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526C1A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DF2F4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F2699C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6E73ED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49D140AC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0665C5B" w14:textId="1E90CB88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244052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0" w:id="-701348857"/>
              </w:rPr>
              <w:t>退休撫卹給付支</w:t>
            </w:r>
            <w:r w:rsidRPr="0024405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40" w:id="-701348857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61F1DFD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724C0E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082AB0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5A8F8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94230E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5ABA3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2A61DC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356187D9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BAAD71B" w14:textId="3A20D21E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56"/>
              </w:rPr>
              <w:t>債務付息支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6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640B11B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7B4149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285CC2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F5C6F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CDEC0A2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90C49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4D2C87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63B1A" w14:paraId="54D130B2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9" w:type="dxa"/>
          <w:trHeight w:val="325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9A56B04" w14:textId="11073651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244052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8855"/>
              </w:rPr>
              <w:t>其他支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5"/>
              </w:rPr>
              <w:t>出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5A077AD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BFFF2F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184F9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B2ECE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378D4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34709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FD0B58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189DE5BF" w14:textId="1D933241" w:rsidR="002233F3" w:rsidRDefault="002233F3" w:rsidP="008D0EAE"/>
    <w:p w14:paraId="3E499E66" w14:textId="77777777" w:rsidR="002233F3" w:rsidRPr="002233F3" w:rsidRDefault="002233F3" w:rsidP="002233F3"/>
    <w:p w14:paraId="461CFCE5" w14:textId="77777777" w:rsidR="002233F3" w:rsidRPr="002233F3" w:rsidRDefault="002233F3" w:rsidP="002233F3"/>
    <w:p w14:paraId="7499A5F8" w14:textId="77777777" w:rsidR="002233F3" w:rsidRPr="002233F3" w:rsidRDefault="002233F3" w:rsidP="002233F3"/>
    <w:p w14:paraId="036316FC" w14:textId="77777777" w:rsidR="002233F3" w:rsidRPr="002233F3" w:rsidRDefault="002233F3" w:rsidP="002233F3"/>
    <w:p w14:paraId="320370C7" w14:textId="77777777" w:rsidR="002233F3" w:rsidRPr="002233F3" w:rsidRDefault="002233F3" w:rsidP="002233F3"/>
    <w:p w14:paraId="2CB13F35" w14:textId="77777777" w:rsidR="002233F3" w:rsidRPr="002233F3" w:rsidRDefault="002233F3" w:rsidP="002233F3"/>
    <w:p w14:paraId="793759DD" w14:textId="77777777" w:rsidR="002233F3" w:rsidRPr="002233F3" w:rsidRDefault="002233F3" w:rsidP="002233F3"/>
    <w:p w14:paraId="445BAA20" w14:textId="77777777" w:rsidR="002233F3" w:rsidRPr="002233F3" w:rsidRDefault="002233F3" w:rsidP="002233F3"/>
    <w:p w14:paraId="3BDF44A8" w14:textId="77777777" w:rsidR="002233F3" w:rsidRPr="002233F3" w:rsidRDefault="002233F3" w:rsidP="002233F3"/>
    <w:p w14:paraId="2DE1CB86" w14:textId="77777777" w:rsidR="002233F3" w:rsidRPr="002233F3" w:rsidRDefault="002233F3" w:rsidP="002233F3"/>
    <w:p w14:paraId="48066565" w14:textId="77777777" w:rsidR="002233F3" w:rsidRPr="002233F3" w:rsidRDefault="002233F3" w:rsidP="002233F3"/>
    <w:p w14:paraId="3B1C39A8" w14:textId="77777777" w:rsidR="002233F3" w:rsidRPr="002233F3" w:rsidRDefault="002233F3" w:rsidP="002233F3"/>
    <w:p w14:paraId="64A9F9F7" w14:textId="77777777" w:rsidR="002233F3" w:rsidRPr="002233F3" w:rsidRDefault="002233F3" w:rsidP="002233F3"/>
    <w:p w14:paraId="31E70ABC" w14:textId="77777777" w:rsidR="002233F3" w:rsidRPr="002233F3" w:rsidRDefault="002233F3" w:rsidP="002233F3"/>
    <w:p w14:paraId="46F974A3" w14:textId="77777777" w:rsidR="002233F3" w:rsidRPr="002233F3" w:rsidRDefault="002233F3" w:rsidP="002233F3"/>
    <w:p w14:paraId="6FE8F229" w14:textId="77777777" w:rsidR="002233F3" w:rsidRPr="002233F3" w:rsidRDefault="002233F3" w:rsidP="002233F3"/>
    <w:p w14:paraId="32FB9758" w14:textId="6AFC662E" w:rsidR="00375B73" w:rsidRPr="002233F3" w:rsidRDefault="00375B73" w:rsidP="002233F3">
      <w:pPr>
        <w:sectPr w:rsidR="00375B73" w:rsidRPr="002233F3" w:rsidSect="00894ABF">
          <w:headerReference w:type="default" r:id="rId11"/>
          <w:footerReference w:type="default" r:id="rId12"/>
          <w:pgSz w:w="23814" w:h="16840" w:orient="landscape" w:code="8"/>
          <w:pgMar w:top="567" w:right="1418" w:bottom="567" w:left="1418" w:header="567" w:footer="567" w:gutter="284"/>
          <w:cols w:space="425"/>
          <w:docGrid w:type="lines" w:linePitch="360"/>
        </w:sectPr>
      </w:pPr>
    </w:p>
    <w:p w14:paraId="3C0E5FD7" w14:textId="66CB197E" w:rsidR="008D0EAE" w:rsidRPr="008D0EAE" w:rsidRDefault="008D0EAE" w:rsidP="008D0EAE"/>
    <w:tbl>
      <w:tblPr>
        <w:tblW w:w="2072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211"/>
        <w:gridCol w:w="207"/>
        <w:gridCol w:w="2211"/>
        <w:gridCol w:w="2268"/>
        <w:gridCol w:w="2211"/>
        <w:gridCol w:w="2211"/>
        <w:gridCol w:w="2211"/>
        <w:gridCol w:w="2211"/>
        <w:gridCol w:w="2211"/>
        <w:gridCol w:w="2211"/>
        <w:gridCol w:w="71"/>
      </w:tblGrid>
      <w:tr w:rsidR="008D0EAE" w14:paraId="1E0747E9" w14:textId="77777777" w:rsidTr="00C052AF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BE7864B" w14:textId="77777777" w:rsidR="008D0EAE" w:rsidRPr="001D79E3" w:rsidRDefault="008D0EAE" w:rsidP="00BE326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211" w:type="dxa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5C17DBDD" w14:textId="77777777" w:rsidR="008D0EAE" w:rsidRPr="001D79E3" w:rsidRDefault="008D0EAE" w:rsidP="00BE326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023" w:type="dxa"/>
            <w:gridSpan w:val="10"/>
            <w:vMerge w:val="restart"/>
            <w:tcBorders>
              <w:top w:val="nil"/>
              <w:left w:val="nil"/>
            </w:tcBorders>
            <w:vAlign w:val="bottom"/>
          </w:tcPr>
          <w:p w14:paraId="1A5A875A" w14:textId="77777777" w:rsidR="008D0EAE" w:rsidRPr="005C62A3" w:rsidRDefault="008D0EAE" w:rsidP="00BE3267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8D0EAE" w14:paraId="0F595681" w14:textId="77777777" w:rsidTr="00C052AF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85E82AC" w14:textId="77777777" w:rsidR="008D0EAE" w:rsidRPr="001D79E3" w:rsidRDefault="008D0EAE" w:rsidP="00BE326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211" w:type="dxa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7CC7CFD4" w14:textId="77777777" w:rsidR="008D0EAE" w:rsidRPr="001D79E3" w:rsidRDefault="008D0EAE" w:rsidP="00BE3267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023" w:type="dxa"/>
            <w:gridSpan w:val="10"/>
            <w:vMerge/>
            <w:tcBorders>
              <w:left w:val="nil"/>
            </w:tcBorders>
            <w:vAlign w:val="center"/>
          </w:tcPr>
          <w:p w14:paraId="187D05EF" w14:textId="77777777" w:rsidR="008D0EAE" w:rsidRPr="00CC0D84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C052AF" w14:paraId="633C9B70" w14:textId="59AB51D4" w:rsidTr="00C052AF">
        <w:trPr>
          <w:gridAfter w:val="1"/>
          <w:wAfter w:w="71" w:type="dxa"/>
        </w:trPr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71583A93" w14:textId="77777777" w:rsidR="00123F7C" w:rsidRDefault="00123F7C" w:rsidP="00123F7C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60CBFD94" w14:textId="77777777" w:rsidR="00123F7C" w:rsidRDefault="00123F7C" w:rsidP="00123F7C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211" w:type="dxa"/>
            <w:vAlign w:val="center"/>
          </w:tcPr>
          <w:p w14:paraId="5DFB91FC" w14:textId="7777777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0CCC116D" w14:textId="1B210CFA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社會局主管</w:t>
            </w:r>
          </w:p>
        </w:tc>
        <w:tc>
          <w:tcPr>
            <w:tcW w:w="2268" w:type="dxa"/>
            <w:vAlign w:val="center"/>
          </w:tcPr>
          <w:p w14:paraId="3413A17D" w14:textId="7777777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0BC54357" w14:textId="171C4F1C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原住民族行政局主管</w:t>
            </w:r>
          </w:p>
        </w:tc>
        <w:tc>
          <w:tcPr>
            <w:tcW w:w="2211" w:type="dxa"/>
            <w:vAlign w:val="center"/>
          </w:tcPr>
          <w:p w14:paraId="2738C44F" w14:textId="7777777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29B511AF" w14:textId="70271AB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財政局主管</w:t>
            </w:r>
          </w:p>
        </w:tc>
        <w:tc>
          <w:tcPr>
            <w:tcW w:w="2211" w:type="dxa"/>
            <w:vAlign w:val="center"/>
          </w:tcPr>
          <w:p w14:paraId="0CA4DDA3" w14:textId="7777777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22743F71" w14:textId="47CFDED8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水</w:t>
            </w:r>
            <w:proofErr w:type="gramStart"/>
            <w:r>
              <w:rPr>
                <w:rFonts w:ascii="標楷體" w:eastAsia="標楷體"/>
                <w:sz w:val="20"/>
              </w:rPr>
              <w:t>務</w:t>
            </w:r>
            <w:proofErr w:type="gramEnd"/>
            <w:r>
              <w:rPr>
                <w:rFonts w:ascii="標楷體" w:eastAsia="標楷體"/>
                <w:sz w:val="20"/>
              </w:rPr>
              <w:t>局主管</w:t>
            </w:r>
          </w:p>
        </w:tc>
        <w:tc>
          <w:tcPr>
            <w:tcW w:w="2211" w:type="dxa"/>
            <w:vAlign w:val="center"/>
          </w:tcPr>
          <w:p w14:paraId="02DEB2E4" w14:textId="7777777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60B295DC" w14:textId="2BD76F89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工務局主管</w:t>
            </w:r>
          </w:p>
        </w:tc>
        <w:tc>
          <w:tcPr>
            <w:tcW w:w="2211" w:type="dxa"/>
            <w:vAlign w:val="center"/>
          </w:tcPr>
          <w:p w14:paraId="661803E0" w14:textId="7777777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3E2C0186" w14:textId="34817952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經濟發展局主管</w:t>
            </w:r>
          </w:p>
        </w:tc>
        <w:tc>
          <w:tcPr>
            <w:tcW w:w="2211" w:type="dxa"/>
            <w:vAlign w:val="center"/>
          </w:tcPr>
          <w:p w14:paraId="7F4FA4DD" w14:textId="7777777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39433B09" w14:textId="425984FD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勞動局主管</w:t>
            </w:r>
          </w:p>
        </w:tc>
        <w:tc>
          <w:tcPr>
            <w:tcW w:w="2211" w:type="dxa"/>
            <w:vAlign w:val="center"/>
          </w:tcPr>
          <w:p w14:paraId="0F38E991" w14:textId="7777777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1C6F0C62" w14:textId="15652A15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都市發展局主管</w:t>
            </w:r>
          </w:p>
        </w:tc>
      </w:tr>
      <w:tr w:rsidR="00C052AF" w:rsidRPr="004455E0" w14:paraId="0105B4C8" w14:textId="61849718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2724095B" w14:textId="77777777" w:rsidR="00123F7C" w:rsidRPr="004455E0" w:rsidRDefault="00123F7C" w:rsidP="00123F7C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455E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C87B097" w14:textId="77777777" w:rsidR="00123F7C" w:rsidRPr="004455E0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4455E0">
              <w:rPr>
                <w:rFonts w:ascii="新細明體" w:hAnsi="新細明體"/>
                <w:b/>
                <w:noProof/>
                <w:sz w:val="20"/>
              </w:rPr>
              <w:t>21,787,541,975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8E6419" w14:textId="77777777" w:rsidR="00123F7C" w:rsidRPr="004455E0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4455E0">
              <w:rPr>
                <w:rFonts w:ascii="新細明體" w:hAnsi="新細明體"/>
                <w:b/>
                <w:noProof/>
                <w:sz w:val="20"/>
              </w:rPr>
              <w:t>1,249,834,929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DA30BB8" w14:textId="77777777" w:rsidR="00123F7C" w:rsidRPr="004455E0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4455E0">
              <w:rPr>
                <w:rFonts w:ascii="新細明體" w:hAnsi="新細明體"/>
                <w:b/>
                <w:noProof/>
                <w:sz w:val="20"/>
              </w:rPr>
              <w:t>1,000,315,528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3055667" w14:textId="77777777" w:rsidR="00123F7C" w:rsidRPr="004455E0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4455E0">
              <w:rPr>
                <w:rFonts w:ascii="新細明體" w:hAnsi="新細明體"/>
                <w:b/>
                <w:noProof/>
                <w:sz w:val="20"/>
              </w:rPr>
              <w:t>4,217,153,116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ED08EF9" w14:textId="77777777" w:rsidR="00123F7C" w:rsidRPr="004455E0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4455E0">
              <w:rPr>
                <w:rFonts w:ascii="新細明體" w:hAnsi="新細明體"/>
                <w:b/>
                <w:noProof/>
                <w:sz w:val="20"/>
              </w:rPr>
              <w:t>6,950,436,819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209D355" w14:textId="77777777" w:rsidR="00123F7C" w:rsidRPr="004455E0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4455E0">
              <w:rPr>
                <w:rFonts w:ascii="新細明體" w:hAnsi="新細明體"/>
                <w:b/>
                <w:noProof/>
                <w:sz w:val="20"/>
              </w:rPr>
              <w:t>787,662,987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DFD146F" w14:textId="711285E6" w:rsidR="00123F7C" w:rsidRPr="004455E0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4455E0">
              <w:rPr>
                <w:rFonts w:ascii="新細明體" w:hAnsi="新細明體"/>
                <w:b/>
                <w:noProof/>
                <w:sz w:val="20"/>
              </w:rPr>
              <w:t>1,015,099,710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6A561B7" w14:textId="1E97F40A" w:rsidR="00123F7C" w:rsidRPr="004455E0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647A2">
              <w:rPr>
                <w:rFonts w:ascii="新細明體" w:hAnsi="新細明體"/>
                <w:b/>
                <w:noProof/>
                <w:sz w:val="20"/>
              </w:rPr>
              <w:t>1,485,456,846</w:t>
            </w:r>
          </w:p>
        </w:tc>
      </w:tr>
      <w:tr w:rsidR="00C052AF" w14:paraId="20EA22E5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50A86CA3" w14:textId="47BE2447" w:rsidR="00263B1A" w:rsidRPr="00FD32C3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FD32C3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9"/>
              </w:rPr>
              <w:t>立法支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9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85C8EAA" w14:textId="63AC4AE7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DA0DB6" w14:textId="63C2704F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54CE5EB" w14:textId="355B7239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21D4A4D" w14:textId="1039C149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8B85552" w14:textId="12B8D96D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2AE1376" w14:textId="5879DE26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B2D8C8E" w14:textId="564C3072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D75F2A3" w14:textId="43EB5AAF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5644D3CD" w14:textId="5F034E8C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52F50797" w14:textId="7FB52A0C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FD32C3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022"/>
              </w:rPr>
              <w:t>行政支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022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D3108C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2A357F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753315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D9989B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645E00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1B0CB4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67449ED" w14:textId="6EA7AE61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CE9424E" w14:textId="4F2F117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4D4406C3" w14:textId="6C08FAE3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78737457" w14:textId="7B97ACD0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023"/>
              </w:rPr>
              <w:t>民政支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023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0431FC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27A80F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1,249,834,929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E66FDD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025511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2A592D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4FFED2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9397B83" w14:textId="08B7ADA1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F8DCDE7" w14:textId="2B5E661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58222A2A" w14:textId="76DF05AD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45C44D31" w14:textId="61DD6E2F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024"/>
              </w:rPr>
              <w:t>警政支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024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6D22F4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6CDF3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3BCC0D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B3F9D6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285437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D7A130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F38FBD6" w14:textId="098CB9C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4E9BEA6" w14:textId="2FCE8EB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5A4AEA50" w14:textId="3F169DC0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31B87CE7" w14:textId="4D40FBE8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4"/>
              </w:rPr>
              <w:t>財務支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4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D9C7620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6C52B0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4ACF21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135,341,721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9D0597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905D0E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F2CD6A2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632EA15" w14:textId="76BFDB4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1AEA3B8" w14:textId="68E6583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2FDDC047" w14:textId="2ED292AA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070BF23B" w14:textId="722BDB2F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5"/>
              </w:rPr>
              <w:t>教育支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5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0587BE0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95344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003D4B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E048EE2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FEA272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4EBEB3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9AB68BC" w14:textId="394C711D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F51446B" w14:textId="29DE7CC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5F2142B8" w14:textId="106C1BCC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69261E4F" w14:textId="514B33B7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6"/>
              </w:rPr>
              <w:t>文化支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6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665B79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40A4C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5FE0B1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DFC059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86F26F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B373CB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120B736" w14:textId="449C271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E731D94" w14:textId="58F89D30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6557D6A4" w14:textId="5D14367B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1A097E37" w14:textId="58B6B5A0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7"/>
              </w:rPr>
              <w:t>農業支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7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93BBC1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C0D2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A819DF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995A57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4,217,153,116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CF9513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3AEAC4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F136008" w14:textId="3594C17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B7AFE7F" w14:textId="7992E61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48408634" w14:textId="358D1D9B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75D23335" w14:textId="04B77C61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8"/>
              </w:rPr>
              <w:t>工業支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8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C036C1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56A7A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96B018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926203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6AE89D0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2,486,412,738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0E9D45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306,746,533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584F1E4" w14:textId="26CE2AAD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1B58E77" w14:textId="0D6179A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266,990,035</w:t>
            </w:r>
          </w:p>
        </w:tc>
      </w:tr>
      <w:tr w:rsidR="00C052AF" w14:paraId="735EC86E" w14:textId="2D36ACE1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6E695294" w14:textId="3037C7A2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244052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9118"/>
              </w:rPr>
              <w:t>交通支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9118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991E1D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92BCE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46650D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43867A0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2EC5A5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4,464,024,081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0518C3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37C51E7" w14:textId="4E47F6C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592F53A" w14:textId="3C6E7460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07322312" w14:textId="0696BEBF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163C2909" w14:textId="7B038F06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244052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0" w:id="-701349117"/>
              </w:rPr>
              <w:t>其他經濟服務支</w:t>
            </w:r>
            <w:r w:rsidRPr="0024405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40" w:id="-701349117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CFF088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F6D6B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E991D9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3116A0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E1E24A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571E44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480,916,454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D4F530F" w14:textId="39D31885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0204993" w14:textId="06F67951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6C74AD36" w14:textId="294C4844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29781AFE" w14:textId="667C586A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4"/>
              </w:rPr>
              <w:t>社會保險支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4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FB0579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530,864,824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1E1DF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D70775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E9FA3BF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D59870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E9D79E0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A593C8D" w14:textId="72607331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E7D1099" w14:textId="56384C9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5ADE2465" w14:textId="0AF77C8D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5325CF1A" w14:textId="2A27712A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3"/>
              </w:rPr>
              <w:t>社會救助支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3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C86F43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3,925,569,542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5468D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1466E5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604244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7F15AE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138AA2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5E48563" w14:textId="7930069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371F394" w14:textId="36B20012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0F128BD2" w14:textId="3E8D11B6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17271E9F" w14:textId="49CBD599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2"/>
              </w:rPr>
              <w:t>福利服務支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2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2CE6AC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17,331,107,609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E2B31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AFDB46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1FDAF1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C334552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5F74292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9C17E2D" w14:textId="42792545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544,248,805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4ED520D" w14:textId="19E3BB92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23408FD8" w14:textId="63D10746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558ABA59" w14:textId="1E2B31D5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1"/>
              </w:rPr>
              <w:t>國民就業支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1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61BD7F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395E0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4D8DB9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E6D917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C72591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9CFF56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A059561" w14:textId="3C97A940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470,850,905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510ECC2" w14:textId="11B07A3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56DC998A" w14:textId="163E590B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7EDB10A1" w14:textId="3E3AC7B8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0"/>
              </w:rPr>
              <w:t>醫療保健支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0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519F56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E89FF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A4E03B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DF0C79C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926A6D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ADBEAB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1C82913" w14:textId="2144C64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0EAC94B" w14:textId="29C6BE2D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7E78D1BF" w14:textId="7B703155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67FB2297" w14:textId="32C18851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59"/>
              </w:rPr>
              <w:t>環境保護支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9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86AE46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CA272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14DD3A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1BE3DA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A503D82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354783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A94EDF0" w14:textId="66777D50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A217448" w14:textId="1FC64F22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0EFB6244" w14:textId="6CFB6B81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7C138A1D" w14:textId="5A6B4684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58"/>
              </w:rPr>
              <w:t>社區發展支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8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4A672F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9483D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C934F82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A5E1E1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7B55FE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42CEAF2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A3E3171" w14:textId="110F5901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4581C78" w14:textId="6413B6EC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1,218,466,811</w:t>
            </w:r>
          </w:p>
        </w:tc>
      </w:tr>
      <w:tr w:rsidR="00C052AF" w14:paraId="7D309171" w14:textId="5273EB06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5CF5969B" w14:textId="382CF7EB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244052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0" w:id="-701348857"/>
              </w:rPr>
              <w:t>退休撫卹給付支</w:t>
            </w:r>
            <w:r w:rsidRPr="0024405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40" w:id="-701348857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49F923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B96D5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CA4C49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817168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8C8C11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8A46D1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6F9EE1C" w14:textId="14D64745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40C18CD" w14:textId="123AD0F4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3A3F2227" w14:textId="25EC3333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4B48A41F" w14:textId="35FBF6CE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56"/>
              </w:rPr>
              <w:t>債務付息支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6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CCD0DB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93A76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88AF62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864,973,807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6125C82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973CA5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A26EACF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20AFAAA" w14:textId="7B78D59D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174FD59" w14:textId="36CF5FF4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052AF" w14:paraId="0D1AD622" w14:textId="59510624" w:rsidTr="00C052AF">
        <w:tblPrEx>
          <w:tblBorders>
            <w:insideH w:val="none" w:sz="0" w:space="0" w:color="auto"/>
          </w:tblBorders>
        </w:tblPrEx>
        <w:trPr>
          <w:gridAfter w:val="1"/>
          <w:wAfter w:w="71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230DF634" w14:textId="688B7F5D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244052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8855"/>
              </w:rPr>
              <w:t>其他支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5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9AB0008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2D1642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CBBDCA2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E0C19F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14C7D1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E67677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FFA36F4" w14:textId="65A7E70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4657889" w14:textId="5192FE15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59957F43" w14:textId="77777777" w:rsidR="008D0EAE" w:rsidRDefault="008D0EAE" w:rsidP="008D0EAE"/>
    <w:p w14:paraId="1F04AC91" w14:textId="7C83843C" w:rsidR="00375B73" w:rsidRDefault="00375B73" w:rsidP="008D0EAE"/>
    <w:p w14:paraId="1F6AE7CE" w14:textId="77777777" w:rsidR="00375B73" w:rsidRPr="00375B73" w:rsidRDefault="00375B73" w:rsidP="00375B73"/>
    <w:p w14:paraId="6274F356" w14:textId="77777777" w:rsidR="00375B73" w:rsidRPr="00375B73" w:rsidRDefault="00375B73" w:rsidP="00375B73"/>
    <w:p w14:paraId="7C23BA3E" w14:textId="3CAAEB5C" w:rsidR="00375B73" w:rsidRPr="00375B73" w:rsidRDefault="00375B73" w:rsidP="00375B73">
      <w:pPr>
        <w:tabs>
          <w:tab w:val="center" w:pos="10347"/>
        </w:tabs>
        <w:sectPr w:rsidR="00375B73" w:rsidRPr="00375B73" w:rsidSect="00E60F6E">
          <w:headerReference w:type="first" r:id="rId13"/>
          <w:footerReference w:type="first" r:id="rId14"/>
          <w:pgSz w:w="23814" w:h="16840" w:orient="landscape" w:code="8"/>
          <w:pgMar w:top="567" w:right="1418" w:bottom="567" w:left="1418" w:header="567" w:footer="567" w:gutter="284"/>
          <w:cols w:space="425"/>
          <w:titlePg/>
          <w:docGrid w:type="lines" w:linePitch="360"/>
        </w:sectPr>
      </w:pPr>
      <w:r>
        <w:tab/>
      </w:r>
    </w:p>
    <w:p w14:paraId="0CF5C187" w14:textId="2C693CB0" w:rsidR="008D0EAE" w:rsidRPr="008D0EAE" w:rsidRDefault="008D0EAE" w:rsidP="008D0EAE"/>
    <w:tbl>
      <w:tblPr>
        <w:tblW w:w="2077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211"/>
        <w:gridCol w:w="207"/>
        <w:gridCol w:w="2211"/>
        <w:gridCol w:w="2280"/>
        <w:gridCol w:w="2211"/>
        <w:gridCol w:w="2370"/>
        <w:gridCol w:w="2211"/>
        <w:gridCol w:w="2211"/>
        <w:gridCol w:w="2211"/>
        <w:gridCol w:w="2111"/>
        <w:gridCol w:w="48"/>
      </w:tblGrid>
      <w:tr w:rsidR="008D0EAE" w14:paraId="5DA98196" w14:textId="77777777" w:rsidTr="00C052AF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15D05F4" w14:textId="77777777" w:rsidR="008D0EAE" w:rsidRPr="001D79E3" w:rsidRDefault="008D0EAE" w:rsidP="00BE326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211" w:type="dxa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38BA1BDC" w14:textId="77777777" w:rsidR="008D0EAE" w:rsidRPr="001D79E3" w:rsidRDefault="008D0EAE" w:rsidP="00BE326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071" w:type="dxa"/>
            <w:gridSpan w:val="10"/>
            <w:vMerge w:val="restart"/>
            <w:tcBorders>
              <w:top w:val="nil"/>
              <w:left w:val="nil"/>
            </w:tcBorders>
            <w:vAlign w:val="bottom"/>
          </w:tcPr>
          <w:p w14:paraId="56CBA5EE" w14:textId="77777777" w:rsidR="008D0EAE" w:rsidRPr="005C62A3" w:rsidRDefault="008D0EAE" w:rsidP="00BE3267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8D0EAE" w14:paraId="0D090614" w14:textId="77777777" w:rsidTr="00C052AF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ADD476F" w14:textId="77777777" w:rsidR="008D0EAE" w:rsidRPr="001D79E3" w:rsidRDefault="008D0EAE" w:rsidP="00BE326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211" w:type="dxa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260A5567" w14:textId="77777777" w:rsidR="008D0EAE" w:rsidRPr="001D79E3" w:rsidRDefault="008D0EAE" w:rsidP="00BE3267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071" w:type="dxa"/>
            <w:gridSpan w:val="10"/>
            <w:vMerge/>
            <w:tcBorders>
              <w:left w:val="nil"/>
            </w:tcBorders>
            <w:vAlign w:val="center"/>
          </w:tcPr>
          <w:p w14:paraId="757B0F5B" w14:textId="77777777" w:rsidR="008D0EAE" w:rsidRPr="00CC0D84" w:rsidRDefault="008D0EAE" w:rsidP="00BE3267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123F7C" w14:paraId="02CFB878" w14:textId="77777777" w:rsidTr="00C052AF">
        <w:trPr>
          <w:gridAfter w:val="1"/>
          <w:wAfter w:w="48" w:type="dxa"/>
        </w:trPr>
        <w:tc>
          <w:tcPr>
            <w:tcW w:w="2908" w:type="dxa"/>
            <w:gridSpan w:val="3"/>
            <w:tcBorders>
              <w:tl2br w:val="single" w:sz="4" w:space="0" w:color="auto"/>
            </w:tcBorders>
            <w:vAlign w:val="center"/>
          </w:tcPr>
          <w:p w14:paraId="2E3AF606" w14:textId="77777777" w:rsidR="00123F7C" w:rsidRDefault="00123F7C" w:rsidP="00123F7C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26FD05F8" w14:textId="77777777" w:rsidR="00123F7C" w:rsidRDefault="00123F7C" w:rsidP="00123F7C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211" w:type="dxa"/>
            <w:vAlign w:val="center"/>
          </w:tcPr>
          <w:p w14:paraId="315765C6" w14:textId="7777777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53DAC100" w14:textId="00E82F6E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客家事務局主管</w:t>
            </w:r>
          </w:p>
        </w:tc>
        <w:tc>
          <w:tcPr>
            <w:tcW w:w="2280" w:type="dxa"/>
            <w:vAlign w:val="center"/>
          </w:tcPr>
          <w:p w14:paraId="667041E9" w14:textId="7777777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0A2B08E6" w14:textId="7B9D7543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體育局主管</w:t>
            </w:r>
          </w:p>
        </w:tc>
        <w:tc>
          <w:tcPr>
            <w:tcW w:w="2211" w:type="dxa"/>
            <w:vAlign w:val="center"/>
          </w:tcPr>
          <w:p w14:paraId="62A88D0A" w14:textId="7777777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3001289C" w14:textId="7737A2A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青年事務局主管</w:t>
            </w:r>
          </w:p>
        </w:tc>
        <w:tc>
          <w:tcPr>
            <w:tcW w:w="2370" w:type="dxa"/>
            <w:vAlign w:val="center"/>
          </w:tcPr>
          <w:p w14:paraId="377FC655" w14:textId="11B415CD" w:rsidR="00A43F8B" w:rsidRPr="00F34C90" w:rsidRDefault="00123F7C" w:rsidP="00F34C90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桃園市政府資訊科技局</w:t>
            </w:r>
            <w:r w:rsidR="00F34C90" w:rsidRPr="00F34C90">
              <w:rPr>
                <w:rFonts w:ascii="標楷體" w:eastAsia="標楷體" w:hint="eastAsia"/>
                <w:spacing w:val="-10"/>
                <w:sz w:val="20"/>
              </w:rPr>
              <w:t>（智慧城鄉發展委員會）</w:t>
            </w:r>
            <w:r w:rsidRPr="00F34C90">
              <w:rPr>
                <w:rFonts w:ascii="標楷體" w:eastAsia="標楷體"/>
                <w:spacing w:val="-10"/>
                <w:sz w:val="20"/>
              </w:rPr>
              <w:t>主管</w:t>
            </w:r>
          </w:p>
        </w:tc>
        <w:tc>
          <w:tcPr>
            <w:tcW w:w="2211" w:type="dxa"/>
            <w:vAlign w:val="center"/>
          </w:tcPr>
          <w:p w14:paraId="4CB40B46" w14:textId="7777777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3BE886AB" w14:textId="08129A3F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捷運工程局主管</w:t>
            </w:r>
          </w:p>
        </w:tc>
        <w:tc>
          <w:tcPr>
            <w:tcW w:w="2211" w:type="dxa"/>
            <w:vAlign w:val="center"/>
          </w:tcPr>
          <w:p w14:paraId="71BD592A" w14:textId="77777777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桃園市政府</w:t>
            </w:r>
          </w:p>
          <w:p w14:paraId="62831527" w14:textId="0BEBD7AA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婦幼發展局主管</w:t>
            </w:r>
          </w:p>
        </w:tc>
        <w:tc>
          <w:tcPr>
            <w:tcW w:w="2211" w:type="dxa"/>
            <w:vAlign w:val="center"/>
          </w:tcPr>
          <w:p w14:paraId="62855F22" w14:textId="6AB5A42D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2111" w:type="dxa"/>
            <w:vAlign w:val="center"/>
          </w:tcPr>
          <w:p w14:paraId="59CF5A80" w14:textId="4AEB6F40" w:rsidR="00123F7C" w:rsidRDefault="00123F7C" w:rsidP="00123F7C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123F7C" w:rsidRPr="000647A2" w14:paraId="1DF98120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75E49082" w14:textId="77777777" w:rsidR="00123F7C" w:rsidRPr="000647A2" w:rsidRDefault="00123F7C" w:rsidP="00123F7C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647A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C88BEEB" w14:textId="2C67E1B2" w:rsidR="00123F7C" w:rsidRPr="000647A2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647A2">
              <w:rPr>
                <w:rFonts w:ascii="新細明體" w:hAnsi="新細明體"/>
                <w:b/>
                <w:noProof/>
                <w:sz w:val="20"/>
              </w:rPr>
              <w:t>391,255,983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5111950" w14:textId="284A3B6A" w:rsidR="00123F7C" w:rsidRPr="000647A2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647A2">
              <w:rPr>
                <w:rFonts w:ascii="新細明體" w:hAnsi="新細明體"/>
                <w:b/>
                <w:noProof/>
                <w:sz w:val="20"/>
              </w:rPr>
              <w:t>891,667,086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C04C0AA" w14:textId="42D60B81" w:rsidR="00123F7C" w:rsidRPr="000647A2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647A2">
              <w:rPr>
                <w:rFonts w:ascii="新細明體" w:hAnsi="新細明體"/>
                <w:b/>
                <w:noProof/>
                <w:sz w:val="20"/>
              </w:rPr>
              <w:t>259,188,804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D603936" w14:textId="16F128A1" w:rsidR="00123F7C" w:rsidRPr="000647A2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647A2">
              <w:rPr>
                <w:rFonts w:ascii="新細明體" w:hAnsi="新細明體"/>
                <w:b/>
                <w:noProof/>
                <w:sz w:val="20"/>
              </w:rPr>
              <w:t>411,522,627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F7FA568" w14:textId="387E0CE7" w:rsidR="00123F7C" w:rsidRPr="000647A2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F68F0">
              <w:rPr>
                <w:rFonts w:ascii="新細明體" w:hAnsi="新細明體"/>
                <w:b/>
                <w:noProof/>
                <w:sz w:val="20"/>
              </w:rPr>
              <w:t>5,999,719,484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EF969FC" w14:textId="470F4D24" w:rsidR="00123F7C" w:rsidRPr="000647A2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F68F0">
              <w:rPr>
                <w:rFonts w:ascii="新細明體" w:hAnsi="新細明體"/>
                <w:b/>
                <w:noProof/>
                <w:sz w:val="20"/>
              </w:rPr>
              <w:t>48,078,312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B96E112" w14:textId="77777777" w:rsidR="00123F7C" w:rsidRPr="000647A2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647A2">
              <w:rPr>
                <w:rFonts w:ascii="新細明體" w:hAnsi="新細明體"/>
                <w:b/>
                <w:noProof/>
                <w:sz w:val="20"/>
              </w:rPr>
              <w:t>2,307,538,933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163D544" w14:textId="4517C703" w:rsidR="00123F7C" w:rsidRPr="000647A2" w:rsidRDefault="00123F7C" w:rsidP="00123F7C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5F68F0">
              <w:rPr>
                <w:rFonts w:ascii="新細明體" w:hAnsi="新細明體"/>
                <w:b/>
                <w:noProof/>
                <w:sz w:val="20"/>
              </w:rPr>
              <w:t>149,017,103,875</w:t>
            </w:r>
          </w:p>
        </w:tc>
      </w:tr>
      <w:tr w:rsidR="00263B1A" w14:paraId="23369EC7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4D089A6D" w14:textId="3BB0904A" w:rsidR="00263B1A" w:rsidRPr="00FD32C3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 w:rsidRPr="00FD32C3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9"/>
              </w:rPr>
              <w:t>立法支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9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E19270E" w14:textId="58FB6FA5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5FC2DAA" w14:textId="40F6FDA2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670839D" w14:textId="5E6D10E2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575E1FF" w14:textId="192D908F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66BC3CF" w14:textId="040F8B5B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F43C3AD" w14:textId="6361C785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5B697C4" w14:textId="393032A0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8E924D3" w14:textId="091300E4" w:rsidR="00263B1A" w:rsidRPr="00FD32C3" w:rsidRDefault="00263B1A" w:rsidP="00263B1A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665,878,779</w:t>
            </w:r>
          </w:p>
        </w:tc>
      </w:tr>
      <w:tr w:rsidR="00263B1A" w14:paraId="129E4E44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07DB6000" w14:textId="28438CB1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FD32C3"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022"/>
              </w:rPr>
              <w:t>行政支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022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5FE9C65" w14:textId="28841DF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3C2919B" w14:textId="6F7E7F3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A58A2A7" w14:textId="62E3762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564B51D" w14:textId="3CB063E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411,522,627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384E836" w14:textId="56C1CC7D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CCD2ED1" w14:textId="310F266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DA8E8D4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689E18B" w14:textId="3C3A92FC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1,426,818,057</w:t>
            </w:r>
          </w:p>
        </w:tc>
      </w:tr>
      <w:tr w:rsidR="00263B1A" w14:paraId="7E2AA7CD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16392489" w14:textId="3D19A460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023"/>
              </w:rPr>
              <w:t>民政支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023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93B50F8" w14:textId="40A86E9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39E1295" w14:textId="18A776B1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23BCBD3" w14:textId="6B8123FD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B07347F" w14:textId="49A2F53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E75B39F" w14:textId="0C69EAC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478992D" w14:textId="1A0828F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916EEB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19938F3" w14:textId="746B3FF4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10,787,382,056</w:t>
            </w:r>
          </w:p>
        </w:tc>
      </w:tr>
      <w:tr w:rsidR="00263B1A" w14:paraId="7F785355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45746865" w14:textId="41B21396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024"/>
              </w:rPr>
              <w:t>警政支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024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DD5CD86" w14:textId="544E89E2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E3A578F" w14:textId="640C8F5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F3DE68A" w14:textId="50E51B6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4C1EA96" w14:textId="0BA634EC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E516E03" w14:textId="56618AB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4F623B0" w14:textId="46189BB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6BA675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1C3CC0F" w14:textId="518175D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9,551,360,900</w:t>
            </w:r>
          </w:p>
        </w:tc>
      </w:tr>
      <w:tr w:rsidR="00263B1A" w14:paraId="7D7D415E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4621D5B2" w14:textId="6C5F1EA8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4"/>
              </w:rPr>
              <w:t>財務支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4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B0FE435" w14:textId="00595434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BB2973A" w14:textId="7E00062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D605AF9" w14:textId="61FA3B3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48EC033" w14:textId="0248F17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37031C7" w14:textId="7713A34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232838C" w14:textId="391BA636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9ECFA3E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6ED6D0D" w14:textId="6E9393CC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817,679,605</w:t>
            </w:r>
          </w:p>
        </w:tc>
      </w:tr>
      <w:tr w:rsidR="00263B1A" w14:paraId="3FF2BC6A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4941B573" w14:textId="5185986D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5"/>
              </w:rPr>
              <w:t>教育支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5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8DAD1D1" w14:textId="57BEF590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DB04558" w14:textId="53DF78D1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E613C13" w14:textId="3F2ACC2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34A8F87" w14:textId="436430C1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E70F3CC" w14:textId="476C1DA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E45DD6F" w14:textId="74C42574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F6336A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94CBCC5" w14:textId="2E99E442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54,534,440,477</w:t>
            </w:r>
          </w:p>
        </w:tc>
      </w:tr>
      <w:tr w:rsidR="00263B1A" w14:paraId="5CC01660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5E330918" w14:textId="569CD089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6"/>
              </w:rPr>
              <w:t>文化支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6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6F0CEB5" w14:textId="67E6F96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391,255,983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F36F2A9" w14:textId="22FA4985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891,667,086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A080F5E" w14:textId="76E3452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242580C" w14:textId="75AF43BD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638A877" w14:textId="19BB874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6A3AA7B" w14:textId="23DDCA0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066BDE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FD014F0" w14:textId="60D6883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6,237,668,401</w:t>
            </w:r>
          </w:p>
        </w:tc>
      </w:tr>
      <w:tr w:rsidR="00263B1A" w14:paraId="33AF6B6A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50273CE3" w14:textId="6556316E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7"/>
              </w:rPr>
              <w:t>農業支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7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C57AC68" w14:textId="07E0370B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A7DC064" w14:textId="3FAC670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54A6F0D" w14:textId="53FA578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39344CC" w14:textId="5FC6A285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3C348B5" w14:textId="4A41C4A6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5C938AC" w14:textId="0E9D38C1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15A7A5A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38FEE22" w14:textId="2134E12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6,116,180,670</w:t>
            </w:r>
          </w:p>
        </w:tc>
      </w:tr>
      <w:tr w:rsidR="00263B1A" w14:paraId="1E67A50C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6BB88BE9" w14:textId="16330BA2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 xml:space="preserve"> </w:t>
            </w:r>
            <w:r w:rsidRPr="00263B1A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5278"/>
              </w:rPr>
              <w:t>工業支</w:t>
            </w:r>
            <w:r w:rsidRPr="00263B1A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5278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1DC51A6" w14:textId="45FDC9C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C350547" w14:textId="34321C40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9184292" w14:textId="017297F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2BEA358" w14:textId="6255A1B4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68D4BAD" w14:textId="5821F8E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59CE41E" w14:textId="40970A65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F18CA17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EE83C8C" w14:textId="04AE64F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6,640,281,318</w:t>
            </w:r>
          </w:p>
        </w:tc>
      </w:tr>
      <w:tr w:rsidR="00263B1A" w14:paraId="7D803F04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09337D34" w14:textId="4718FA36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244052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9118"/>
              </w:rPr>
              <w:t>交通支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9118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756DE14" w14:textId="243DD5D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A9262DA" w14:textId="7340BE5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CE7513C" w14:textId="15D402C4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124575F" w14:textId="0A296AFC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A38928E" w14:textId="2A57C07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5,999,719,484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75B3085" w14:textId="7D76AD10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07AF8C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0613D7B" w14:textId="316442BB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13,824,193,299</w:t>
            </w:r>
          </w:p>
        </w:tc>
      </w:tr>
      <w:tr w:rsidR="00263B1A" w14:paraId="1A184471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3BFE8A85" w14:textId="59A7EEE7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244052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0" w:id="-701349117"/>
              </w:rPr>
              <w:t>其他經濟服務支</w:t>
            </w:r>
            <w:r w:rsidRPr="0024405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40" w:id="-701349117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F14D2C7" w14:textId="017AD69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CE6FA8D" w14:textId="60866FC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426E064" w14:textId="207C5110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259,188,804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27B4F1E" w14:textId="71F9EAE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F971639" w14:textId="0380692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23C914D" w14:textId="4CDA3FFD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0129E79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89F15E8" w14:textId="6E60C21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1,563,447,893</w:t>
            </w:r>
          </w:p>
        </w:tc>
      </w:tr>
      <w:tr w:rsidR="00263B1A" w14:paraId="2ADC8ADA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300670C1" w14:textId="7BA17A9D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4"/>
              </w:rPr>
              <w:t>社會保險支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4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2205D74" w14:textId="5C3E913A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EADED9A" w14:textId="675643AC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1810B35" w14:textId="736F0302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E97CE11" w14:textId="1BB6C52B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0C9258A" w14:textId="704FE785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FB1DDED" w14:textId="6BD5AC71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DF1FE1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59B88D1" w14:textId="1102FB7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1,186,424,499</w:t>
            </w:r>
          </w:p>
        </w:tc>
      </w:tr>
      <w:tr w:rsidR="00263B1A" w14:paraId="38CECECE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69C78743" w14:textId="34031687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3"/>
              </w:rPr>
              <w:t>社會救助支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3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69D0CC7" w14:textId="04D368A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1FFF64C" w14:textId="3D628B2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398B0CF" w14:textId="0880879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3C39798" w14:textId="4DB6BD4A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19B6401" w14:textId="4471C30A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15866A2" w14:textId="7F455B9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A82102F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76640C0" w14:textId="3A76020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3,925,569,542</w:t>
            </w:r>
          </w:p>
        </w:tc>
      </w:tr>
      <w:tr w:rsidR="00263B1A" w14:paraId="0EC841FB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70E0927E" w14:textId="678D317F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2"/>
              </w:rPr>
              <w:t>福利服務支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2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260EDEC" w14:textId="45DEAFC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B946435" w14:textId="0B0B46A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6D50744" w14:textId="4AA2662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5849684" w14:textId="7688A256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A8F257E" w14:textId="5B543BDC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09DF697" w14:textId="22D7A9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38,688,312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51383D1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709D1F4" w14:textId="5C38EC22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18,360,409,699</w:t>
            </w:r>
          </w:p>
        </w:tc>
      </w:tr>
      <w:tr w:rsidR="00263B1A" w14:paraId="6800D74A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3397E079" w14:textId="4BE1F6BB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1"/>
              </w:rPr>
              <w:t>國民就業支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1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48B54D3" w14:textId="5336FA0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0421ECF" w14:textId="7F22E064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3A4C438" w14:textId="78075436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30843BA" w14:textId="72C8B101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F1B16ED" w14:textId="49894FF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D4B7291" w14:textId="468D0C94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23606C6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276F0CE" w14:textId="0EC7BE8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470,850,905</w:t>
            </w:r>
          </w:p>
        </w:tc>
      </w:tr>
      <w:tr w:rsidR="00263B1A" w14:paraId="67985CDD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03502487" w14:textId="7E44C2A5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60"/>
              </w:rPr>
              <w:t>醫療保健支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60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495FF13" w14:textId="4C368D6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9673FF0" w14:textId="63DCB1DD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90CC856" w14:textId="24A0639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A6E3F51" w14:textId="183B65A2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27FE97C" w14:textId="33CDD042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02CF279" w14:textId="2C285525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9,390,000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3C8A173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75EB6D1" w14:textId="1FE5034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2,637,302,887</w:t>
            </w:r>
          </w:p>
        </w:tc>
      </w:tr>
      <w:tr w:rsidR="00263B1A" w14:paraId="291EC3BC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5B2F7E46" w14:textId="375138EA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59"/>
              </w:rPr>
              <w:t>環境保護支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9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80C2429" w14:textId="381A99A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4D425D8" w14:textId="6F85CC7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9BC86FE" w14:textId="7B0317B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093889A" w14:textId="39B6AB7A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6EC5CF9" w14:textId="79BB54C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4B7C546" w14:textId="22573BF1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4A688D5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9180257" w14:textId="2FBBAA8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5,880,118,317</w:t>
            </w:r>
          </w:p>
        </w:tc>
      </w:tr>
      <w:tr w:rsidR="00263B1A" w14:paraId="4BF98B99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1C47CE27" w14:textId="41609F31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58"/>
              </w:rPr>
              <w:t>社區發展支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8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09BC7341" w14:textId="40B30514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D9E4A39" w14:textId="2ED6B27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C923CBB" w14:textId="7D8A90F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130AB78" w14:textId="2FDD46E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32F1D1E" w14:textId="22B0709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17CF1EB" w14:textId="07A35BA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936AB5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159C579" w14:textId="4D8936C2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1,218,466,811</w:t>
            </w:r>
          </w:p>
        </w:tc>
      </w:tr>
      <w:tr w:rsidR="00263B1A" w14:paraId="34DED692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3F6D41DA" w14:textId="3AAAF8A4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244052">
              <w:rPr>
                <w:rFonts w:ascii="標楷體" w:eastAsia="標楷體" w:hAnsi="標楷體" w:hint="eastAsia"/>
                <w:noProof/>
                <w:spacing w:val="67"/>
                <w:kern w:val="0"/>
                <w:sz w:val="20"/>
                <w:fitText w:val="2540" w:id="-701348857"/>
              </w:rPr>
              <w:t>退休撫卹給付支</w:t>
            </w:r>
            <w:r w:rsidRPr="00244052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40" w:id="-701348857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D8416CB" w14:textId="47E95ED4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F6B5857" w14:textId="5EE7BCE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428DF57" w14:textId="7B4724F0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F0CEF5C" w14:textId="56F6E99B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E4785B2" w14:textId="65DB6AE0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8E0DF71" w14:textId="2100CE7F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BB7203D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1,339,170,438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5E8F3D3" w14:textId="2406A225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1,339,170,438</w:t>
            </w:r>
          </w:p>
        </w:tc>
      </w:tr>
      <w:tr w:rsidR="00263B1A" w14:paraId="4BF0A7A0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63DA6E9C" w14:textId="55E7DAAC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244052">
              <w:rPr>
                <w:rFonts w:ascii="標楷體" w:eastAsia="標楷體" w:hAnsi="標楷體" w:hint="eastAsia"/>
                <w:noProof/>
                <w:spacing w:val="134"/>
                <w:kern w:val="0"/>
                <w:sz w:val="20"/>
                <w:fitText w:val="2540" w:id="-701348856"/>
              </w:rPr>
              <w:t>債務付息支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6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DD25321" w14:textId="7360F36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8CBE784" w14:textId="6966F675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17D7437" w14:textId="2E09D553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4E043D7" w14:textId="596CD4A5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A974B1F" w14:textId="2DA00B6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929D10F" w14:textId="36FE9F0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106383B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445FC66" w14:textId="2D872DF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864,973,807</w:t>
            </w:r>
          </w:p>
        </w:tc>
      </w:tr>
      <w:tr w:rsidR="00263B1A" w14:paraId="4FC3B354" w14:textId="77777777" w:rsidTr="00C052AF">
        <w:tblPrEx>
          <w:tblBorders>
            <w:insideH w:val="none" w:sz="0" w:space="0" w:color="auto"/>
          </w:tblBorders>
        </w:tblPrEx>
        <w:trPr>
          <w:gridAfter w:val="1"/>
          <w:wAfter w:w="48" w:type="dxa"/>
          <w:trHeight w:val="325"/>
        </w:trPr>
        <w:tc>
          <w:tcPr>
            <w:tcW w:w="2908" w:type="dxa"/>
            <w:gridSpan w:val="3"/>
            <w:shd w:val="clear" w:color="auto" w:fill="auto"/>
            <w:vAlign w:val="center"/>
          </w:tcPr>
          <w:p w14:paraId="6A5B8568" w14:textId="7C10C6F7" w:rsidR="00263B1A" w:rsidRDefault="00263B1A" w:rsidP="00263B1A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FD32C3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244052">
              <w:rPr>
                <w:rFonts w:ascii="標楷體" w:eastAsia="標楷體" w:hAnsi="標楷體" w:hint="eastAsia"/>
                <w:noProof/>
                <w:spacing w:val="290"/>
                <w:kern w:val="0"/>
                <w:sz w:val="20"/>
                <w:fitText w:val="2540" w:id="-701348855"/>
              </w:rPr>
              <w:t>其他支</w:t>
            </w:r>
            <w:r w:rsidRPr="00244052">
              <w:rPr>
                <w:rFonts w:ascii="標楷體" w:eastAsia="標楷體" w:hAnsi="標楷體" w:hint="eastAsia"/>
                <w:noProof/>
                <w:kern w:val="0"/>
                <w:sz w:val="20"/>
                <w:fitText w:val="2540" w:id="-701348855"/>
              </w:rPr>
              <w:t>出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419D048" w14:textId="4A499D6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7D582A67" w14:textId="05295B5B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3A5F9FDD" w14:textId="1EA27619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184B13D" w14:textId="3F26A904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A901D5E" w14:textId="6FE29488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65C37F6E" w14:textId="61278E8E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C127360" w14:textId="77777777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968,368,495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7FC93ED" w14:textId="35FB7CB4" w:rsidR="00263B1A" w:rsidRDefault="00263B1A" w:rsidP="00263B1A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FD32C3">
              <w:rPr>
                <w:rFonts w:ascii="新細明體" w:hAnsi="新細明體"/>
                <w:noProof/>
                <w:sz w:val="20"/>
              </w:rPr>
              <w:t>968,485,515</w:t>
            </w:r>
          </w:p>
        </w:tc>
      </w:tr>
    </w:tbl>
    <w:p w14:paraId="21C37B41" w14:textId="77777777" w:rsidR="008D0EAE" w:rsidRDefault="008D0EAE" w:rsidP="008D0EAE"/>
    <w:p w14:paraId="0CB1F52C" w14:textId="344A6767" w:rsidR="00375B73" w:rsidRDefault="00375B73" w:rsidP="008D0EAE"/>
    <w:p w14:paraId="2B5E8C57" w14:textId="77777777" w:rsidR="00375B73" w:rsidRPr="00375B73" w:rsidRDefault="00375B73" w:rsidP="00375B73"/>
    <w:p w14:paraId="18AFD705" w14:textId="77777777" w:rsidR="00375B73" w:rsidRPr="00375B73" w:rsidRDefault="00375B73" w:rsidP="00375B73"/>
    <w:p w14:paraId="0F0AB48E" w14:textId="77777777" w:rsidR="00375B73" w:rsidRPr="00375B73" w:rsidRDefault="00375B73" w:rsidP="00375B73"/>
    <w:p w14:paraId="02E0C6E7" w14:textId="77777777" w:rsidR="00375B73" w:rsidRPr="00375B73" w:rsidRDefault="00375B73" w:rsidP="00375B73"/>
    <w:p w14:paraId="71B68372" w14:textId="77777777" w:rsidR="00375B73" w:rsidRPr="00375B73" w:rsidRDefault="00375B73" w:rsidP="00375B73"/>
    <w:p w14:paraId="3075BC3C" w14:textId="77777777" w:rsidR="00375B73" w:rsidRPr="00375B73" w:rsidRDefault="00375B73" w:rsidP="00375B73"/>
    <w:p w14:paraId="6B3B3866" w14:textId="77777777" w:rsidR="00375B73" w:rsidRPr="00375B73" w:rsidRDefault="00375B73" w:rsidP="00375B73"/>
    <w:p w14:paraId="5516603F" w14:textId="77777777" w:rsidR="00375B73" w:rsidRPr="00375B73" w:rsidRDefault="00375B73" w:rsidP="00375B73"/>
    <w:p w14:paraId="34951468" w14:textId="77777777" w:rsidR="00375B73" w:rsidRPr="00375B73" w:rsidRDefault="00375B73" w:rsidP="00375B73"/>
    <w:p w14:paraId="71818F68" w14:textId="77777777" w:rsidR="00375B73" w:rsidRPr="00375B73" w:rsidRDefault="00375B73" w:rsidP="00375B73"/>
    <w:p w14:paraId="25E2C132" w14:textId="77777777" w:rsidR="00375B73" w:rsidRPr="00375B73" w:rsidRDefault="00375B73" w:rsidP="00375B73"/>
    <w:p w14:paraId="17E5D424" w14:textId="77777777" w:rsidR="00375B73" w:rsidRPr="00375B73" w:rsidRDefault="00375B73" w:rsidP="00375B73"/>
    <w:p w14:paraId="3DB21FF5" w14:textId="77777777" w:rsidR="00375B73" w:rsidRPr="00375B73" w:rsidRDefault="00375B73" w:rsidP="00375B73"/>
    <w:p w14:paraId="67E792AF" w14:textId="77777777" w:rsidR="00375B73" w:rsidRPr="00375B73" w:rsidRDefault="00375B73" w:rsidP="00375B73"/>
    <w:p w14:paraId="43BE4380" w14:textId="77777777" w:rsidR="00375B73" w:rsidRPr="00375B73" w:rsidRDefault="00375B73" w:rsidP="00375B73">
      <w:bookmarkStart w:id="0" w:name="_GoBack"/>
      <w:bookmarkEnd w:id="0"/>
    </w:p>
    <w:sectPr w:rsidR="00375B73" w:rsidRPr="00375B73" w:rsidSect="00E60F6E">
      <w:footerReference w:type="first" r:id="rId15"/>
      <w:pgSz w:w="23814" w:h="16840" w:orient="landscape" w:code="8"/>
      <w:pgMar w:top="567" w:right="1418" w:bottom="567" w:left="1418" w:header="56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045F1" w14:textId="77777777" w:rsidR="008D0EAE" w:rsidRDefault="008D0EAE">
      <w:r>
        <w:separator/>
      </w:r>
    </w:p>
  </w:endnote>
  <w:endnote w:type="continuationSeparator" w:id="0">
    <w:p w14:paraId="61A52C0E" w14:textId="77777777" w:rsidR="008D0EAE" w:rsidRDefault="008D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C6387B" w14:textId="3ED8C891" w:rsidR="004638DC" w:rsidRPr="008C1FDB" w:rsidRDefault="004638DC" w:rsidP="004638DC">
    <w:pPr>
      <w:pStyle w:val="a4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 w:rsidRPr="008C1FDB">
      <w:rPr>
        <w:rFonts w:ascii="標楷體" w:eastAsia="標楷體" w:hAnsi="標楷體"/>
      </w:rPr>
      <w:t>7-</w:t>
    </w:r>
    <w:r w:rsidR="002233F3">
      <w:rPr>
        <w:rFonts w:ascii="標楷體" w:eastAsia="標楷體" w:hAnsi="標楷體" w:hint="eastAsia"/>
      </w:rPr>
      <w:t>1</w:t>
    </w:r>
    <w:r w:rsidRPr="008C1FDB">
      <w:rPr>
        <w:rFonts w:ascii="標楷體" w:eastAsia="標楷體" w:hAnsi="標楷體" w:hint="eastAsia"/>
      </w:rPr>
      <w:t>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07F8F" w14:textId="1F8EF945" w:rsidR="001169DD" w:rsidRPr="001169DD" w:rsidRDefault="001169DD" w:rsidP="001169DD">
    <w:pPr>
      <w:pStyle w:val="a4"/>
      <w:jc w:val="center"/>
      <w:rPr>
        <w:rFonts w:ascii="標楷體" w:eastAsia="標楷體" w:hAnsi="標楷體"/>
      </w:rPr>
    </w:pPr>
    <w:r w:rsidRPr="001169DD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7</w:t>
    </w:r>
    <w:r w:rsidRPr="001169DD">
      <w:rPr>
        <w:rFonts w:ascii="標楷體" w:eastAsia="標楷體" w:hAnsi="標楷體"/>
      </w:rPr>
      <w:t>-</w:t>
    </w:r>
    <w:r w:rsidR="00375B73">
      <w:rPr>
        <w:rFonts w:ascii="標楷體" w:eastAsia="標楷體" w:hAnsi="標楷體" w:hint="eastAsia"/>
      </w:rPr>
      <w:t>1</w:t>
    </w:r>
    <w:r w:rsidRPr="001169DD">
      <w:rPr>
        <w:rFonts w:ascii="標楷體" w:eastAsia="標楷體" w:hAnsi="標楷體"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D4E45" w14:textId="2372CA58" w:rsidR="002233F3" w:rsidRPr="008C1FDB" w:rsidRDefault="002233F3" w:rsidP="004638DC">
    <w:pPr>
      <w:pStyle w:val="a4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 w:rsidRPr="008C1FDB">
      <w:rPr>
        <w:rFonts w:ascii="標楷體" w:eastAsia="標楷體" w:hAnsi="標楷體"/>
      </w:rPr>
      <w:t>7-</w:t>
    </w:r>
    <w:r>
      <w:rPr>
        <w:rFonts w:ascii="標楷體" w:eastAsia="標楷體" w:hAnsi="標楷體" w:hint="eastAsia"/>
      </w:rPr>
      <w:t>2</w:t>
    </w:r>
    <w:r w:rsidRPr="008C1FDB">
      <w:rPr>
        <w:rFonts w:ascii="標楷體" w:eastAsia="標楷體" w:hAnsi="標楷體" w:hint="eastAsia"/>
      </w:rPr>
      <w:t>頁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3ECA5" w14:textId="0428AE1E" w:rsidR="00375B73" w:rsidRPr="001169DD" w:rsidRDefault="00375B73" w:rsidP="001169DD">
    <w:pPr>
      <w:pStyle w:val="a4"/>
      <w:jc w:val="center"/>
      <w:rPr>
        <w:rFonts w:ascii="標楷體" w:eastAsia="標楷體" w:hAnsi="標楷體"/>
      </w:rPr>
    </w:pPr>
    <w:r w:rsidRPr="001169DD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7</w:t>
    </w:r>
    <w:r w:rsidRPr="001169DD">
      <w:rPr>
        <w:rFonts w:ascii="標楷體" w:eastAsia="標楷體" w:hAnsi="標楷體"/>
      </w:rPr>
      <w:t>-</w:t>
    </w:r>
    <w:r>
      <w:rPr>
        <w:rFonts w:ascii="標楷體" w:eastAsia="標楷體" w:hAnsi="標楷體" w:hint="eastAsia"/>
      </w:rPr>
      <w:t>3</w:t>
    </w:r>
    <w:r w:rsidRPr="001169DD">
      <w:rPr>
        <w:rFonts w:ascii="標楷體" w:eastAsia="標楷體" w:hAnsi="標楷體" w:hint="eastAsia"/>
      </w:rPr>
      <w:t>頁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CD705" w14:textId="77777777" w:rsidR="00375B73" w:rsidRPr="001169DD" w:rsidRDefault="00375B73" w:rsidP="001169DD">
    <w:pPr>
      <w:pStyle w:val="a4"/>
      <w:jc w:val="center"/>
      <w:rPr>
        <w:rFonts w:ascii="標楷體" w:eastAsia="標楷體" w:hAnsi="標楷體"/>
      </w:rPr>
    </w:pPr>
    <w:r w:rsidRPr="001169DD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7</w:t>
    </w:r>
    <w:r w:rsidRPr="001169DD">
      <w:rPr>
        <w:rFonts w:ascii="標楷體" w:eastAsia="標楷體" w:hAnsi="標楷體"/>
      </w:rPr>
      <w:t>-</w:t>
    </w:r>
    <w:r>
      <w:rPr>
        <w:rFonts w:ascii="標楷體" w:eastAsia="標楷體" w:hAnsi="標楷體" w:hint="eastAsia"/>
      </w:rPr>
      <w:t>4</w:t>
    </w:r>
    <w:r w:rsidRPr="001169DD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8EE6B" w14:textId="77777777" w:rsidR="008D0EAE" w:rsidRDefault="008D0EAE">
      <w:r>
        <w:separator/>
      </w:r>
    </w:p>
  </w:footnote>
  <w:footnote w:type="continuationSeparator" w:id="0">
    <w:p w14:paraId="3759D091" w14:textId="77777777" w:rsidR="008D0EAE" w:rsidRDefault="008D0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490CD" w14:textId="66FF1F9A" w:rsidR="003A0BB1" w:rsidRDefault="00263B1A">
    <w:pPr>
      <w:jc w:val="center"/>
      <w:rPr>
        <w:rFonts w:ascii="標楷體" w:eastAsia="標楷體"/>
        <w:b/>
        <w:sz w:val="36"/>
        <w:u w:val="single"/>
      </w:rPr>
    </w:pPr>
    <w:proofErr w:type="gramStart"/>
    <w:r w:rsidRPr="00F949AA">
      <w:rPr>
        <w:rFonts w:ascii="標楷體" w:eastAsia="標楷體" w:hint="eastAsia"/>
        <w:b/>
        <w:spacing w:val="60"/>
        <w:sz w:val="32"/>
        <w:u w:val="single"/>
      </w:rPr>
      <w:t>柒</w:t>
    </w:r>
    <w:proofErr w:type="gramEnd"/>
    <w:r w:rsidR="00965C8B" w:rsidRPr="00F949AA">
      <w:rPr>
        <w:rFonts w:ascii="標楷體" w:eastAsia="標楷體"/>
        <w:b/>
        <w:spacing w:val="60"/>
        <w:sz w:val="32"/>
        <w:u w:val="single"/>
      </w:rPr>
      <w:t>、</w:t>
    </w:r>
    <w:r w:rsidR="003A0BB1" w:rsidRPr="00F949A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8D0EAE" w:rsidRPr="00F949AA">
      <w:rPr>
        <w:rFonts w:ascii="標楷體" w:eastAsia="標楷體"/>
        <w:b/>
        <w:spacing w:val="60"/>
        <w:sz w:val="32"/>
        <w:u w:val="single"/>
      </w:rPr>
      <w:t>113</w:t>
    </w:r>
    <w:proofErr w:type="gramEnd"/>
    <w:r w:rsidR="003A0BB1" w:rsidRPr="00F949AA">
      <w:rPr>
        <w:rFonts w:ascii="標楷體" w:eastAsia="標楷體" w:hint="eastAsia"/>
        <w:b/>
        <w:spacing w:val="60"/>
        <w:sz w:val="32"/>
        <w:u w:val="single"/>
      </w:rPr>
      <w:t>年度</w:t>
    </w:r>
    <w:r w:rsidR="008D0EAE" w:rsidRPr="00F949AA">
      <w:rPr>
        <w:rFonts w:ascii="標楷體" w:eastAsia="標楷體" w:hint="eastAsia"/>
        <w:b/>
        <w:spacing w:val="60"/>
        <w:sz w:val="32"/>
        <w:u w:val="single"/>
      </w:rPr>
      <w:t>桃園市</w:t>
    </w:r>
    <w:r w:rsidR="00D360A3" w:rsidRPr="00F949AA">
      <w:rPr>
        <w:rFonts w:ascii="標楷體" w:eastAsia="標楷體" w:hint="eastAsia"/>
        <w:b/>
        <w:spacing w:val="60"/>
        <w:sz w:val="32"/>
        <w:u w:val="single"/>
      </w:rPr>
      <w:t>總決算</w:t>
    </w:r>
    <w:r w:rsidR="004439C8" w:rsidRPr="00F949AA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F949AA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4439C8" w:rsidRPr="00F949AA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F949AA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3A0BB1" w:rsidRPr="00F949AA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3A0BB1" w:rsidRPr="00F949A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3EAB0" w14:textId="54CAF3E3" w:rsidR="003A0BB1" w:rsidRPr="00E60F6E" w:rsidRDefault="00244052">
    <w:pPr>
      <w:jc w:val="center"/>
      <w:rPr>
        <w:rFonts w:ascii="標楷體" w:eastAsia="標楷體"/>
        <w:b/>
        <w:spacing w:val="30"/>
        <w:sz w:val="32"/>
        <w:szCs w:val="32"/>
        <w:u w:val="single"/>
      </w:rPr>
    </w:pPr>
    <w:proofErr w:type="gramStart"/>
    <w:r w:rsidRPr="00894ABF">
      <w:rPr>
        <w:rFonts w:ascii="標楷體" w:eastAsia="標楷體" w:hint="eastAsia"/>
        <w:b/>
        <w:spacing w:val="60"/>
        <w:sz w:val="32"/>
        <w:u w:val="single"/>
      </w:rPr>
      <w:t>柒</w:t>
    </w:r>
    <w:proofErr w:type="gramEnd"/>
    <w:r w:rsidR="00C10A9E" w:rsidRPr="00894ABF">
      <w:rPr>
        <w:rFonts w:ascii="標楷體" w:eastAsia="標楷體"/>
        <w:b/>
        <w:spacing w:val="60"/>
        <w:sz w:val="32"/>
        <w:u w:val="single"/>
      </w:rPr>
      <w:t>、</w:t>
    </w:r>
    <w:r w:rsidR="003A0BB1" w:rsidRPr="00894ABF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8D0EAE" w:rsidRPr="00894ABF">
      <w:rPr>
        <w:rFonts w:ascii="標楷體" w:eastAsia="標楷體"/>
        <w:b/>
        <w:spacing w:val="60"/>
        <w:sz w:val="32"/>
        <w:u w:val="single"/>
      </w:rPr>
      <w:t>113</w:t>
    </w:r>
    <w:proofErr w:type="gramEnd"/>
    <w:r w:rsidR="003A0BB1" w:rsidRPr="00894ABF">
      <w:rPr>
        <w:rFonts w:ascii="標楷體" w:eastAsia="標楷體" w:hint="eastAsia"/>
        <w:b/>
        <w:spacing w:val="60"/>
        <w:sz w:val="32"/>
        <w:u w:val="single"/>
      </w:rPr>
      <w:t>年度</w:t>
    </w:r>
    <w:r w:rsidR="008D0EAE" w:rsidRPr="00894ABF">
      <w:rPr>
        <w:rFonts w:ascii="標楷體" w:eastAsia="標楷體" w:hint="eastAsia"/>
        <w:b/>
        <w:spacing w:val="60"/>
        <w:sz w:val="32"/>
        <w:u w:val="single"/>
      </w:rPr>
      <w:t>桃園市</w:t>
    </w:r>
    <w:r w:rsidR="00D360A3" w:rsidRPr="00894ABF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894ABF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894ABF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894ABF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894ABF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3A0BB1" w:rsidRPr="00894ABF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3A0BB1" w:rsidRPr="00894ABF">
      <w:rPr>
        <w:rFonts w:ascii="標楷體" w:eastAsia="標楷體" w:hint="eastAsia"/>
        <w:b/>
        <w:spacing w:val="60"/>
        <w:sz w:val="32"/>
        <w:u w:val="single"/>
      </w:rPr>
      <w:t>表</w:t>
    </w:r>
    <w:r w:rsidR="00894ABF" w:rsidRPr="00DD3FB2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9A447" w14:textId="77777777" w:rsidR="00894ABF" w:rsidRDefault="00894ABF">
    <w:pPr>
      <w:jc w:val="center"/>
      <w:rPr>
        <w:rFonts w:ascii="標楷體" w:eastAsia="標楷體"/>
        <w:b/>
        <w:sz w:val="36"/>
        <w:u w:val="single"/>
      </w:rPr>
    </w:pPr>
    <w:proofErr w:type="gramStart"/>
    <w:r w:rsidRPr="00F949AA">
      <w:rPr>
        <w:rFonts w:ascii="標楷體" w:eastAsia="標楷體" w:hint="eastAsia"/>
        <w:b/>
        <w:spacing w:val="60"/>
        <w:sz w:val="32"/>
        <w:u w:val="single"/>
      </w:rPr>
      <w:t>柒</w:t>
    </w:r>
    <w:proofErr w:type="gramEnd"/>
    <w:r w:rsidRPr="00F949AA">
      <w:rPr>
        <w:rFonts w:ascii="標楷體" w:eastAsia="標楷體"/>
        <w:b/>
        <w:spacing w:val="60"/>
        <w:sz w:val="32"/>
        <w:u w:val="single"/>
      </w:rPr>
      <w:t>、</w:t>
    </w:r>
    <w:r w:rsidRPr="00F949A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F949AA">
      <w:rPr>
        <w:rFonts w:ascii="標楷體" w:eastAsia="標楷體"/>
        <w:b/>
        <w:spacing w:val="60"/>
        <w:sz w:val="32"/>
        <w:u w:val="single"/>
      </w:rPr>
      <w:t>113</w:t>
    </w:r>
    <w:proofErr w:type="gramEnd"/>
    <w:r w:rsidRPr="00F949AA">
      <w:rPr>
        <w:rFonts w:ascii="標楷體" w:eastAsia="標楷體" w:hint="eastAsia"/>
        <w:b/>
        <w:spacing w:val="60"/>
        <w:sz w:val="32"/>
        <w:u w:val="single"/>
      </w:rPr>
      <w:t>年度桃園市總決算各主管機關歲出政事別科目決算</w:t>
    </w:r>
    <w:proofErr w:type="gramStart"/>
    <w:r w:rsidRPr="00F949AA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Pr="00F949AA">
      <w:rPr>
        <w:rFonts w:ascii="標楷體" w:eastAsia="標楷體" w:hint="eastAsia"/>
        <w:b/>
        <w:spacing w:val="60"/>
        <w:sz w:val="32"/>
        <w:u w:val="single"/>
      </w:rPr>
      <w:t>表</w:t>
    </w:r>
    <w:r w:rsidRPr="00DD3FB2">
      <w:rPr>
        <w:rFonts w:ascii="標楷體" w:eastAsia="標楷體" w:hAnsi="標楷體"/>
      </w:rPr>
      <w:t>(續)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9E110" w14:textId="77777777" w:rsidR="00894ABF" w:rsidRPr="00E60F6E" w:rsidRDefault="00894ABF">
    <w:pPr>
      <w:jc w:val="center"/>
      <w:rPr>
        <w:rFonts w:ascii="標楷體" w:eastAsia="標楷體"/>
        <w:b/>
        <w:spacing w:val="30"/>
        <w:sz w:val="32"/>
        <w:szCs w:val="32"/>
        <w:u w:val="single"/>
      </w:rPr>
    </w:pPr>
    <w:proofErr w:type="gramStart"/>
    <w:r w:rsidRPr="00894ABF">
      <w:rPr>
        <w:rFonts w:ascii="標楷體" w:eastAsia="標楷體" w:hint="eastAsia"/>
        <w:b/>
        <w:spacing w:val="60"/>
        <w:sz w:val="32"/>
        <w:u w:val="single"/>
      </w:rPr>
      <w:t>柒</w:t>
    </w:r>
    <w:proofErr w:type="gramEnd"/>
    <w:r w:rsidRPr="00894ABF">
      <w:rPr>
        <w:rFonts w:ascii="標楷體" w:eastAsia="標楷體"/>
        <w:b/>
        <w:spacing w:val="60"/>
        <w:sz w:val="32"/>
        <w:u w:val="single"/>
      </w:rPr>
      <w:t>、</w:t>
    </w:r>
    <w:r w:rsidRPr="00894ABF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894ABF">
      <w:rPr>
        <w:rFonts w:ascii="標楷體" w:eastAsia="標楷體"/>
        <w:b/>
        <w:spacing w:val="60"/>
        <w:sz w:val="32"/>
        <w:u w:val="single"/>
      </w:rPr>
      <w:t>113</w:t>
    </w:r>
    <w:proofErr w:type="gramEnd"/>
    <w:r w:rsidRPr="00894ABF">
      <w:rPr>
        <w:rFonts w:ascii="標楷體" w:eastAsia="標楷體" w:hint="eastAsia"/>
        <w:b/>
        <w:spacing w:val="60"/>
        <w:sz w:val="32"/>
        <w:u w:val="single"/>
      </w:rPr>
      <w:t>年度桃園市總決算各主管機關歲出政事別科目決算</w:t>
    </w:r>
    <w:proofErr w:type="gramStart"/>
    <w:r w:rsidRPr="00894ABF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Pr="00894ABF">
      <w:rPr>
        <w:rFonts w:ascii="標楷體" w:eastAsia="標楷體" w:hint="eastAsia"/>
        <w:b/>
        <w:spacing w:val="60"/>
        <w:sz w:val="32"/>
        <w:u w:val="single"/>
      </w:rPr>
      <w:t>表</w:t>
    </w:r>
    <w:r w:rsidRPr="00DD3FB2">
      <w:rPr>
        <w:rFonts w:ascii="標楷體" w:eastAsia="標楷體" w:hAnsi="標楷體"/>
      </w:rPr>
      <w:t>(續)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0EAE"/>
    <w:rsid w:val="00005F7A"/>
    <w:rsid w:val="00112731"/>
    <w:rsid w:val="001169DD"/>
    <w:rsid w:val="00123F7C"/>
    <w:rsid w:val="00125571"/>
    <w:rsid w:val="002233F3"/>
    <w:rsid w:val="00244052"/>
    <w:rsid w:val="00247C62"/>
    <w:rsid w:val="00263B1A"/>
    <w:rsid w:val="00375B73"/>
    <w:rsid w:val="00393891"/>
    <w:rsid w:val="003A0BB1"/>
    <w:rsid w:val="003B0DD9"/>
    <w:rsid w:val="00433B85"/>
    <w:rsid w:val="004439C8"/>
    <w:rsid w:val="004638DC"/>
    <w:rsid w:val="0083101B"/>
    <w:rsid w:val="00894ABF"/>
    <w:rsid w:val="008C1FDB"/>
    <w:rsid w:val="008D0EAE"/>
    <w:rsid w:val="00930A01"/>
    <w:rsid w:val="00965C8B"/>
    <w:rsid w:val="009F5E83"/>
    <w:rsid w:val="00A214F3"/>
    <w:rsid w:val="00A43F8B"/>
    <w:rsid w:val="00A55DD2"/>
    <w:rsid w:val="00AA34B5"/>
    <w:rsid w:val="00AB7299"/>
    <w:rsid w:val="00C052AF"/>
    <w:rsid w:val="00C10A9E"/>
    <w:rsid w:val="00D360A3"/>
    <w:rsid w:val="00D832C5"/>
    <w:rsid w:val="00DD3FB2"/>
    <w:rsid w:val="00E60F6E"/>
    <w:rsid w:val="00F34C90"/>
    <w:rsid w:val="00F9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4ED458AC"/>
  <w15:chartTrackingRefBased/>
  <w15:docId w15:val="{C15F13BE-47C7-4BB4-AE16-871C7DF1F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8C1FD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ZpBY7pyXB0sr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E1032-9A6E-48AF-A20C-067CD5A46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dZpBY7pyXB0sr歲出政事別機關別決算審定數綜計表.dot</Template>
  <TotalTime>25</TotalTime>
  <Pages>4</Pages>
  <Words>578</Words>
  <Characters>3295</Characters>
  <Application>Microsoft Office Word</Application>
  <DocSecurity>0</DocSecurity>
  <Lines>27</Lines>
  <Paragraphs>7</Paragraphs>
  <ScaleCrop>false</ScaleCrop>
  <Company>N.A.O.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江佩芬</dc:creator>
  <cp:keywords/>
  <cp:lastModifiedBy>廖天生</cp:lastModifiedBy>
  <cp:revision>16</cp:revision>
  <dcterms:created xsi:type="dcterms:W3CDTF">2025-06-06T01:21:00Z</dcterms:created>
  <dcterms:modified xsi:type="dcterms:W3CDTF">2025-06-30T07:39:00Z</dcterms:modified>
</cp:coreProperties>
</file>