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609" w:rsidRPr="003749F6" w:rsidRDefault="00445E59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cs="Times New Roman"/>
          <w:bCs w:val="0"/>
          <w:spacing w:val="60"/>
          <w:sz w:val="32"/>
          <w:szCs w:val="20"/>
          <w:u w:val="single"/>
        </w:rPr>
      </w:pPr>
      <w:r w:rsidRPr="003749F6">
        <w:rPr>
          <w:rFonts w:ascii="標楷體" w:cs="Times New Roman" w:hint="eastAsia"/>
          <w:bCs w:val="0"/>
          <w:spacing w:val="60"/>
          <w:sz w:val="32"/>
          <w:szCs w:val="20"/>
          <w:u w:val="single"/>
        </w:rPr>
        <w:t>伍</w:t>
      </w:r>
      <w:r w:rsidR="004D6B14" w:rsidRPr="003749F6">
        <w:rPr>
          <w:rFonts w:ascii="標楷體" w:cs="Times New Roman" w:hint="eastAsia"/>
          <w:bCs w:val="0"/>
          <w:spacing w:val="60"/>
          <w:sz w:val="32"/>
          <w:szCs w:val="20"/>
          <w:u w:val="single"/>
        </w:rPr>
        <w:t>、</w:t>
      </w:r>
      <w:r w:rsidR="00570609" w:rsidRPr="003749F6">
        <w:rPr>
          <w:rFonts w:ascii="標楷體" w:cs="Times New Roman" w:hint="eastAsia"/>
          <w:bCs w:val="0"/>
          <w:spacing w:val="60"/>
          <w:sz w:val="32"/>
          <w:szCs w:val="20"/>
          <w:u w:val="single"/>
        </w:rPr>
        <w:t>中華民國</w:t>
      </w:r>
      <w:proofErr w:type="gramStart"/>
      <w:r w:rsidR="0045074B" w:rsidRPr="003749F6">
        <w:rPr>
          <w:rFonts w:ascii="標楷體" w:cs="Times New Roman" w:hint="eastAsia"/>
          <w:bCs w:val="0"/>
          <w:spacing w:val="60"/>
          <w:sz w:val="32"/>
          <w:szCs w:val="20"/>
          <w:u w:val="single"/>
        </w:rPr>
        <w:t>113</w:t>
      </w:r>
      <w:proofErr w:type="gramEnd"/>
      <w:r w:rsidR="005B7E21" w:rsidRPr="003749F6">
        <w:rPr>
          <w:rFonts w:ascii="標楷體" w:cs="Times New Roman" w:hint="eastAsia"/>
          <w:bCs w:val="0"/>
          <w:spacing w:val="60"/>
          <w:sz w:val="32"/>
          <w:szCs w:val="20"/>
          <w:u w:val="single"/>
        </w:rPr>
        <w:t>年度</w:t>
      </w:r>
      <w:r w:rsidR="0045074B" w:rsidRPr="003749F6">
        <w:rPr>
          <w:rFonts w:ascii="標楷體" w:cs="Times New Roman"/>
          <w:bCs w:val="0"/>
          <w:spacing w:val="60"/>
          <w:sz w:val="32"/>
          <w:szCs w:val="20"/>
          <w:u w:val="single"/>
        </w:rPr>
        <w:t>桃園市</w:t>
      </w:r>
      <w:r w:rsidR="00570609" w:rsidRPr="003749F6">
        <w:rPr>
          <w:rFonts w:ascii="標楷體" w:cs="Times New Roman" w:hint="eastAsia"/>
          <w:bCs w:val="0"/>
          <w:spacing w:val="60"/>
          <w:sz w:val="32"/>
          <w:szCs w:val="20"/>
          <w:u w:val="single"/>
        </w:rPr>
        <w:t>總決算審定後收入支出表</w:t>
      </w:r>
    </w:p>
    <w:p w:rsidR="00223879" w:rsidRPr="00900A34" w:rsidRDefault="00223879" w:rsidP="006A642D">
      <w:pPr>
        <w:snapToGrid w:val="0"/>
        <w:spacing w:line="200" w:lineRule="atLeast"/>
        <w:ind w:rightChars="-2" w:right="-5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69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345"/>
      </w:tblGrid>
      <w:tr w:rsidR="00570609" w:rsidRPr="00A30B60" w:rsidTr="006A642D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A30B60" w:rsidRDefault="00570609" w:rsidP="006A642D">
            <w:pPr>
              <w:spacing w:line="300" w:lineRule="exact"/>
              <w:ind w:rightChars="-35" w:right="-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701FD7" w:rsidRPr="00FD6F78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FD6F78" w:rsidRDefault="00701FD7" w:rsidP="00701FD7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D6F7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FD6F78" w:rsidRDefault="00701FD7" w:rsidP="00701FD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FD6F78">
              <w:rPr>
                <w:rFonts w:ascii="新細明體" w:hAnsi="新細明體"/>
                <w:b/>
                <w:noProof/>
                <w:sz w:val="20"/>
                <w:szCs w:val="20"/>
              </w:rPr>
              <w:t>157,704,985,912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D86985" w:rsidRDefault="001B4438" w:rsidP="00701FD7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D86985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-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 xml:space="preserve"> 31,</w:t>
            </w:r>
            <w:r>
              <w:rPr>
                <w:rFonts w:ascii="新細明體" w:hAnsi="新細明體" w:hint="eastAsia"/>
                <w:b/>
                <w:noProof/>
                <w:color w:val="000000"/>
                <w:sz w:val="20"/>
                <w:szCs w:val="20"/>
              </w:rPr>
              <w:t>1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7</w:t>
            </w:r>
            <w:r>
              <w:rPr>
                <w:rFonts w:ascii="新細明體" w:hAnsi="新細明體" w:hint="eastAsia"/>
                <w:b/>
                <w:noProof/>
                <w:color w:val="000000"/>
                <w:sz w:val="20"/>
                <w:szCs w:val="20"/>
              </w:rPr>
              <w:t>6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,</w:t>
            </w:r>
            <w:r w:rsidR="00701FD7" w:rsidRPr="00D86985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97</w:t>
            </w:r>
            <w:r>
              <w:rPr>
                <w:rFonts w:ascii="新細明體" w:hAnsi="新細明體" w:hint="eastAsia"/>
                <w:b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FD6F78" w:rsidRDefault="009D233A" w:rsidP="00701FD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157,673,808</w:t>
            </w:r>
            <w:r w:rsidR="00701FD7" w:rsidRPr="00FD6F78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9</w:t>
            </w:r>
            <w:r w:rsidR="00A45C60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4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1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87,699,062,646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87,699,062,646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3,584,185,112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F7BA3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 xml:space="preserve">+ </w:t>
            </w:r>
            <w:r w:rsidR="001B4438"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8</w:t>
            </w:r>
            <w:r w:rsidR="001B4438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 w:rsidR="001B4438"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225</w:t>
            </w:r>
            <w:r w:rsidR="001B4438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 w:rsidR="001B4438"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9D233A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sz w:val="20"/>
                <w:szCs w:val="20"/>
              </w:rPr>
              <w:t>3,592,410,3</w:t>
            </w:r>
            <w:r w:rsidR="00701FD7" w:rsidRPr="007E4662">
              <w:rPr>
                <w:rFonts w:ascii="新細明體" w:hAnsi="新細明體"/>
                <w:noProof/>
                <w:sz w:val="20"/>
                <w:szCs w:val="20"/>
              </w:rPr>
              <w:t>2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0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4,549,686,962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4,549,686,962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1,626,716,493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1B4438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+ 1,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147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,45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9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9D233A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sz w:val="20"/>
                <w:szCs w:val="20"/>
              </w:rPr>
              <w:t>1,627,863,952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17,103,172,374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17,103,172,374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38,581,088,798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1B4438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59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202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13</w:t>
            </w:r>
            <w:r w:rsidR="00701FD7" w:rsidRPr="00AF7BA3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9D233A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sz w:val="20"/>
                <w:szCs w:val="20"/>
              </w:rPr>
              <w:t>38,521,</w:t>
            </w:r>
            <w:r w:rsidR="00701FD7" w:rsidRPr="007E4662">
              <w:rPr>
                <w:rFonts w:ascii="新細明體" w:hAnsi="新細明體"/>
                <w:noProof/>
                <w:sz w:val="20"/>
                <w:szCs w:val="20"/>
              </w:rPr>
              <w:t>88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6,664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1,523,784,783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1,523,784,783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3,037,288,744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1B4438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+ 1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8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652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 w:rsidR="00701FD7" w:rsidRPr="00AF7BA3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4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96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9D233A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sz w:val="20"/>
                <w:szCs w:val="20"/>
              </w:rPr>
              <w:t>3,055,941,2</w:t>
            </w:r>
            <w:r w:rsidR="00701FD7" w:rsidRPr="007E4662">
              <w:rPr>
                <w:rFonts w:ascii="新細明體" w:hAnsi="新細明體"/>
                <w:noProof/>
                <w:sz w:val="20"/>
                <w:szCs w:val="20"/>
              </w:rPr>
              <w:t>4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0</w:t>
            </w:r>
          </w:p>
        </w:tc>
      </w:tr>
      <w:tr w:rsidR="00701FD7" w:rsidRPr="00FD6F78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FD6F78" w:rsidRDefault="00701FD7" w:rsidP="00701FD7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D6F7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FD6F78" w:rsidRDefault="00701FD7" w:rsidP="00701FD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FD6F78">
              <w:rPr>
                <w:rFonts w:ascii="新細明體" w:hAnsi="新細明體"/>
                <w:b/>
                <w:noProof/>
                <w:sz w:val="20"/>
                <w:szCs w:val="20"/>
              </w:rPr>
              <w:t>133,211,761,479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D86985" w:rsidRDefault="001B4438" w:rsidP="00701FD7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color w:val="000000"/>
                <w:sz w:val="20"/>
                <w:szCs w:val="20"/>
              </w:rPr>
              <w:t>350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color w:val="000000"/>
                <w:sz w:val="20"/>
                <w:szCs w:val="20"/>
              </w:rPr>
              <w:t>932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color w:val="000000"/>
                <w:sz w:val="20"/>
                <w:szCs w:val="20"/>
              </w:rPr>
              <w:t>4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7</w:t>
            </w:r>
            <w:r>
              <w:rPr>
                <w:rFonts w:ascii="新細明體" w:hAnsi="新細明體" w:hint="eastAsia"/>
                <w:b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FD6F78" w:rsidRDefault="009D233A" w:rsidP="00701FD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132,860,829,007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21,656,267,747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1B4438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273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719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319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9D233A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sz w:val="20"/>
                <w:szCs w:val="20"/>
              </w:rPr>
              <w:t>21,382,548,428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20,862,666,162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1B4438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20,862,666,162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84,829,634,366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1B4438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新細明體" w:hAnsi="新細明體" w:hint="eastAsia"/>
                <w:noProof/>
                <w:color w:val="000000"/>
                <w:sz w:val="20"/>
                <w:szCs w:val="20"/>
              </w:rPr>
              <w:t>77,</w:t>
            </w:r>
            <w:r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213,153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9D233A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noProof/>
                <w:sz w:val="20"/>
                <w:szCs w:val="20"/>
              </w:rPr>
              <w:t>84,752,</w:t>
            </w:r>
            <w:r w:rsidR="00701FD7" w:rsidRPr="007E4662">
              <w:rPr>
                <w:rFonts w:ascii="新細明體" w:hAnsi="新細明體"/>
                <w:noProof/>
                <w:sz w:val="20"/>
                <w:szCs w:val="20"/>
              </w:rPr>
              <w:t>4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21,213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39,743,466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39,743,466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14,958,238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14,958,238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869,919,071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869,919,071</w:t>
            </w:r>
          </w:p>
        </w:tc>
      </w:tr>
      <w:tr w:rsidR="00701FD7" w:rsidRPr="00216B33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E4662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4,938,572,429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60A7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701FD7" w:rsidRPr="00216B33" w:rsidRDefault="00701FD7" w:rsidP="00701FD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E4662">
              <w:rPr>
                <w:rFonts w:ascii="新細明體" w:hAnsi="新細明體"/>
                <w:noProof/>
                <w:sz w:val="20"/>
                <w:szCs w:val="20"/>
              </w:rPr>
              <w:t>4,938,572,429</w:t>
            </w:r>
          </w:p>
        </w:tc>
      </w:tr>
      <w:tr w:rsidR="00701FD7" w:rsidRPr="00FD6F78" w:rsidTr="006A642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1FD7" w:rsidRPr="00FD6F78" w:rsidRDefault="00701FD7" w:rsidP="00701FD7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D6F7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1FD7" w:rsidRPr="00FD6F78" w:rsidRDefault="00701FD7" w:rsidP="00701FD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FD6F78">
              <w:rPr>
                <w:rFonts w:ascii="新細明體" w:hAnsi="新細明體"/>
                <w:b/>
                <w:noProof/>
                <w:sz w:val="20"/>
                <w:szCs w:val="20"/>
              </w:rPr>
              <w:t>24,493,224,433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1FD7" w:rsidRPr="00D86985" w:rsidRDefault="001B4438" w:rsidP="00701FD7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+ 319,755,501</w:t>
            </w:r>
          </w:p>
        </w:tc>
        <w:tc>
          <w:tcPr>
            <w:tcW w:w="5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1FD7" w:rsidRPr="00FD6F78" w:rsidRDefault="009D233A" w:rsidP="00701FD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24,812,979,9</w:t>
            </w:r>
            <w:r w:rsidR="00701FD7" w:rsidRPr="00FD6F78">
              <w:rPr>
                <w:rFonts w:ascii="新細明體" w:hAnsi="新細明體"/>
                <w:b/>
                <w:noProof/>
                <w:sz w:val="20"/>
                <w:szCs w:val="20"/>
              </w:rPr>
              <w:t>3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4</w:t>
            </w:r>
          </w:p>
        </w:tc>
      </w:tr>
    </w:tbl>
    <w:p w:rsidR="00570609" w:rsidRPr="008562A0" w:rsidRDefault="00570609" w:rsidP="00656C23">
      <w:pPr>
        <w:tabs>
          <w:tab w:val="left" w:pos="10635"/>
        </w:tabs>
        <w:rPr>
          <w:rFonts w:ascii="標楷體" w:eastAsia="標楷體" w:hAnsi="標楷體" w:hint="eastAsia"/>
          <w:sz w:val="18"/>
          <w:szCs w:val="18"/>
        </w:rPr>
      </w:pPr>
    </w:p>
    <w:sectPr w:rsidR="00570609" w:rsidRPr="008562A0" w:rsidSect="006A6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567" w:right="1418" w:bottom="567" w:left="1418" w:header="567" w:footer="56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74B" w:rsidRDefault="0045074B" w:rsidP="00963F24">
      <w:r>
        <w:separator/>
      </w:r>
    </w:p>
  </w:endnote>
  <w:endnote w:type="continuationSeparator" w:id="0">
    <w:p w:rsidR="0045074B" w:rsidRDefault="0045074B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CB1" w:rsidRPr="001C2207" w:rsidRDefault="00104CB1" w:rsidP="00656C23">
    <w:pPr>
      <w:pStyle w:val="a9"/>
      <w:ind w:leftChars="200" w:left="480"/>
      <w:jc w:val="center"/>
      <w:rPr>
        <w:rFonts w:ascii="標楷體" w:eastAsia="標楷體" w:hAnsi="標楷體"/>
      </w:rPr>
    </w:pPr>
    <w:bookmarkStart w:id="0" w:name="_GoBack"/>
    <w:bookmarkEnd w:id="0"/>
    <w:r w:rsidRPr="001C2207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5</w:t>
    </w:r>
    <w:r w:rsidRPr="001C2207">
      <w:rPr>
        <w:rFonts w:ascii="標楷體" w:eastAsia="標楷體" w:hAnsi="標楷體" w:hint="eastAsia"/>
      </w:rPr>
      <w:t>-</w:t>
    </w:r>
    <w:r>
      <w:rPr>
        <w:rFonts w:ascii="標楷體" w:eastAsia="標楷體" w:hAnsi="標楷體" w:hint="eastAsia"/>
      </w:rPr>
      <w:t>1</w:t>
    </w:r>
    <w:r w:rsidRPr="001C2207">
      <w:rPr>
        <w:rFonts w:ascii="標楷體" w:eastAsia="標楷體" w:hAnsi="標楷體" w:hint="eastAsia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656C23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23" w:rsidRDefault="00656C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74B" w:rsidRDefault="0045074B" w:rsidP="00963F24">
      <w:r>
        <w:separator/>
      </w:r>
    </w:p>
  </w:footnote>
  <w:footnote w:type="continuationSeparator" w:id="0">
    <w:p w:rsidR="0045074B" w:rsidRDefault="0045074B" w:rsidP="0096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23" w:rsidRDefault="00656C2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23" w:rsidRDefault="00656C2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23" w:rsidRDefault="00656C2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oNotTrackMoves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074B"/>
    <w:rsid w:val="00050AF8"/>
    <w:rsid w:val="00066284"/>
    <w:rsid w:val="000B0DAC"/>
    <w:rsid w:val="000B13AF"/>
    <w:rsid w:val="000B5295"/>
    <w:rsid w:val="00104CB1"/>
    <w:rsid w:val="00121368"/>
    <w:rsid w:val="00121E35"/>
    <w:rsid w:val="001258A5"/>
    <w:rsid w:val="00162E99"/>
    <w:rsid w:val="00185FC7"/>
    <w:rsid w:val="001B0FB2"/>
    <w:rsid w:val="001B4438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749F6"/>
    <w:rsid w:val="00397383"/>
    <w:rsid w:val="003C01EC"/>
    <w:rsid w:val="003E7E68"/>
    <w:rsid w:val="003F4748"/>
    <w:rsid w:val="003F5731"/>
    <w:rsid w:val="004062E6"/>
    <w:rsid w:val="0042355B"/>
    <w:rsid w:val="00445E59"/>
    <w:rsid w:val="00446944"/>
    <w:rsid w:val="0045074B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7CD"/>
    <w:rsid w:val="005B7E21"/>
    <w:rsid w:val="005C0E0C"/>
    <w:rsid w:val="005C6180"/>
    <w:rsid w:val="005F4F1E"/>
    <w:rsid w:val="00606179"/>
    <w:rsid w:val="006076F6"/>
    <w:rsid w:val="00617BE7"/>
    <w:rsid w:val="00621487"/>
    <w:rsid w:val="00626894"/>
    <w:rsid w:val="00634AB7"/>
    <w:rsid w:val="00650DE5"/>
    <w:rsid w:val="00656C23"/>
    <w:rsid w:val="006726CC"/>
    <w:rsid w:val="006A642D"/>
    <w:rsid w:val="006B601D"/>
    <w:rsid w:val="006C4CF1"/>
    <w:rsid w:val="006D4F0E"/>
    <w:rsid w:val="006E029D"/>
    <w:rsid w:val="006F7B9D"/>
    <w:rsid w:val="00701FD7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562A0"/>
    <w:rsid w:val="00860438"/>
    <w:rsid w:val="00880483"/>
    <w:rsid w:val="0089400A"/>
    <w:rsid w:val="0089665E"/>
    <w:rsid w:val="008B5AEE"/>
    <w:rsid w:val="008C1D74"/>
    <w:rsid w:val="008E64B2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9D233A"/>
    <w:rsid w:val="009F3641"/>
    <w:rsid w:val="00A066B8"/>
    <w:rsid w:val="00A10120"/>
    <w:rsid w:val="00A116E8"/>
    <w:rsid w:val="00A21C64"/>
    <w:rsid w:val="00A45C60"/>
    <w:rsid w:val="00A461AE"/>
    <w:rsid w:val="00A7668A"/>
    <w:rsid w:val="00AA00F3"/>
    <w:rsid w:val="00AB6533"/>
    <w:rsid w:val="00AC3DB6"/>
    <w:rsid w:val="00AE3A76"/>
    <w:rsid w:val="00AE68D0"/>
    <w:rsid w:val="00B105C9"/>
    <w:rsid w:val="00B12EB6"/>
    <w:rsid w:val="00B26119"/>
    <w:rsid w:val="00B30AEF"/>
    <w:rsid w:val="00B56BF9"/>
    <w:rsid w:val="00B60911"/>
    <w:rsid w:val="00B7167E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18A3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6854870"/>
  <w15:docId w15:val="{436528BB-23AE-484A-8D61-93B513F3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ogdyPMvCN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A73FD-A16C-4D49-B560-D859E9B0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jogdyPMvCN審定後收入支出彙計表A3.dot</Template>
  <TotalTime>17</TotalTime>
  <Pages>1</Pages>
  <Words>125</Words>
  <Characters>717</Characters>
  <Application>Microsoft Office Word</Application>
  <DocSecurity>0</DocSecurity>
  <Lines>5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鍾秉辰</dc:creator>
  <cp:keywords/>
  <cp:lastModifiedBy>廖天生</cp:lastModifiedBy>
  <cp:revision>19</cp:revision>
  <cp:lastPrinted>2025-06-20T05:33:00Z</cp:lastPrinted>
  <dcterms:created xsi:type="dcterms:W3CDTF">2025-06-11T07:10:00Z</dcterms:created>
  <dcterms:modified xsi:type="dcterms:W3CDTF">2025-06-24T07:23:00Z</dcterms:modified>
</cp:coreProperties>
</file>