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7804C" w14:textId="39FEA7D0" w:rsidR="007F6363" w:rsidRPr="00EB18F6" w:rsidRDefault="001F3861" w:rsidP="00517A51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r w:rsidRPr="00EB18F6">
        <w:rPr>
          <w:rFonts w:ascii="標楷體" w:eastAsia="標楷體" w:hint="eastAsia"/>
          <w:b/>
          <w:spacing w:val="60"/>
          <w:sz w:val="32"/>
          <w:u w:val="single"/>
        </w:rPr>
        <w:t>貳</w:t>
      </w:r>
      <w:r w:rsidR="00C23209" w:rsidRPr="00EB18F6">
        <w:rPr>
          <w:rFonts w:ascii="標楷體" w:eastAsia="標楷體" w:hint="eastAsia"/>
          <w:b/>
          <w:spacing w:val="60"/>
          <w:sz w:val="32"/>
          <w:u w:val="single"/>
        </w:rPr>
        <w:t>、</w:t>
      </w:r>
      <w:r w:rsidR="00BE4629" w:rsidRPr="00EB18F6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r w:rsidR="00633A91" w:rsidRPr="00EB18F6">
        <w:rPr>
          <w:rFonts w:ascii="標楷體" w:eastAsia="標楷體"/>
          <w:b/>
          <w:spacing w:val="60"/>
          <w:sz w:val="32"/>
          <w:u w:val="single"/>
        </w:rPr>
        <w:t>113</w:t>
      </w:r>
      <w:r w:rsidR="00BE4629" w:rsidRPr="00EB18F6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="00633A91" w:rsidRPr="00EB18F6">
        <w:rPr>
          <w:rFonts w:ascii="標楷體" w:eastAsia="標楷體"/>
          <w:b/>
          <w:spacing w:val="60"/>
          <w:sz w:val="32"/>
          <w:u w:val="single"/>
        </w:rPr>
        <w:t>桃園市</w:t>
      </w:r>
      <w:r w:rsidR="00BE4629" w:rsidRPr="00EB18F6">
        <w:rPr>
          <w:rFonts w:ascii="標楷體" w:eastAsia="標楷體" w:hint="eastAsia"/>
          <w:b/>
          <w:spacing w:val="60"/>
          <w:sz w:val="32"/>
          <w:u w:val="single"/>
        </w:rPr>
        <w:t>總決算審定後歲入歲出性質及餘絀簡明比較分析表</w:t>
      </w:r>
    </w:p>
    <w:tbl>
      <w:tblPr>
        <w:tblW w:w="206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3686"/>
        <w:gridCol w:w="1843"/>
        <w:gridCol w:w="3827"/>
        <w:gridCol w:w="1984"/>
        <w:gridCol w:w="3828"/>
        <w:gridCol w:w="1559"/>
      </w:tblGrid>
      <w:tr w:rsidR="007F6363" w:rsidRPr="00930D47" w14:paraId="14000B4B" w14:textId="77777777" w:rsidTr="00FF30BF">
        <w:trPr>
          <w:trHeight w:val="315"/>
        </w:trPr>
        <w:tc>
          <w:tcPr>
            <w:tcW w:w="206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D18C4C" w14:textId="77777777" w:rsidR="007F6363" w:rsidRPr="00930D47" w:rsidRDefault="007F6363" w:rsidP="00930D47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930D47"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="00517A51" w:rsidRPr="00930D47">
              <w:rPr>
                <w:rFonts w:ascii="標楷體" w:eastAsia="標楷體" w:hAnsi="標楷體" w:hint="eastAsia"/>
                <w:sz w:val="20"/>
              </w:rPr>
              <w:t xml:space="preserve">　</w:t>
            </w:r>
            <w:r w:rsidRPr="00930D47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F6363" w14:paraId="362A902E" w14:textId="77777777" w:rsidTr="008F4478">
        <w:trPr>
          <w:trHeight w:val="510"/>
        </w:trPr>
        <w:tc>
          <w:tcPr>
            <w:tcW w:w="39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BDE887" w14:textId="77777777" w:rsidR="007F6363" w:rsidRPr="008F4478" w:rsidRDefault="007F6363" w:rsidP="00466D60">
            <w:pPr>
              <w:pStyle w:val="af7"/>
              <w:ind w:left="72" w:right="72"/>
            </w:pPr>
            <w:r w:rsidRPr="008F4478">
              <w:rPr>
                <w:rFonts w:hint="eastAsia"/>
              </w:rPr>
              <w:t>項目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6A4B" w14:textId="77777777" w:rsidR="007F6363" w:rsidRPr="008F4478" w:rsidRDefault="006A7A6D" w:rsidP="00466D60">
            <w:pPr>
              <w:pStyle w:val="af7"/>
              <w:ind w:left="72" w:right="72"/>
            </w:pPr>
            <w:r w:rsidRPr="008F4478">
              <w:rPr>
                <w:rFonts w:hint="eastAsia"/>
              </w:rPr>
              <w:t>預算數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0A4A0" w14:textId="77777777" w:rsidR="007F6363" w:rsidRPr="008F4478" w:rsidRDefault="006A7A6D" w:rsidP="00466D60">
            <w:pPr>
              <w:pStyle w:val="af7"/>
              <w:ind w:left="72" w:right="72"/>
            </w:pPr>
            <w:r w:rsidRPr="008F4478">
              <w:rPr>
                <w:rFonts w:hint="eastAsia"/>
              </w:rPr>
              <w:t>決算審定數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085ED3" w14:textId="77777777" w:rsidR="007F6363" w:rsidRPr="008F4478" w:rsidRDefault="006A7A6D" w:rsidP="00C00697">
            <w:pPr>
              <w:pStyle w:val="af7"/>
              <w:ind w:leftChars="10" w:left="24" w:rightChars="10" w:right="24"/>
              <w:rPr>
                <w:spacing w:val="-8"/>
              </w:rPr>
            </w:pPr>
            <w:r w:rsidRPr="008F4478">
              <w:rPr>
                <w:rFonts w:hint="eastAsia"/>
                <w:spacing w:val="-8"/>
              </w:rPr>
              <w:t>決算審定數與預算數</w:t>
            </w:r>
            <w:r w:rsidR="007F6363" w:rsidRPr="008F4478">
              <w:rPr>
                <w:rFonts w:hint="eastAsia"/>
                <w:spacing w:val="-8"/>
              </w:rPr>
              <w:t>比較</w:t>
            </w:r>
            <w:r w:rsidR="00BB35AB" w:rsidRPr="008F4478">
              <w:rPr>
                <w:rFonts w:hint="eastAsia"/>
                <w:spacing w:val="-8"/>
              </w:rPr>
              <w:t>增減</w:t>
            </w:r>
          </w:p>
        </w:tc>
      </w:tr>
      <w:tr w:rsidR="007F6363" w14:paraId="1157CF2C" w14:textId="77777777" w:rsidTr="008F4478">
        <w:trPr>
          <w:trHeight w:val="510"/>
        </w:trPr>
        <w:tc>
          <w:tcPr>
            <w:tcW w:w="396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EA1226" w14:textId="77777777" w:rsidR="007F6363" w:rsidRPr="008F4478" w:rsidRDefault="007F6363" w:rsidP="00466D60">
            <w:pPr>
              <w:pStyle w:val="af7"/>
              <w:ind w:left="72" w:right="72"/>
              <w:rPr>
                <w:rFonts w:eastAsia="華康楷書體W5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02B0" w14:textId="77777777" w:rsidR="007F6363" w:rsidRPr="008F4478" w:rsidRDefault="007F6363" w:rsidP="00466D60">
            <w:pPr>
              <w:pStyle w:val="af7"/>
              <w:ind w:left="72" w:right="72"/>
            </w:pPr>
            <w:r w:rsidRPr="008F4478">
              <w:rPr>
                <w:rFonts w:hint="eastAsia"/>
              </w:rPr>
              <w:t>金額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ED55" w14:textId="77777777" w:rsidR="007F6363" w:rsidRPr="008F4478" w:rsidRDefault="00B663D4" w:rsidP="00466D60">
            <w:pPr>
              <w:pStyle w:val="af7"/>
              <w:ind w:leftChars="-50" w:left="-120" w:rightChars="-50" w:right="-120"/>
              <w:jc w:val="center"/>
              <w:rPr>
                <w:rFonts w:ascii="Times New Roman"/>
              </w:rPr>
            </w:pPr>
            <w:r w:rsidRPr="008F4478">
              <w:rPr>
                <w:rFonts w:ascii="Times New Roman" w:hint="eastAsia"/>
              </w:rPr>
              <w:t>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B616" w14:textId="77777777" w:rsidR="007F6363" w:rsidRPr="008F4478" w:rsidRDefault="007F6363" w:rsidP="00466D60">
            <w:pPr>
              <w:pStyle w:val="af7"/>
              <w:ind w:left="72" w:right="72"/>
            </w:pPr>
            <w:r w:rsidRPr="008F4478">
              <w:rPr>
                <w:rFonts w:hint="eastAsia"/>
              </w:rPr>
              <w:t>金額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D4C87" w14:textId="77777777" w:rsidR="007F6363" w:rsidRPr="008F4478" w:rsidRDefault="00B663D4" w:rsidP="00466D60">
            <w:pPr>
              <w:pStyle w:val="af7"/>
              <w:ind w:leftChars="-50" w:left="-120" w:rightChars="-50" w:right="-120"/>
              <w:jc w:val="center"/>
            </w:pPr>
            <w:r w:rsidRPr="008F4478">
              <w:rPr>
                <w:rFonts w:hint="eastAsia"/>
              </w:rPr>
              <w:t>％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8521" w14:textId="77777777" w:rsidR="007F6363" w:rsidRPr="008F4478" w:rsidRDefault="00BB35AB" w:rsidP="00466D60">
            <w:pPr>
              <w:pStyle w:val="af7"/>
              <w:ind w:left="72" w:right="72"/>
            </w:pPr>
            <w:r w:rsidRPr="008F4478">
              <w:rPr>
                <w:rFonts w:hint="eastAsia"/>
              </w:rPr>
              <w:t>金額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A8EB4D" w14:textId="77777777" w:rsidR="007F6363" w:rsidRPr="008F4478" w:rsidRDefault="007F6363" w:rsidP="00466D60">
            <w:pPr>
              <w:pStyle w:val="af7"/>
              <w:ind w:leftChars="0" w:left="0" w:rightChars="0" w:right="0"/>
            </w:pPr>
            <w:r w:rsidRPr="008F4478">
              <w:rPr>
                <w:rFonts w:hint="eastAsia"/>
              </w:rPr>
              <w:t>％</w:t>
            </w:r>
          </w:p>
        </w:tc>
      </w:tr>
      <w:tr w:rsidR="00633A91" w:rsidRPr="004138E4" w14:paraId="3148E1E6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287BE8B0" w14:textId="77777777" w:rsidR="00633A91" w:rsidRPr="008F4478" w:rsidRDefault="00633A91" w:rsidP="000A2DBB">
            <w:pPr>
              <w:pStyle w:val="af7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 w:hint="eastAsia"/>
                <w:b/>
                <w:noProof/>
              </w:rPr>
              <w:t>一、經常門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49A806E" w14:textId="77777777" w:rsidR="00633A91" w:rsidRPr="008F4478" w:rsidRDefault="00633A91" w:rsidP="000A2DBB">
            <w:pPr>
              <w:pStyle w:val="af7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3DC34B" w14:textId="77777777" w:rsidR="00633A91" w:rsidRPr="008F4478" w:rsidRDefault="00633A91" w:rsidP="000A2DBB">
            <w:pPr>
              <w:pStyle w:val="af7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2A79EB17" w14:textId="77777777" w:rsidR="00633A91" w:rsidRPr="008F4478" w:rsidRDefault="00633A91" w:rsidP="000A2DBB">
            <w:pPr>
              <w:pStyle w:val="af7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23C98D7" w14:textId="77777777" w:rsidR="00633A91" w:rsidRPr="008F4478" w:rsidRDefault="00633A91" w:rsidP="000A2DBB">
            <w:pPr>
              <w:pStyle w:val="af7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828" w:type="dxa"/>
            <w:shd w:val="clear" w:color="auto" w:fill="auto"/>
            <w:vAlign w:val="center"/>
          </w:tcPr>
          <w:p w14:paraId="09C02E86" w14:textId="77777777" w:rsidR="00633A91" w:rsidRPr="008F4478" w:rsidRDefault="00633A91" w:rsidP="000A2DBB">
            <w:pPr>
              <w:pStyle w:val="af7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CC589EC" w14:textId="77777777" w:rsidR="00633A91" w:rsidRPr="008F4478" w:rsidRDefault="00633A91" w:rsidP="000A2DBB">
            <w:pPr>
              <w:pStyle w:val="af7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8F4478" w:rsidRPr="004138E4" w14:paraId="3CF914D9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540F131D" w14:textId="77777777" w:rsidR="008F4478" w:rsidRPr="008F4478" w:rsidRDefault="008F4478" w:rsidP="008F4478">
            <w:pPr>
              <w:pStyle w:val="af7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15D2237" w14:textId="582BD401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141,960,374,000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F67A49" w14:textId="0D5C71C9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100.00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6BE2859" w14:textId="096EFC09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142,130,545,029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1EB266" w14:textId="01C7A0D7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100.00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CAEEB9C" w14:textId="0F340CB7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170,171,029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91C9D7" w14:textId="3D96DD7F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0.12</w:t>
            </w:r>
          </w:p>
        </w:tc>
      </w:tr>
      <w:tr w:rsidR="008F4478" w14:paraId="6C94140F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3AA19735" w14:textId="77777777" w:rsidR="008F4478" w:rsidRPr="008F4478" w:rsidRDefault="008F4478" w:rsidP="008F4478">
            <w:pPr>
              <w:pStyle w:val="af7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F4478">
              <w:rPr>
                <w:rFonts w:ascii="標楷體" w:hAnsi="標楷體" w:hint="eastAsia"/>
                <w:noProof/>
              </w:rPr>
              <w:t>1.直接稅收入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432A5F1" w14:textId="677431DE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50,395,219,59</w:t>
            </w:r>
            <w:r w:rsidR="00716662">
              <w:rPr>
                <w:rFonts w:ascii="新細明體" w:hAnsi="新細明體" w:hint="eastAsia"/>
                <w:noProof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14F8A7" w14:textId="21ACF01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35.50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D93D9EF" w14:textId="4FC3F643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52,571,023,927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1C99A9" w14:textId="2E5AE00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36.99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03FE1B4" w14:textId="663D1AC0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2,175,804,33</w:t>
            </w:r>
            <w:r w:rsidR="00716662">
              <w:rPr>
                <w:rFonts w:ascii="新細明體" w:hAnsi="新細明體" w:hint="eastAsia"/>
                <w:noProof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C29327" w14:textId="1E1341C9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4.32</w:t>
            </w:r>
          </w:p>
        </w:tc>
      </w:tr>
      <w:tr w:rsidR="008F4478" w14:paraId="5409CFF8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07D27BF0" w14:textId="77777777" w:rsidR="008F4478" w:rsidRPr="008F4478" w:rsidRDefault="008F4478" w:rsidP="008F4478">
            <w:pPr>
              <w:pStyle w:val="af7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F4478">
              <w:rPr>
                <w:rFonts w:ascii="標楷體" w:hAnsi="標楷體" w:hint="eastAsia"/>
                <w:noProof/>
              </w:rPr>
              <w:t>2.間接稅收入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0E95CA9" w14:textId="41D340D2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32,558,214,408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949B43" w14:textId="0C87B614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22.93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1500F9" w14:textId="28EC61B0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35,124,225,114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D35407" w14:textId="4DA59285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24.71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54B8F3E" w14:textId="72717836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2,566,010,70</w:t>
            </w:r>
            <w:r w:rsidR="00716662">
              <w:rPr>
                <w:rFonts w:ascii="新細明體" w:hAnsi="新細明體" w:hint="eastAsia"/>
                <w:noProof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C343B8" w14:textId="5B209B49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7.88</w:t>
            </w:r>
          </w:p>
        </w:tc>
      </w:tr>
      <w:tr w:rsidR="008F4478" w14:paraId="24B46140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177C4D1D" w14:textId="77777777" w:rsidR="008F4478" w:rsidRPr="008F4478" w:rsidRDefault="008F4478" w:rsidP="008F4478">
            <w:pPr>
              <w:pStyle w:val="af7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F4478">
              <w:rPr>
                <w:rFonts w:ascii="標楷體" w:hAnsi="標楷體" w:hint="eastAsia"/>
                <w:noProof/>
              </w:rPr>
              <w:t>3.賦稅外收入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6A71A38" w14:textId="70D42BEB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59,006,940,000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A5912A" w14:textId="14074AC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41.57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1BEC24A" w14:textId="3F702856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54,435,295,988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30560B" w14:textId="376E6690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38.30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F61B093" w14:textId="63A66E53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-</w:t>
            </w:r>
            <w:r w:rsidR="00716662">
              <w:rPr>
                <w:rFonts w:ascii="新細明體" w:hAnsi="新細明體" w:hint="eastAsia"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noProof/>
              </w:rPr>
              <w:t>4,571,644,012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BFC34E" w14:textId="02E343A3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-</w:t>
            </w:r>
            <w:r w:rsidR="00716662">
              <w:rPr>
                <w:rFonts w:ascii="新細明體" w:hAnsi="新細明體" w:hint="eastAsia"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noProof/>
              </w:rPr>
              <w:t>7.75</w:t>
            </w:r>
          </w:p>
        </w:tc>
      </w:tr>
      <w:tr w:rsidR="008F4478" w:rsidRPr="004138E4" w14:paraId="097BBF87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3703ACE4" w14:textId="77777777" w:rsidR="008F4478" w:rsidRPr="008F4478" w:rsidRDefault="008F4478" w:rsidP="008F4478">
            <w:pPr>
              <w:pStyle w:val="af7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0C7C19" w14:textId="139B5EE0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122,383,577,525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10199AF" w14:textId="2E85F693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100.00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57196CF" w14:textId="76E34F8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116,232,064,673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B33A93" w14:textId="62721B17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100.00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3DAD5CC" w14:textId="02E34325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 w:rsidR="00716662"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b/>
                <w:noProof/>
              </w:rPr>
              <w:t>6,151,512,852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48B606" w14:textId="30022903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 w:rsidR="00716662"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b/>
                <w:noProof/>
              </w:rPr>
              <w:t>5.03</w:t>
            </w:r>
          </w:p>
        </w:tc>
      </w:tr>
      <w:tr w:rsidR="008F4478" w14:paraId="081DCBAB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6B6F4C1F" w14:textId="0335374A" w:rsidR="008F4478" w:rsidRPr="008F4478" w:rsidRDefault="008F4478" w:rsidP="008F4478">
            <w:pPr>
              <w:pStyle w:val="af7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F4478">
              <w:rPr>
                <w:rFonts w:ascii="標楷體" w:hAnsi="標楷體" w:hint="eastAsia"/>
                <w:noProof/>
              </w:rPr>
              <w:t>1.一般經常支出</w:t>
            </w:r>
            <w:r w:rsidRPr="008F4478">
              <w:rPr>
                <w:rFonts w:ascii="標楷體" w:hAnsi="標楷體" w:hint="eastAsia"/>
                <w:bCs/>
                <w:noProof/>
              </w:rPr>
              <w:t>（註）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7C8364D" w14:textId="1895EF6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121,426,100,525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D7F752" w14:textId="7BC27635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99.22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6637EC57" w14:textId="38FB2FB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115,367,090,866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72A07F" w14:textId="34D83BA4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99.26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A83E846" w14:textId="63939684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-</w:t>
            </w:r>
            <w:r w:rsidR="00716662">
              <w:rPr>
                <w:rFonts w:ascii="新細明體" w:hAnsi="新細明體" w:hint="eastAsia"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noProof/>
              </w:rPr>
              <w:t>6,059,009,659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72B1D9" w14:textId="13536F5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-</w:t>
            </w:r>
            <w:r w:rsidR="00716662">
              <w:rPr>
                <w:rFonts w:ascii="新細明體" w:hAnsi="新細明體" w:hint="eastAsia"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noProof/>
              </w:rPr>
              <w:t>4.99</w:t>
            </w:r>
          </w:p>
        </w:tc>
      </w:tr>
      <w:tr w:rsidR="008F4478" w14:paraId="3DECFEA3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7A1B1FEE" w14:textId="77777777" w:rsidR="008F4478" w:rsidRPr="008F4478" w:rsidRDefault="008F4478" w:rsidP="008F4478">
            <w:pPr>
              <w:pStyle w:val="af7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F4478">
              <w:rPr>
                <w:rFonts w:ascii="標楷體" w:hAnsi="標楷體" w:hint="eastAsia"/>
                <w:noProof/>
              </w:rPr>
              <w:t>2.債務利息及事務支出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DA4F23B" w14:textId="7A9D9C45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957,477,000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EDBC8B" w14:textId="5110B27F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0.78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A66E4C2" w14:textId="1E706FA0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864,973,807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62AC29" w14:textId="24BA8A76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0.74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C7377E4" w14:textId="138CA620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-</w:t>
            </w:r>
            <w:r w:rsidR="00716662">
              <w:rPr>
                <w:rFonts w:ascii="新細明體" w:hAnsi="新細明體" w:hint="eastAsia"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noProof/>
              </w:rPr>
              <w:t>92,503,193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CB14E2" w14:textId="15CDCD8E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-</w:t>
            </w:r>
            <w:r w:rsidR="00716662">
              <w:rPr>
                <w:rFonts w:ascii="新細明體" w:hAnsi="新細明體" w:hint="eastAsia"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noProof/>
              </w:rPr>
              <w:t>9.66</w:t>
            </w:r>
          </w:p>
        </w:tc>
      </w:tr>
      <w:tr w:rsidR="008F4478" w:rsidRPr="004138E4" w14:paraId="0781DFB7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47F19991" w14:textId="70EA8616" w:rsidR="008F4478" w:rsidRPr="008F4478" w:rsidRDefault="008F4478" w:rsidP="008F4478">
            <w:pPr>
              <w:pStyle w:val="af7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/>
                <w:b/>
                <w:noProof/>
              </w:rPr>
              <w:t>(</w:t>
            </w:r>
            <w:r w:rsidRPr="008F4478">
              <w:rPr>
                <w:rFonts w:ascii="標楷體" w:hAnsi="標楷體" w:hint="eastAsia"/>
                <w:b/>
                <w:noProof/>
              </w:rPr>
              <w:t>三)經常門</w:t>
            </w:r>
            <w:r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A9D2E2A" w14:textId="6F13E3A3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19,576,796,475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00B69C" w14:textId="7953C03F" w:rsidR="008F4478" w:rsidRPr="00EE708C" w:rsidRDefault="008F4478" w:rsidP="00F96992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E708C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56A3EBD" w14:textId="770503C7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25,898,480,356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F597C0" w14:textId="37A1A33A" w:rsidR="008F4478" w:rsidRPr="00EE708C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E708C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3CB7858" w14:textId="4426802C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6,321,683,881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D48869" w14:textId="40E8726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32.29</w:t>
            </w:r>
          </w:p>
        </w:tc>
      </w:tr>
      <w:tr w:rsidR="008F4478" w:rsidRPr="004138E4" w14:paraId="24AC33AE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1C703278" w14:textId="77777777" w:rsidR="008F4478" w:rsidRPr="008F4478" w:rsidRDefault="008F4478" w:rsidP="008F4478">
            <w:pPr>
              <w:pStyle w:val="af7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 w:hint="eastAsia"/>
                <w:b/>
                <w:noProof/>
              </w:rPr>
              <w:t>二、資本門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74CE7E8" w14:textId="6910CFF6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8F4478"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697F9A" w14:textId="1D03300B" w:rsidR="008F4478" w:rsidRPr="008F4478" w:rsidRDefault="008F4478" w:rsidP="008F4478">
            <w:pPr>
              <w:pStyle w:val="af7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8F4478"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6512C5B" w14:textId="3079C65D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8F4478">
              <w:rPr>
                <w:rFonts w:hint="eastAsia"/>
                <w:color w:val="FF0000"/>
              </w:rPr>
              <w:t xml:space="preserve">　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1F912D" w14:textId="4ABBBBAC" w:rsidR="008F4478" w:rsidRPr="008F4478" w:rsidRDefault="008F4478" w:rsidP="008F4478">
            <w:pPr>
              <w:pStyle w:val="af7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  <w:r w:rsidRPr="008F4478">
              <w:rPr>
                <w:rFonts w:hint="eastAsia"/>
                <w:color w:val="FF0000"/>
              </w:rPr>
              <w:t xml:space="preserve">　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D113767" w14:textId="1F1B7FD1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eastAsia="新細明體" w:hAnsi="新細明體"/>
                <w:b/>
              </w:rPr>
            </w:pPr>
            <w:r w:rsidRPr="008F4478">
              <w:rPr>
                <w:rFonts w:hint="eastAsia"/>
                <w:color w:val="FF0000"/>
              </w:rPr>
              <w:t xml:space="preserve">　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872BE7" w14:textId="77777777" w:rsidR="008F4478" w:rsidRPr="008F4478" w:rsidRDefault="008F4478" w:rsidP="008F4478">
            <w:pPr>
              <w:pStyle w:val="af7"/>
              <w:ind w:leftChars="0" w:left="0" w:rightChars="0" w:right="0"/>
              <w:jc w:val="right"/>
              <w:rPr>
                <w:rFonts w:ascii="新細明體" w:eastAsia="新細明體" w:hAnsi="新細明體"/>
                <w:b/>
              </w:rPr>
            </w:pPr>
          </w:p>
        </w:tc>
      </w:tr>
      <w:tr w:rsidR="008F4478" w:rsidRPr="004138E4" w14:paraId="1D63854E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7D47703A" w14:textId="77777777" w:rsidR="008F4478" w:rsidRPr="008F4478" w:rsidRDefault="008F4478" w:rsidP="008F4478">
            <w:pPr>
              <w:pStyle w:val="af7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 w:hint="eastAsia"/>
                <w:b/>
                <w:noProof/>
              </w:rPr>
              <w:t>(一)歲入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8A94EFE" w14:textId="367EB77A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1,239,626,000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482BBB" w14:textId="645134F9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100.00 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35C28D62" w14:textId="1A6A30EA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1,258,416,030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B6CA63" w14:textId="4E862A0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 xml:space="preserve">100.00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67EED04" w14:textId="232E21AD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18,790,030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577D02" w14:textId="04787CA9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1.52</w:t>
            </w:r>
          </w:p>
        </w:tc>
      </w:tr>
      <w:tr w:rsidR="008F4478" w14:paraId="47C2D634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0DFDB112" w14:textId="32952C71" w:rsidR="008F4478" w:rsidRPr="008F4478" w:rsidRDefault="008F4478" w:rsidP="008F4478">
            <w:pPr>
              <w:pStyle w:val="af7"/>
              <w:ind w:leftChars="200" w:left="480" w:rightChars="0" w:right="72"/>
              <w:jc w:val="left"/>
              <w:rPr>
                <w:rFonts w:ascii="標楷體" w:hAnsi="標楷體"/>
              </w:rPr>
            </w:pPr>
            <w:r w:rsidRPr="008F4478">
              <w:rPr>
                <w:rFonts w:ascii="標楷體" w:hAnsi="標楷體" w:hint="eastAsia"/>
                <w:noProof/>
              </w:rPr>
              <w:t>減少資產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87EA7B3" w14:textId="72F8CBB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1,239,626,000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F465A8" w14:textId="15902C84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3EC9985" w14:textId="14F3FE9D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1,258,416,030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A8C0F" w14:textId="6F31DC71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36C0852" w14:textId="25CEB7B6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18,790,030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8808B4" w14:textId="3E524E05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1.52</w:t>
            </w:r>
          </w:p>
        </w:tc>
      </w:tr>
      <w:tr w:rsidR="008F4478" w:rsidRPr="004138E4" w14:paraId="26DD4A97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65D7F41C" w14:textId="77777777" w:rsidR="008F4478" w:rsidRPr="008F4478" w:rsidRDefault="008F4478" w:rsidP="008F4478">
            <w:pPr>
              <w:pStyle w:val="af7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 w:hint="eastAsia"/>
                <w:b/>
                <w:noProof/>
              </w:rPr>
              <w:t>(二)歲出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8BCCFDB" w14:textId="29EC68A6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34,416,422,475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7EDDCC" w14:textId="2E7227B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140FC1C4" w14:textId="508369BA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32,785,039,202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8929FC" w14:textId="19C214C8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100.00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81C81B7" w14:textId="4796A476" w:rsidR="008F4478" w:rsidRPr="008F4478" w:rsidRDefault="00716662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="008F4478" w:rsidRPr="008F4478">
              <w:rPr>
                <w:rFonts w:ascii="新細明體" w:hAnsi="新細明體" w:hint="eastAsia"/>
                <w:b/>
                <w:noProof/>
              </w:rPr>
              <w:t>1,631,383,273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A902CE" w14:textId="54C7E442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 w:rsidR="00716662"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b/>
                <w:noProof/>
              </w:rPr>
              <w:t>4.74</w:t>
            </w:r>
          </w:p>
        </w:tc>
      </w:tr>
      <w:tr w:rsidR="008F4478" w:rsidRPr="004138E4" w14:paraId="74AC30E5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490D48B2" w14:textId="47B693FB" w:rsidR="008F4478" w:rsidRPr="008F4478" w:rsidRDefault="008F4478" w:rsidP="008F4478">
            <w:pPr>
              <w:pStyle w:val="af7"/>
              <w:ind w:leftChars="200" w:left="480" w:rightChars="0" w:right="74"/>
              <w:jc w:val="left"/>
              <w:rPr>
                <w:rFonts w:ascii="標楷體" w:hAnsi="標楷體"/>
                <w:b/>
                <w:noProof/>
              </w:rPr>
            </w:pPr>
            <w:r w:rsidRPr="008F4478">
              <w:rPr>
                <w:rFonts w:ascii="標楷體" w:hAnsi="標楷體" w:hint="eastAsia"/>
                <w:noProof/>
              </w:rPr>
              <w:t>1.增置或擴充</w:t>
            </w:r>
            <w:r w:rsidR="00EE708C">
              <w:rPr>
                <w:rFonts w:ascii="標楷體" w:hAnsi="標楷體" w:hint="eastAsia"/>
                <w:noProof/>
              </w:rPr>
              <w:t>改良</w:t>
            </w:r>
            <w:r w:rsidRPr="008F4478">
              <w:rPr>
                <w:rFonts w:ascii="標楷體" w:hAnsi="標楷體" w:hint="eastAsia"/>
                <w:noProof/>
              </w:rPr>
              <w:t>資產（註）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1DAAB553" w14:textId="6D777301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29,443,411,475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FAF0C4" w14:textId="6C6A8BEB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85.55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DF37136" w14:textId="74A23591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27,812,028,202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4AEE92" w14:textId="0DEDF091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84.83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8AF3B99" w14:textId="79300C12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-</w:t>
            </w:r>
            <w:r w:rsidR="00716662">
              <w:rPr>
                <w:rFonts w:ascii="新細明體" w:hAnsi="新細明體" w:hint="eastAsia"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noProof/>
              </w:rPr>
              <w:t>1,631,383,273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8E06EB" w14:textId="434BFA23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-</w:t>
            </w:r>
            <w:r w:rsidR="00716662">
              <w:rPr>
                <w:rFonts w:ascii="新細明體" w:hAnsi="新細明體" w:hint="eastAsia"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noProof/>
              </w:rPr>
              <w:t>5.54</w:t>
            </w:r>
          </w:p>
        </w:tc>
      </w:tr>
      <w:tr w:rsidR="008F4478" w:rsidRPr="004138E4" w14:paraId="036639C8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18B89F9C" w14:textId="66E17093" w:rsidR="008F4478" w:rsidRPr="008F4478" w:rsidRDefault="008F4478" w:rsidP="008F4478">
            <w:pPr>
              <w:pStyle w:val="af7"/>
              <w:ind w:leftChars="200" w:left="480" w:rightChars="0" w:right="74"/>
              <w:jc w:val="left"/>
              <w:rPr>
                <w:rFonts w:ascii="標楷體" w:hAnsi="標楷體"/>
                <w:bCs/>
                <w:noProof/>
              </w:rPr>
            </w:pPr>
            <w:bookmarkStart w:id="0" w:name="_GoBack" w:colFirst="5" w:colLast="6"/>
            <w:r w:rsidRPr="008F4478">
              <w:rPr>
                <w:rFonts w:ascii="標楷體" w:hAnsi="標楷體" w:hint="eastAsia"/>
                <w:bCs/>
                <w:noProof/>
              </w:rPr>
              <w:t>2.增加投資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7DCFF20B" w14:textId="1A83F13D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4,973,011,000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85900D" w14:textId="4E869A8D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14.45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7F40688" w14:textId="3D0AA087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4,973,011,000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AB7801" w14:textId="5BBD2F69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8F4478">
              <w:rPr>
                <w:rFonts w:ascii="新細明體" w:hAnsi="新細明體" w:hint="eastAsia"/>
                <w:noProof/>
              </w:rPr>
              <w:t>15.17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827AE15" w14:textId="6178C280" w:rsidR="008F4478" w:rsidRPr="00193EAD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193EAD">
              <w:rPr>
                <w:rFonts w:ascii="新細明體" w:hAnsi="新細明體" w:hint="eastAsia"/>
                <w:noProof/>
              </w:rPr>
              <w:t>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4E2ECC" w14:textId="28FBFB78" w:rsidR="008F4478" w:rsidRPr="00193EAD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noProof/>
              </w:rPr>
            </w:pPr>
            <w:r w:rsidRPr="00193EAD">
              <w:rPr>
                <w:rFonts w:ascii="新細明體" w:hAnsi="新細明體" w:hint="eastAsia"/>
                <w:noProof/>
              </w:rPr>
              <w:t>－</w:t>
            </w:r>
          </w:p>
        </w:tc>
      </w:tr>
      <w:bookmarkEnd w:id="0"/>
      <w:tr w:rsidR="008F4478" w:rsidRPr="004138E4" w14:paraId="0D590748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12834DB6" w14:textId="5A22EA5B" w:rsidR="008F4478" w:rsidRPr="008F4478" w:rsidRDefault="008F4478" w:rsidP="008F4478">
            <w:pPr>
              <w:pStyle w:val="af7"/>
              <w:ind w:leftChars="100" w:left="240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 w:hint="eastAsia"/>
                <w:b/>
                <w:noProof/>
              </w:rPr>
              <w:t>(三)資本門</w:t>
            </w:r>
            <w:r>
              <w:rPr>
                <w:rFonts w:ascii="標楷體" w:hAnsi="標楷體" w:hint="eastAsia"/>
                <w:b/>
                <w:noProof/>
              </w:rPr>
              <w:t>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2490433" w14:textId="061D9633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 w:rsidR="00716662"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b/>
                <w:noProof/>
              </w:rPr>
              <w:t>33,176,796,475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33047F" w14:textId="77777777" w:rsidR="008F4478" w:rsidRPr="00EE708C" w:rsidRDefault="008F4478" w:rsidP="00F96992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E708C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7E407285" w14:textId="45DBF179" w:rsidR="008F4478" w:rsidRPr="008F4478" w:rsidRDefault="00716662" w:rsidP="00716662">
            <w:pPr>
              <w:pStyle w:val="af7"/>
              <w:ind w:leftChars="0" w:left="115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="008F4478" w:rsidRPr="008F4478">
              <w:rPr>
                <w:rFonts w:ascii="新細明體" w:hAnsi="新細明體" w:hint="eastAsia"/>
                <w:b/>
                <w:noProof/>
              </w:rPr>
              <w:t>31,526,623,172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765839" w14:textId="430A7115" w:rsidR="008F4478" w:rsidRPr="00EE708C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E708C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C233895" w14:textId="75ECBA55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1,650,173,303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3E769C" w14:textId="168B5FF5" w:rsidR="008F4478" w:rsidRPr="008F4478" w:rsidRDefault="00716662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="008F4478" w:rsidRPr="008F4478">
              <w:rPr>
                <w:rFonts w:ascii="新細明體" w:hAnsi="新細明體" w:hint="eastAsia"/>
                <w:b/>
                <w:noProof/>
              </w:rPr>
              <w:t>4.97</w:t>
            </w:r>
          </w:p>
        </w:tc>
      </w:tr>
      <w:tr w:rsidR="008F4478" w:rsidRPr="004138E4" w14:paraId="7ED6414F" w14:textId="77777777" w:rsidTr="008F4478">
        <w:tblPrEx>
          <w:tblBorders>
            <w:insideH w:val="none" w:sz="0" w:space="0" w:color="auto"/>
          </w:tblBorders>
        </w:tblPrEx>
        <w:trPr>
          <w:trHeight w:val="482"/>
        </w:trPr>
        <w:tc>
          <w:tcPr>
            <w:tcW w:w="3969" w:type="dxa"/>
            <w:shd w:val="clear" w:color="auto" w:fill="auto"/>
            <w:vAlign w:val="center"/>
          </w:tcPr>
          <w:p w14:paraId="2B790902" w14:textId="77777777" w:rsidR="008F4478" w:rsidRPr="008F4478" w:rsidRDefault="008F4478" w:rsidP="008F4478">
            <w:pPr>
              <w:pStyle w:val="af7"/>
              <w:ind w:leftChars="0" w:left="72" w:rightChars="0" w:right="72"/>
              <w:jc w:val="left"/>
              <w:rPr>
                <w:rFonts w:ascii="標楷體" w:hAnsi="標楷體"/>
                <w:b/>
              </w:rPr>
            </w:pPr>
            <w:r w:rsidRPr="008F4478">
              <w:rPr>
                <w:rFonts w:ascii="標楷體" w:hAnsi="標楷體" w:hint="eastAsia"/>
                <w:b/>
                <w:noProof/>
              </w:rPr>
              <w:t>三、歲入歲出餘絀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D5B5FE0" w14:textId="3817C944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 w:rsidR="00716662"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Pr="008F4478">
              <w:rPr>
                <w:rFonts w:ascii="新細明體" w:hAnsi="新細明體" w:hint="eastAsia"/>
                <w:b/>
                <w:noProof/>
              </w:rPr>
              <w:t>13,600,000,000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79FF86" w14:textId="77777777" w:rsidR="008F4478" w:rsidRPr="00EE708C" w:rsidRDefault="008F4478" w:rsidP="00F96992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E708C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044C87C8" w14:textId="4FA967F4" w:rsidR="008F4478" w:rsidRPr="008F4478" w:rsidRDefault="00716662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</w:t>
            </w:r>
            <w:r w:rsidR="008F4478" w:rsidRPr="008F4478">
              <w:rPr>
                <w:rFonts w:ascii="新細明體" w:hAnsi="新細明體" w:hint="eastAsia"/>
                <w:b/>
                <w:noProof/>
              </w:rPr>
              <w:t>5,628,142,816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01BDCE" w14:textId="76CC57AE" w:rsidR="008F4478" w:rsidRPr="00EE708C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EE708C">
              <w:rPr>
                <w:rFonts w:ascii="新細明體" w:hAnsi="新細明體" w:hint="eastAsia"/>
                <w:b/>
                <w:noProof/>
              </w:rPr>
              <w:t>－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68DB3983" w14:textId="4DDDAC15" w:rsidR="008F4478" w:rsidRPr="008F4478" w:rsidRDefault="008F4478" w:rsidP="008F4478">
            <w:pPr>
              <w:pStyle w:val="af7"/>
              <w:ind w:left="7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7,971,857,184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3A40D7" w14:textId="176DA8F3" w:rsidR="008F4478" w:rsidRPr="008F4478" w:rsidRDefault="00E77B2F" w:rsidP="00E77B2F">
            <w:pPr>
              <w:pStyle w:val="af7"/>
              <w:wordWrap w:val="0"/>
              <w:ind w:leftChars="0" w:left="432" w:right="72"/>
              <w:jc w:val="right"/>
              <w:rPr>
                <w:rFonts w:ascii="新細明體" w:hAnsi="新細明體"/>
                <w:b/>
                <w:noProof/>
              </w:rPr>
            </w:pPr>
            <w:r w:rsidRPr="008F4478">
              <w:rPr>
                <w:rFonts w:ascii="新細明體" w:hAnsi="新細明體" w:hint="eastAsia"/>
                <w:b/>
                <w:noProof/>
              </w:rPr>
              <w:t>-</w:t>
            </w:r>
            <w:r>
              <w:rPr>
                <w:rFonts w:ascii="新細明體" w:hAnsi="新細明體" w:hint="eastAsia"/>
                <w:b/>
                <w:noProof/>
              </w:rPr>
              <w:t xml:space="preserve"> 58.62</w:t>
            </w:r>
          </w:p>
        </w:tc>
      </w:tr>
    </w:tbl>
    <w:p w14:paraId="6ECB8815" w14:textId="19B07491" w:rsidR="001F3861" w:rsidRDefault="001F3861" w:rsidP="001F3861">
      <w:pPr>
        <w:pStyle w:val="af3"/>
      </w:pPr>
      <w:r>
        <w:rPr>
          <w:rFonts w:hint="eastAsia"/>
        </w:rPr>
        <w:t>註</w:t>
      </w:r>
      <w:r>
        <w:t>：</w:t>
      </w:r>
      <w:r w:rsidRPr="001F3861">
        <w:rPr>
          <w:rFonts w:hint="eastAsia"/>
        </w:rPr>
        <w:t>「一般經常支出」、「增置或擴充改良資產」項目之預算數含預備金</w:t>
      </w:r>
      <w:r>
        <w:t>。</w:t>
      </w:r>
    </w:p>
    <w:p w14:paraId="3A6F96D1" w14:textId="5A93C12B" w:rsidR="001A33AF" w:rsidRPr="001F3861" w:rsidRDefault="001A33AF" w:rsidP="00871D12">
      <w:pPr>
        <w:pStyle w:val="af3"/>
        <w:spacing w:line="240" w:lineRule="exact"/>
        <w:ind w:left="320" w:hangingChars="178" w:hanging="320"/>
        <w:rPr>
          <w:sz w:val="18"/>
          <w:szCs w:val="18"/>
        </w:rPr>
      </w:pPr>
    </w:p>
    <w:p w14:paraId="71666712" w14:textId="008D1AF9" w:rsidR="001F3861" w:rsidRPr="001F3861" w:rsidRDefault="001F3861" w:rsidP="001F3861"/>
    <w:p w14:paraId="405078A1" w14:textId="6A309ED7" w:rsidR="001F3861" w:rsidRPr="001F3861" w:rsidRDefault="001F3861" w:rsidP="001F3861"/>
    <w:p w14:paraId="664A880D" w14:textId="545254C8" w:rsidR="001F3861" w:rsidRPr="001F3861" w:rsidRDefault="001F3861" w:rsidP="001F3861"/>
    <w:p w14:paraId="758B525F" w14:textId="7CE3FEEB" w:rsidR="001F3861" w:rsidRPr="001F3861" w:rsidRDefault="001F3861" w:rsidP="001F3861"/>
    <w:p w14:paraId="51B779AD" w14:textId="06C3C8E1" w:rsidR="001F3861" w:rsidRPr="001F3861" w:rsidRDefault="001F3861" w:rsidP="001F3861"/>
    <w:p w14:paraId="14C85A9C" w14:textId="2BD8CD12" w:rsidR="001F3861" w:rsidRDefault="001F3861" w:rsidP="001F3861">
      <w:pPr>
        <w:tabs>
          <w:tab w:val="left" w:pos="9810"/>
        </w:tabs>
      </w:pPr>
    </w:p>
    <w:p w14:paraId="373FF160" w14:textId="2B1BAE71" w:rsidR="001F3861" w:rsidRDefault="001F3861" w:rsidP="001F3861">
      <w:pPr>
        <w:tabs>
          <w:tab w:val="left" w:pos="9810"/>
        </w:tabs>
      </w:pPr>
    </w:p>
    <w:p w14:paraId="2F6EFA83" w14:textId="0885874B" w:rsidR="001F3861" w:rsidRDefault="001F3861" w:rsidP="001F3861">
      <w:pPr>
        <w:tabs>
          <w:tab w:val="left" w:pos="9810"/>
        </w:tabs>
      </w:pPr>
    </w:p>
    <w:p w14:paraId="05A400BF" w14:textId="7FBD5136" w:rsidR="008F4478" w:rsidRPr="008F4478" w:rsidRDefault="008F4478" w:rsidP="008F4478">
      <w:pPr>
        <w:rPr>
          <w:rFonts w:ascii="標楷體" w:eastAsia="標楷體"/>
          <w:sz w:val="18"/>
          <w:szCs w:val="18"/>
        </w:rPr>
      </w:pPr>
    </w:p>
    <w:p w14:paraId="1CE17CCE" w14:textId="117DABCD" w:rsidR="008F4478" w:rsidRPr="008F4478" w:rsidRDefault="008F4478" w:rsidP="008F4478">
      <w:pPr>
        <w:rPr>
          <w:rFonts w:ascii="標楷體" w:eastAsia="標楷體"/>
          <w:sz w:val="18"/>
          <w:szCs w:val="18"/>
        </w:rPr>
      </w:pPr>
    </w:p>
    <w:p w14:paraId="1D349D75" w14:textId="06895E02" w:rsidR="008F4478" w:rsidRPr="008F4478" w:rsidRDefault="008F4478" w:rsidP="008F4478">
      <w:pPr>
        <w:rPr>
          <w:rFonts w:ascii="標楷體" w:eastAsia="標楷體"/>
          <w:sz w:val="18"/>
          <w:szCs w:val="18"/>
        </w:rPr>
      </w:pPr>
    </w:p>
    <w:p w14:paraId="5EE837A9" w14:textId="49DB636D" w:rsidR="008F4478" w:rsidRPr="008F4478" w:rsidRDefault="00BE077C" w:rsidP="00BE077C">
      <w:pPr>
        <w:tabs>
          <w:tab w:val="left" w:pos="13155"/>
        </w:tabs>
        <w:rPr>
          <w:rFonts w:ascii="標楷體" w:eastAsia="標楷體"/>
          <w:sz w:val="18"/>
          <w:szCs w:val="18"/>
        </w:rPr>
      </w:pPr>
      <w:r>
        <w:rPr>
          <w:rFonts w:ascii="標楷體" w:eastAsia="標楷體"/>
          <w:sz w:val="18"/>
          <w:szCs w:val="18"/>
        </w:rPr>
        <w:tab/>
      </w:r>
    </w:p>
    <w:sectPr w:rsidR="008F4478" w:rsidRPr="008F4478" w:rsidSect="001F3861">
      <w:headerReference w:type="even" r:id="rId7"/>
      <w:footerReference w:type="even" r:id="rId8"/>
      <w:footerReference w:type="default" r:id="rId9"/>
      <w:pgSz w:w="23811" w:h="16838" w:orient="landscape" w:code="8"/>
      <w:pgMar w:top="567" w:right="1418" w:bottom="567" w:left="1418" w:header="567" w:footer="567" w:gutter="284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5282E" w14:textId="77777777" w:rsidR="00633A91" w:rsidRDefault="00633A91" w:rsidP="00BC6307">
      <w:r>
        <w:separator/>
      </w:r>
    </w:p>
  </w:endnote>
  <w:endnote w:type="continuationSeparator" w:id="0">
    <w:p w14:paraId="5CC93036" w14:textId="77777777" w:rsidR="00633A91" w:rsidRDefault="00633A91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Microsoft JhengHei UI Light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318878" w14:textId="7C407B11" w:rsidR="004869FB" w:rsidRPr="003C08EA" w:rsidRDefault="004869FB" w:rsidP="003E4351">
    <w:pPr>
      <w:pStyle w:val="a5"/>
      <w:ind w:right="360" w:firstLine="360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="004576B4" w:rsidRPr="003C08EA">
      <w:rPr>
        <w:rStyle w:val="a8"/>
        <w:rFonts w:ascii="標楷體" w:eastAsia="標楷體" w:hAnsi="標楷體"/>
      </w:rPr>
      <w:fldChar w:fldCharType="begin"/>
    </w:r>
    <w:r w:rsidRPr="003C08EA">
      <w:rPr>
        <w:rStyle w:val="a8"/>
        <w:rFonts w:ascii="標楷體" w:eastAsia="標楷體" w:hAnsi="標楷體"/>
      </w:rPr>
      <w:instrText xml:space="preserve"> PAGE </w:instrText>
    </w:r>
    <w:r w:rsidR="004576B4" w:rsidRPr="003C08EA">
      <w:rPr>
        <w:rStyle w:val="a8"/>
        <w:rFonts w:ascii="標楷體" w:eastAsia="標楷體" w:hAnsi="標楷體"/>
      </w:rPr>
      <w:fldChar w:fldCharType="separate"/>
    </w:r>
    <w:r w:rsidR="00F131D2">
      <w:rPr>
        <w:rStyle w:val="a8"/>
        <w:rFonts w:ascii="標楷體" w:eastAsia="標楷體" w:hAnsi="標楷體"/>
        <w:noProof/>
      </w:rPr>
      <w:t>2</w:t>
    </w:r>
    <w:r w:rsidR="004576B4" w:rsidRPr="003C08EA">
      <w:rPr>
        <w:rStyle w:val="a8"/>
        <w:rFonts w:ascii="標楷體" w:eastAsia="標楷體" w:hAnsi="標楷體"/>
      </w:rPr>
      <w:fldChar w:fldCharType="end"/>
    </w:r>
  </w:p>
  <w:p w14:paraId="0C4D4FF2" w14:textId="77777777" w:rsidR="004869FB" w:rsidRDefault="004869F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CE61E" w14:textId="6EC08EF2" w:rsidR="001F3861" w:rsidRPr="008F4478" w:rsidRDefault="001F3861" w:rsidP="001F3861">
    <w:pPr>
      <w:pStyle w:val="a5"/>
      <w:jc w:val="center"/>
      <w:rPr>
        <w:rFonts w:ascii="標楷體" w:eastAsia="標楷體" w:hAnsi="標楷體"/>
      </w:rPr>
    </w:pPr>
    <w:r w:rsidRPr="008F4478">
      <w:rPr>
        <w:rFonts w:ascii="標楷體" w:eastAsia="標楷體" w:hAnsi="標楷體" w:hint="eastAsia"/>
      </w:rPr>
      <w:t>第</w:t>
    </w:r>
    <w:r w:rsidRPr="008F4478">
      <w:rPr>
        <w:rFonts w:ascii="標楷體" w:eastAsia="標楷體" w:hAnsi="標楷體"/>
      </w:rPr>
      <w:t>2</w:t>
    </w:r>
    <w:r w:rsidRPr="008F4478">
      <w:rPr>
        <w:rFonts w:ascii="標楷體" w:eastAsia="標楷體" w:hAnsi="標楷體" w:hint="eastAsia"/>
      </w:rPr>
      <w:t>-</w:t>
    </w:r>
    <w:r w:rsidRPr="008F4478">
      <w:rPr>
        <w:rFonts w:ascii="標楷體" w:eastAsia="標楷體" w:hAnsi="標楷體" w:hint="eastAsia"/>
      </w:rPr>
      <w:fldChar w:fldCharType="begin"/>
    </w:r>
    <w:r w:rsidRPr="008F4478">
      <w:rPr>
        <w:rFonts w:ascii="標楷體" w:eastAsia="標楷體" w:hAnsi="標楷體" w:hint="eastAsia"/>
      </w:rPr>
      <w:instrText>PAGE   \* MERGEFORMAT</w:instrText>
    </w:r>
    <w:r w:rsidRPr="008F4478">
      <w:rPr>
        <w:rFonts w:ascii="標楷體" w:eastAsia="標楷體" w:hAnsi="標楷體" w:hint="eastAsia"/>
      </w:rPr>
      <w:fldChar w:fldCharType="separate"/>
    </w:r>
    <w:r w:rsidR="00193EAD">
      <w:rPr>
        <w:rFonts w:ascii="標楷體" w:eastAsia="標楷體" w:hAnsi="標楷體"/>
        <w:noProof/>
      </w:rPr>
      <w:t>1</w:t>
    </w:r>
    <w:r w:rsidRPr="008F4478">
      <w:rPr>
        <w:rFonts w:ascii="標楷體" w:eastAsia="標楷體" w:hAnsi="標楷體" w:hint="eastAsia"/>
      </w:rPr>
      <w:fldChar w:fldCharType="end"/>
    </w:r>
    <w:r w:rsidRPr="008F4478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99455" w14:textId="77777777" w:rsidR="00633A91" w:rsidRDefault="00633A91" w:rsidP="00BC6307">
      <w:r>
        <w:separator/>
      </w:r>
    </w:p>
  </w:footnote>
  <w:footnote w:type="continuationSeparator" w:id="0">
    <w:p w14:paraId="03C23F0A" w14:textId="77777777" w:rsidR="00633A91" w:rsidRDefault="00633A91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72E83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9173F"/>
    <w:multiLevelType w:val="hybridMultilevel"/>
    <w:tmpl w:val="93D03694"/>
    <w:lvl w:ilvl="0" w:tplc="A43AF408">
      <w:numFmt w:val="bullet"/>
      <w:lvlText w:val="-"/>
      <w:lvlJc w:val="left"/>
      <w:pPr>
        <w:ind w:left="432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3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2" w:hanging="480"/>
      </w:pPr>
      <w:rPr>
        <w:rFonts w:ascii="Wingdings" w:hAnsi="Wingdings" w:hint="default"/>
      </w:rPr>
    </w:lvl>
  </w:abstractNum>
  <w:abstractNum w:abstractNumId="1" w15:restartNumberingAfterBreak="0">
    <w:nsid w:val="2F4642F6"/>
    <w:multiLevelType w:val="hybridMultilevel"/>
    <w:tmpl w:val="118C7CA4"/>
    <w:lvl w:ilvl="0" w:tplc="8D5ECC82">
      <w:start w:val="3"/>
      <w:numFmt w:val="bullet"/>
      <w:lvlText w:val="-"/>
      <w:lvlJc w:val="left"/>
      <w:pPr>
        <w:ind w:left="1152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75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3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1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9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2" w:hanging="480"/>
      </w:pPr>
      <w:rPr>
        <w:rFonts w:ascii="Wingdings" w:hAnsi="Wingdings" w:hint="default"/>
      </w:rPr>
    </w:lvl>
  </w:abstractNum>
  <w:abstractNum w:abstractNumId="2" w15:restartNumberingAfterBreak="0">
    <w:nsid w:val="2F836F6A"/>
    <w:multiLevelType w:val="hybridMultilevel"/>
    <w:tmpl w:val="5FFA6ED0"/>
    <w:lvl w:ilvl="0" w:tplc="E2D490A4">
      <w:start w:val="3"/>
      <w:numFmt w:val="bullet"/>
      <w:lvlText w:val="-"/>
      <w:lvlJc w:val="left"/>
      <w:pPr>
        <w:ind w:left="792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" w15:restartNumberingAfterBreak="0">
    <w:nsid w:val="4BFA74B4"/>
    <w:multiLevelType w:val="hybridMultilevel"/>
    <w:tmpl w:val="B4A48984"/>
    <w:lvl w:ilvl="0" w:tplc="4D482624">
      <w:start w:val="3"/>
      <w:numFmt w:val="bullet"/>
      <w:lvlText w:val="-"/>
      <w:lvlJc w:val="left"/>
      <w:pPr>
        <w:ind w:left="432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3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3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1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2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bordersDoNotSurroundHeader/>
  <w:bordersDoNotSurroundFooter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mailMerge>
    <w:mainDocumentType w:val="formLetters"/>
    <w:linkToQuery/>
    <w:dataType w:val="textFile"/>
    <w:query w:val="SELECT * FROM D:\WindowsAp\AoReport\bin\Debug\Template\審定後收支性質及餘絀簡明分析表A3.doc"/>
  </w:mailMerge>
  <w:doNotTrackMoves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33A91"/>
    <w:rsid w:val="00011ED9"/>
    <w:rsid w:val="00012AA1"/>
    <w:rsid w:val="00013891"/>
    <w:rsid w:val="00030A62"/>
    <w:rsid w:val="00040276"/>
    <w:rsid w:val="0004052A"/>
    <w:rsid w:val="00050592"/>
    <w:rsid w:val="00057A5D"/>
    <w:rsid w:val="00061A38"/>
    <w:rsid w:val="000673E7"/>
    <w:rsid w:val="00067532"/>
    <w:rsid w:val="000773A6"/>
    <w:rsid w:val="00077D3B"/>
    <w:rsid w:val="00096AB8"/>
    <w:rsid w:val="0009739A"/>
    <w:rsid w:val="00097885"/>
    <w:rsid w:val="000A0F5C"/>
    <w:rsid w:val="000A4417"/>
    <w:rsid w:val="000B0E44"/>
    <w:rsid w:val="000B7FD1"/>
    <w:rsid w:val="000C3FE4"/>
    <w:rsid w:val="000D701D"/>
    <w:rsid w:val="000E033F"/>
    <w:rsid w:val="000E1389"/>
    <w:rsid w:val="000E4C6D"/>
    <w:rsid w:val="000E7A4F"/>
    <w:rsid w:val="000F285A"/>
    <w:rsid w:val="000F7EDF"/>
    <w:rsid w:val="00105A02"/>
    <w:rsid w:val="0011005C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6030"/>
    <w:rsid w:val="00150BF5"/>
    <w:rsid w:val="001510FC"/>
    <w:rsid w:val="00170E15"/>
    <w:rsid w:val="001722F4"/>
    <w:rsid w:val="00172B08"/>
    <w:rsid w:val="00177AF9"/>
    <w:rsid w:val="0018159B"/>
    <w:rsid w:val="0018642C"/>
    <w:rsid w:val="00190449"/>
    <w:rsid w:val="00193EAD"/>
    <w:rsid w:val="00195CE6"/>
    <w:rsid w:val="001A12FB"/>
    <w:rsid w:val="001A33A8"/>
    <w:rsid w:val="001A33AF"/>
    <w:rsid w:val="001B1A9D"/>
    <w:rsid w:val="001B393E"/>
    <w:rsid w:val="001B684E"/>
    <w:rsid w:val="001B6A55"/>
    <w:rsid w:val="001D2402"/>
    <w:rsid w:val="001D770C"/>
    <w:rsid w:val="001E3350"/>
    <w:rsid w:val="001E76B9"/>
    <w:rsid w:val="001F1605"/>
    <w:rsid w:val="001F2258"/>
    <w:rsid w:val="001F3861"/>
    <w:rsid w:val="001F58CF"/>
    <w:rsid w:val="00200BFA"/>
    <w:rsid w:val="00202CB2"/>
    <w:rsid w:val="002049B6"/>
    <w:rsid w:val="00206FE6"/>
    <w:rsid w:val="0020713F"/>
    <w:rsid w:val="002140DB"/>
    <w:rsid w:val="002317B3"/>
    <w:rsid w:val="00233AB1"/>
    <w:rsid w:val="00237091"/>
    <w:rsid w:val="00242D2D"/>
    <w:rsid w:val="00245CBC"/>
    <w:rsid w:val="00247559"/>
    <w:rsid w:val="00253573"/>
    <w:rsid w:val="00253686"/>
    <w:rsid w:val="00265106"/>
    <w:rsid w:val="002750F0"/>
    <w:rsid w:val="00277F86"/>
    <w:rsid w:val="002A2E8A"/>
    <w:rsid w:val="002A4C35"/>
    <w:rsid w:val="002A676D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397B"/>
    <w:rsid w:val="00304B53"/>
    <w:rsid w:val="00311901"/>
    <w:rsid w:val="00337A11"/>
    <w:rsid w:val="00340FF2"/>
    <w:rsid w:val="00345A2A"/>
    <w:rsid w:val="00353111"/>
    <w:rsid w:val="003552FB"/>
    <w:rsid w:val="00355FA5"/>
    <w:rsid w:val="00356D3E"/>
    <w:rsid w:val="00356E5E"/>
    <w:rsid w:val="003711EE"/>
    <w:rsid w:val="00375032"/>
    <w:rsid w:val="00383AC0"/>
    <w:rsid w:val="00386BA2"/>
    <w:rsid w:val="003922B2"/>
    <w:rsid w:val="00395EDF"/>
    <w:rsid w:val="00396CD8"/>
    <w:rsid w:val="003A0434"/>
    <w:rsid w:val="003A495B"/>
    <w:rsid w:val="003B652E"/>
    <w:rsid w:val="003C1E6B"/>
    <w:rsid w:val="003C235A"/>
    <w:rsid w:val="003C2DAC"/>
    <w:rsid w:val="003C5302"/>
    <w:rsid w:val="003C6F68"/>
    <w:rsid w:val="003D5790"/>
    <w:rsid w:val="003D6C3F"/>
    <w:rsid w:val="003D74AD"/>
    <w:rsid w:val="003E0A76"/>
    <w:rsid w:val="003E3991"/>
    <w:rsid w:val="003E4351"/>
    <w:rsid w:val="003F0658"/>
    <w:rsid w:val="003F2D6B"/>
    <w:rsid w:val="003F3893"/>
    <w:rsid w:val="00405BBE"/>
    <w:rsid w:val="00411718"/>
    <w:rsid w:val="0041314D"/>
    <w:rsid w:val="00415E06"/>
    <w:rsid w:val="004175A0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618F"/>
    <w:rsid w:val="00477129"/>
    <w:rsid w:val="00481D92"/>
    <w:rsid w:val="004848F6"/>
    <w:rsid w:val="004869FB"/>
    <w:rsid w:val="00486EF3"/>
    <w:rsid w:val="004A505A"/>
    <w:rsid w:val="004B2617"/>
    <w:rsid w:val="004B32F5"/>
    <w:rsid w:val="004C057F"/>
    <w:rsid w:val="004D26FA"/>
    <w:rsid w:val="004D70BA"/>
    <w:rsid w:val="004D7426"/>
    <w:rsid w:val="004E2604"/>
    <w:rsid w:val="004E7AD4"/>
    <w:rsid w:val="004F00B9"/>
    <w:rsid w:val="004F0A65"/>
    <w:rsid w:val="004F0B5E"/>
    <w:rsid w:val="004F1AEC"/>
    <w:rsid w:val="004F79E2"/>
    <w:rsid w:val="005059BE"/>
    <w:rsid w:val="00517A51"/>
    <w:rsid w:val="0052522E"/>
    <w:rsid w:val="00532608"/>
    <w:rsid w:val="00550733"/>
    <w:rsid w:val="00560239"/>
    <w:rsid w:val="0056222B"/>
    <w:rsid w:val="00570442"/>
    <w:rsid w:val="00573760"/>
    <w:rsid w:val="00575D6A"/>
    <w:rsid w:val="00576D11"/>
    <w:rsid w:val="0058080A"/>
    <w:rsid w:val="0058139F"/>
    <w:rsid w:val="005864C9"/>
    <w:rsid w:val="00587DBF"/>
    <w:rsid w:val="005914A1"/>
    <w:rsid w:val="005A067B"/>
    <w:rsid w:val="005A1810"/>
    <w:rsid w:val="005B477F"/>
    <w:rsid w:val="005B4B67"/>
    <w:rsid w:val="005B774B"/>
    <w:rsid w:val="005C0402"/>
    <w:rsid w:val="005C3590"/>
    <w:rsid w:val="005D0632"/>
    <w:rsid w:val="005D209A"/>
    <w:rsid w:val="005D6F2D"/>
    <w:rsid w:val="005D6FB5"/>
    <w:rsid w:val="005F0342"/>
    <w:rsid w:val="005F2202"/>
    <w:rsid w:val="005F4A50"/>
    <w:rsid w:val="005F4E44"/>
    <w:rsid w:val="005F7327"/>
    <w:rsid w:val="006002BD"/>
    <w:rsid w:val="006047DA"/>
    <w:rsid w:val="00605E95"/>
    <w:rsid w:val="00610508"/>
    <w:rsid w:val="00613EAC"/>
    <w:rsid w:val="00621E56"/>
    <w:rsid w:val="006250E6"/>
    <w:rsid w:val="006259C8"/>
    <w:rsid w:val="00633514"/>
    <w:rsid w:val="00633A91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79FF"/>
    <w:rsid w:val="00682D1F"/>
    <w:rsid w:val="00684DCB"/>
    <w:rsid w:val="006A0096"/>
    <w:rsid w:val="006A18E1"/>
    <w:rsid w:val="006A41A1"/>
    <w:rsid w:val="006A4BED"/>
    <w:rsid w:val="006A59FA"/>
    <w:rsid w:val="006A73B8"/>
    <w:rsid w:val="006A7A6D"/>
    <w:rsid w:val="006B0955"/>
    <w:rsid w:val="006B3B9F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16662"/>
    <w:rsid w:val="00721C1A"/>
    <w:rsid w:val="00723D2B"/>
    <w:rsid w:val="00724B4C"/>
    <w:rsid w:val="007532BE"/>
    <w:rsid w:val="00757B09"/>
    <w:rsid w:val="0076701B"/>
    <w:rsid w:val="007723E5"/>
    <w:rsid w:val="00780309"/>
    <w:rsid w:val="007817EE"/>
    <w:rsid w:val="00781D02"/>
    <w:rsid w:val="007965DA"/>
    <w:rsid w:val="00797D58"/>
    <w:rsid w:val="007A40A5"/>
    <w:rsid w:val="007A74ED"/>
    <w:rsid w:val="007B654F"/>
    <w:rsid w:val="007D03C1"/>
    <w:rsid w:val="007D2310"/>
    <w:rsid w:val="007D5E85"/>
    <w:rsid w:val="007F0E87"/>
    <w:rsid w:val="007F6363"/>
    <w:rsid w:val="00833D31"/>
    <w:rsid w:val="00834CA9"/>
    <w:rsid w:val="008361B8"/>
    <w:rsid w:val="0083635C"/>
    <w:rsid w:val="008408AC"/>
    <w:rsid w:val="00847262"/>
    <w:rsid w:val="008552E1"/>
    <w:rsid w:val="0085762D"/>
    <w:rsid w:val="00862C5E"/>
    <w:rsid w:val="00865ECD"/>
    <w:rsid w:val="0087039C"/>
    <w:rsid w:val="00871D12"/>
    <w:rsid w:val="00873EEE"/>
    <w:rsid w:val="008777FC"/>
    <w:rsid w:val="00886A55"/>
    <w:rsid w:val="00896447"/>
    <w:rsid w:val="00896993"/>
    <w:rsid w:val="008B1434"/>
    <w:rsid w:val="008C37B8"/>
    <w:rsid w:val="008D0285"/>
    <w:rsid w:val="008D3346"/>
    <w:rsid w:val="008D514F"/>
    <w:rsid w:val="008E3741"/>
    <w:rsid w:val="008E48D0"/>
    <w:rsid w:val="008E5AF7"/>
    <w:rsid w:val="008F02AF"/>
    <w:rsid w:val="008F2222"/>
    <w:rsid w:val="008F4478"/>
    <w:rsid w:val="0090294C"/>
    <w:rsid w:val="00902DB3"/>
    <w:rsid w:val="00913E0E"/>
    <w:rsid w:val="009142F4"/>
    <w:rsid w:val="0091460F"/>
    <w:rsid w:val="00916EA8"/>
    <w:rsid w:val="0092143D"/>
    <w:rsid w:val="00922BC5"/>
    <w:rsid w:val="00922DC3"/>
    <w:rsid w:val="00930D47"/>
    <w:rsid w:val="00940B34"/>
    <w:rsid w:val="009430B5"/>
    <w:rsid w:val="00951841"/>
    <w:rsid w:val="00952874"/>
    <w:rsid w:val="009545E1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6D1"/>
    <w:rsid w:val="009D69F7"/>
    <w:rsid w:val="009E150E"/>
    <w:rsid w:val="009E4238"/>
    <w:rsid w:val="009F00ED"/>
    <w:rsid w:val="009F1290"/>
    <w:rsid w:val="009F2565"/>
    <w:rsid w:val="009F34BF"/>
    <w:rsid w:val="009F6830"/>
    <w:rsid w:val="00A112FB"/>
    <w:rsid w:val="00A1181E"/>
    <w:rsid w:val="00A251CD"/>
    <w:rsid w:val="00A278A0"/>
    <w:rsid w:val="00A30F58"/>
    <w:rsid w:val="00A35B87"/>
    <w:rsid w:val="00A36774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7092"/>
    <w:rsid w:val="00AA3332"/>
    <w:rsid w:val="00AB366E"/>
    <w:rsid w:val="00AC6717"/>
    <w:rsid w:val="00AC6C28"/>
    <w:rsid w:val="00AD29CD"/>
    <w:rsid w:val="00AD74C3"/>
    <w:rsid w:val="00AE21F9"/>
    <w:rsid w:val="00AE2786"/>
    <w:rsid w:val="00AE7478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6791"/>
    <w:rsid w:val="00B57A97"/>
    <w:rsid w:val="00B63917"/>
    <w:rsid w:val="00B658AE"/>
    <w:rsid w:val="00B663D4"/>
    <w:rsid w:val="00B7135E"/>
    <w:rsid w:val="00B8247B"/>
    <w:rsid w:val="00B828E7"/>
    <w:rsid w:val="00B92321"/>
    <w:rsid w:val="00B94D7E"/>
    <w:rsid w:val="00B95364"/>
    <w:rsid w:val="00B972A1"/>
    <w:rsid w:val="00B97A87"/>
    <w:rsid w:val="00BA7040"/>
    <w:rsid w:val="00BA79FE"/>
    <w:rsid w:val="00BB00CF"/>
    <w:rsid w:val="00BB10A8"/>
    <w:rsid w:val="00BB1337"/>
    <w:rsid w:val="00BB35AB"/>
    <w:rsid w:val="00BB75A6"/>
    <w:rsid w:val="00BC05F0"/>
    <w:rsid w:val="00BC6307"/>
    <w:rsid w:val="00BC6D34"/>
    <w:rsid w:val="00BC7E01"/>
    <w:rsid w:val="00BD1E96"/>
    <w:rsid w:val="00BE077C"/>
    <w:rsid w:val="00BE2C77"/>
    <w:rsid w:val="00BE4629"/>
    <w:rsid w:val="00BF275B"/>
    <w:rsid w:val="00BF2B1D"/>
    <w:rsid w:val="00C00697"/>
    <w:rsid w:val="00C067B2"/>
    <w:rsid w:val="00C112CD"/>
    <w:rsid w:val="00C21FFD"/>
    <w:rsid w:val="00C22F6B"/>
    <w:rsid w:val="00C23209"/>
    <w:rsid w:val="00C23DB6"/>
    <w:rsid w:val="00C2522A"/>
    <w:rsid w:val="00C306E1"/>
    <w:rsid w:val="00C33982"/>
    <w:rsid w:val="00C43A3C"/>
    <w:rsid w:val="00C4624A"/>
    <w:rsid w:val="00C46DD7"/>
    <w:rsid w:val="00C50578"/>
    <w:rsid w:val="00C531D3"/>
    <w:rsid w:val="00C534F5"/>
    <w:rsid w:val="00C54CD6"/>
    <w:rsid w:val="00C6242E"/>
    <w:rsid w:val="00C663E5"/>
    <w:rsid w:val="00C66FA6"/>
    <w:rsid w:val="00C826BE"/>
    <w:rsid w:val="00C83C56"/>
    <w:rsid w:val="00C90E90"/>
    <w:rsid w:val="00C947B3"/>
    <w:rsid w:val="00CA2EB1"/>
    <w:rsid w:val="00CB5DAF"/>
    <w:rsid w:val="00CB5F2D"/>
    <w:rsid w:val="00CD41C2"/>
    <w:rsid w:val="00CE06A2"/>
    <w:rsid w:val="00CE23E7"/>
    <w:rsid w:val="00CE7240"/>
    <w:rsid w:val="00CE79B4"/>
    <w:rsid w:val="00CF1913"/>
    <w:rsid w:val="00CF4932"/>
    <w:rsid w:val="00D02160"/>
    <w:rsid w:val="00D1207C"/>
    <w:rsid w:val="00D12190"/>
    <w:rsid w:val="00D17CDE"/>
    <w:rsid w:val="00D21477"/>
    <w:rsid w:val="00D31BCE"/>
    <w:rsid w:val="00D457A9"/>
    <w:rsid w:val="00D46B7C"/>
    <w:rsid w:val="00D6120E"/>
    <w:rsid w:val="00D61D63"/>
    <w:rsid w:val="00D62ECC"/>
    <w:rsid w:val="00D63BE5"/>
    <w:rsid w:val="00D674E9"/>
    <w:rsid w:val="00D73F1B"/>
    <w:rsid w:val="00D77D1D"/>
    <w:rsid w:val="00D84687"/>
    <w:rsid w:val="00D96CF6"/>
    <w:rsid w:val="00DA4CAC"/>
    <w:rsid w:val="00DA528C"/>
    <w:rsid w:val="00DB18D3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3A00"/>
    <w:rsid w:val="00E0420C"/>
    <w:rsid w:val="00E10F9A"/>
    <w:rsid w:val="00E26E20"/>
    <w:rsid w:val="00E3029B"/>
    <w:rsid w:val="00E33BD1"/>
    <w:rsid w:val="00E45A7C"/>
    <w:rsid w:val="00E47C4D"/>
    <w:rsid w:val="00E50050"/>
    <w:rsid w:val="00E5196F"/>
    <w:rsid w:val="00E51E8F"/>
    <w:rsid w:val="00E53F7E"/>
    <w:rsid w:val="00E544B1"/>
    <w:rsid w:val="00E54BE7"/>
    <w:rsid w:val="00E61B12"/>
    <w:rsid w:val="00E71EFB"/>
    <w:rsid w:val="00E76EB5"/>
    <w:rsid w:val="00E77246"/>
    <w:rsid w:val="00E77B2F"/>
    <w:rsid w:val="00EB18F6"/>
    <w:rsid w:val="00EB1B6B"/>
    <w:rsid w:val="00EB4430"/>
    <w:rsid w:val="00EB476A"/>
    <w:rsid w:val="00EC0008"/>
    <w:rsid w:val="00EC5BD6"/>
    <w:rsid w:val="00EC68EE"/>
    <w:rsid w:val="00ED0418"/>
    <w:rsid w:val="00ED0572"/>
    <w:rsid w:val="00ED46B8"/>
    <w:rsid w:val="00ED7D47"/>
    <w:rsid w:val="00EE485C"/>
    <w:rsid w:val="00EE708C"/>
    <w:rsid w:val="00EF1D5F"/>
    <w:rsid w:val="00F00C56"/>
    <w:rsid w:val="00F05AF4"/>
    <w:rsid w:val="00F12165"/>
    <w:rsid w:val="00F131D2"/>
    <w:rsid w:val="00F17C47"/>
    <w:rsid w:val="00F2510F"/>
    <w:rsid w:val="00F33BA0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6992"/>
    <w:rsid w:val="00F97BB4"/>
    <w:rsid w:val="00FA0283"/>
    <w:rsid w:val="00FA7A39"/>
    <w:rsid w:val="00FB3F14"/>
    <w:rsid w:val="00FB4ABC"/>
    <w:rsid w:val="00FB5C51"/>
    <w:rsid w:val="00FB7087"/>
    <w:rsid w:val="00FD34E2"/>
    <w:rsid w:val="00FE2C7B"/>
    <w:rsid w:val="00FE7647"/>
    <w:rsid w:val="00FF30BF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 fill="f" fillcolor="white">
      <v:fill color="white" on="f"/>
    </o:shapedefaults>
    <o:shapelayout v:ext="edit">
      <o:idmap v:ext="edit" data="1"/>
    </o:shapelayout>
  </w:shapeDefaults>
  <w:decimalSymbol w:val="."/>
  <w:listSeparator w:val=","/>
  <w14:docId w14:val="2F41E813"/>
  <w15:chartTrackingRefBased/>
  <w15:docId w15:val="{76BC2E9C-877E-4CF4-94F3-88954579B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7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8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9">
    <w:name w:val="Date"/>
    <w:basedOn w:val="a"/>
    <w:next w:val="a"/>
    <w:rsid w:val="00097885"/>
    <w:pPr>
      <w:jc w:val="right"/>
    </w:pPr>
  </w:style>
  <w:style w:type="paragraph" w:customStyle="1" w:styleId="aa">
    <w:name w:val="標題壹、 字元"/>
    <w:basedOn w:val="ab"/>
    <w:link w:val="ac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b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d">
    <w:name w:val="標題一、"/>
    <w:basedOn w:val="ab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e">
    <w:name w:val="標題（一）"/>
    <w:basedOn w:val="ab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f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b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0">
    <w:name w:val="乙篇主文 字元"/>
    <w:basedOn w:val="a"/>
    <w:link w:val="af1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1">
    <w:name w:val="乙篇主文 字元 字元"/>
    <w:link w:val="af0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2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3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4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5">
    <w:name w:val="甲篇內文 字元"/>
    <w:basedOn w:val="af0"/>
    <w:link w:val="af6"/>
    <w:rsid w:val="00B01440"/>
    <w:pPr>
      <w:spacing w:line="460" w:lineRule="exact"/>
    </w:pPr>
    <w:rPr>
      <w:sz w:val="28"/>
      <w:szCs w:val="28"/>
    </w:rPr>
  </w:style>
  <w:style w:type="character" w:customStyle="1" w:styleId="af6">
    <w:name w:val="甲篇內文 字元 字元"/>
    <w:link w:val="af5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7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3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8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c">
    <w:name w:val="標題壹、 字元 字元"/>
    <w:link w:val="aa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9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a">
    <w:name w:val="甲篇內文"/>
    <w:basedOn w:val="af9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b">
    <w:name w:val="標題壹、"/>
    <w:basedOn w:val="ab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link w:val="1-11"/>
    <w:rsid w:val="00077D3B"/>
    <w:rPr>
      <w:rFonts w:eastAsia="標楷體" w:cs="新細明體"/>
      <w:b/>
      <w:kern w:val="2"/>
      <w:lang w:val="en-US" w:eastAsia="zh-TW" w:bidi="ar-SA"/>
    </w:rPr>
  </w:style>
  <w:style w:type="character" w:customStyle="1" w:styleId="a6">
    <w:name w:val="頁尾 字元"/>
    <w:link w:val="a5"/>
    <w:uiPriority w:val="99"/>
    <w:rsid w:val="001F3861"/>
    <w:rPr>
      <w:kern w:val="2"/>
    </w:rPr>
  </w:style>
  <w:style w:type="character" w:customStyle="1" w:styleId="a4">
    <w:name w:val="頁首 字元"/>
    <w:link w:val="a3"/>
    <w:rsid w:val="007A74E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YN2Ydp&#23529;&#23450;&#24460;&#25910;&#25903;&#24615;&#36074;&#21450;&#39192;&#32064;&#31777;&#26126;&#20998;&#26512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YN2Ydp審定後收支性質及餘絀簡明分析表A3.dot</Template>
  <TotalTime>170</TotalTime>
  <Pages>1</Pages>
  <Words>182</Words>
  <Characters>1044</Characters>
  <Application>Microsoft Office Word</Application>
  <DocSecurity>0</DocSecurity>
  <Lines>8</Lines>
  <Paragraphs>2</Paragraphs>
  <ScaleCrop>false</ScaleCrop>
  <Company>nao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subject/>
  <dc:creator>江佩芬</dc:creator>
  <cp:keywords/>
  <cp:lastModifiedBy>廖天生</cp:lastModifiedBy>
  <cp:revision>18</cp:revision>
  <cp:lastPrinted>2025-07-03T01:20:00Z</cp:lastPrinted>
  <dcterms:created xsi:type="dcterms:W3CDTF">2025-06-04T08:11:00Z</dcterms:created>
  <dcterms:modified xsi:type="dcterms:W3CDTF">2025-07-07T07:45:00Z</dcterms:modified>
</cp:coreProperties>
</file>