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611F1" w14:textId="77777777" w:rsidR="004F606C" w:rsidRDefault="004F606C">
      <w:pPr>
        <w:jc w:val="right"/>
        <w:rPr>
          <w:rFonts w:ascii="標楷體" w:eastAsia="標楷體" w:hAnsi="標楷體"/>
          <w:sz w:val="20"/>
        </w:rPr>
      </w:pPr>
    </w:p>
    <w:p w14:paraId="36DDF8C4" w14:textId="5BCA9EAC" w:rsidR="00BC2A3A" w:rsidRDefault="00BC2A3A">
      <w:pPr>
        <w:jc w:val="right"/>
        <w:rPr>
          <w:rFonts w:ascii="標楷體" w:eastAsia="標楷體" w:hAnsi="標楷體"/>
          <w:sz w:val="20"/>
        </w:rPr>
      </w:pPr>
      <w:bookmarkStart w:id="0" w:name="_GoBack"/>
      <w:bookmarkEnd w:id="0"/>
      <w:r>
        <w:rPr>
          <w:rFonts w:ascii="標楷體" w:eastAsia="標楷體" w:hAnsi="標楷體" w:hint="eastAsia"/>
          <w:sz w:val="20"/>
        </w:rPr>
        <w:t>單位：新臺幣</w:t>
      </w:r>
      <w:r w:rsidR="00355F44">
        <w:rPr>
          <w:rFonts w:ascii="標楷體" w:eastAsia="標楷體" w:hAnsi="標楷體" w:hint="eastAsia"/>
          <w:sz w:val="20"/>
        </w:rPr>
        <w:t>元</w:t>
      </w:r>
    </w:p>
    <w:tbl>
      <w:tblPr>
        <w:tblW w:w="2070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"/>
        <w:gridCol w:w="279"/>
        <w:gridCol w:w="279"/>
        <w:gridCol w:w="3104"/>
        <w:gridCol w:w="2830"/>
        <w:gridCol w:w="1276"/>
        <w:gridCol w:w="1276"/>
        <w:gridCol w:w="1276"/>
        <w:gridCol w:w="1275"/>
        <w:gridCol w:w="1276"/>
        <w:gridCol w:w="1281"/>
        <w:gridCol w:w="1276"/>
        <w:gridCol w:w="1275"/>
        <w:gridCol w:w="1320"/>
        <w:gridCol w:w="1320"/>
        <w:gridCol w:w="1085"/>
      </w:tblGrid>
      <w:tr w:rsidR="00F3630A" w14:paraId="44CB8DB7" w14:textId="77777777" w:rsidTr="002439EE">
        <w:trPr>
          <w:cantSplit/>
          <w:tblHeader/>
        </w:trPr>
        <w:tc>
          <w:tcPr>
            <w:tcW w:w="3941" w:type="dxa"/>
            <w:gridSpan w:val="4"/>
            <w:vMerge w:val="restart"/>
            <w:tcBorders>
              <w:left w:val="nil"/>
            </w:tcBorders>
            <w:vAlign w:val="center"/>
          </w:tcPr>
          <w:p w14:paraId="7C9D5024" w14:textId="77777777" w:rsidR="00F3630A" w:rsidRDefault="00F3630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830" w:type="dxa"/>
            <w:vMerge w:val="restart"/>
            <w:vAlign w:val="center"/>
          </w:tcPr>
          <w:p w14:paraId="3A186638" w14:textId="77777777" w:rsidR="00F3630A" w:rsidRDefault="00F3630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0211" w:type="dxa"/>
            <w:gridSpan w:val="8"/>
            <w:tcBorders>
              <w:right w:val="single" w:sz="12" w:space="0" w:color="auto"/>
            </w:tcBorders>
          </w:tcPr>
          <w:p w14:paraId="551656F9" w14:textId="77777777" w:rsidR="00F3630A" w:rsidRDefault="00F3630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13661F" w14:textId="18672AD4" w:rsidR="00F3630A" w:rsidRDefault="00F3630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應繳回市庫數</w:t>
            </w:r>
          </w:p>
        </w:tc>
        <w:tc>
          <w:tcPr>
            <w:tcW w:w="1085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6441A108" w14:textId="77777777" w:rsidR="00F3630A" w:rsidRDefault="00F3630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F3630A" w14:paraId="15AC56C9" w14:textId="77777777" w:rsidTr="002439EE">
        <w:trPr>
          <w:cantSplit/>
          <w:tblHeader/>
        </w:trPr>
        <w:tc>
          <w:tcPr>
            <w:tcW w:w="3941" w:type="dxa"/>
            <w:gridSpan w:val="4"/>
            <w:vMerge/>
            <w:tcBorders>
              <w:left w:val="nil"/>
            </w:tcBorders>
          </w:tcPr>
          <w:p w14:paraId="50088F34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0" w:type="dxa"/>
            <w:vMerge/>
          </w:tcPr>
          <w:p w14:paraId="736AA30A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52" w:type="dxa"/>
            <w:gridSpan w:val="2"/>
          </w:tcPr>
          <w:p w14:paraId="5CFDBF13" w14:textId="77777777" w:rsidR="00F3630A" w:rsidRDefault="00F3630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551" w:type="dxa"/>
            <w:gridSpan w:val="2"/>
          </w:tcPr>
          <w:p w14:paraId="0D983344" w14:textId="77777777" w:rsidR="00F3630A" w:rsidRDefault="00F3630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557" w:type="dxa"/>
            <w:gridSpan w:val="2"/>
          </w:tcPr>
          <w:p w14:paraId="22F378BE" w14:textId="77777777" w:rsidR="00F3630A" w:rsidRDefault="00F3630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551" w:type="dxa"/>
            <w:gridSpan w:val="2"/>
            <w:tcBorders>
              <w:right w:val="single" w:sz="12" w:space="0" w:color="auto"/>
            </w:tcBorders>
          </w:tcPr>
          <w:p w14:paraId="716BDDF9" w14:textId="77777777" w:rsidR="00F3630A" w:rsidRDefault="00F3630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22F8833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5" w:type="dxa"/>
            <w:vMerge/>
            <w:tcBorders>
              <w:left w:val="single" w:sz="12" w:space="0" w:color="auto"/>
              <w:right w:val="nil"/>
            </w:tcBorders>
          </w:tcPr>
          <w:p w14:paraId="0488F85A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3630A" w14:paraId="088290E6" w14:textId="77777777" w:rsidTr="002439EE">
        <w:trPr>
          <w:cantSplit/>
          <w:tblHeader/>
        </w:trPr>
        <w:tc>
          <w:tcPr>
            <w:tcW w:w="279" w:type="dxa"/>
            <w:tcBorders>
              <w:left w:val="nil"/>
            </w:tcBorders>
          </w:tcPr>
          <w:p w14:paraId="0F8A1871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79" w:type="dxa"/>
          </w:tcPr>
          <w:p w14:paraId="3FD85C1A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79" w:type="dxa"/>
          </w:tcPr>
          <w:p w14:paraId="6A521BFF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3104" w:type="dxa"/>
          </w:tcPr>
          <w:p w14:paraId="6B08FB92" w14:textId="77777777" w:rsidR="00F3630A" w:rsidRDefault="00F3630A" w:rsidP="0001597B">
            <w:pPr>
              <w:ind w:leftChars="32" w:left="77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830" w:type="dxa"/>
            <w:vMerge/>
          </w:tcPr>
          <w:p w14:paraId="52A80C7F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F432BD" w14:textId="77777777" w:rsidR="00F3630A" w:rsidRDefault="00F3630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76" w:type="dxa"/>
          </w:tcPr>
          <w:p w14:paraId="1A4B44E5" w14:textId="77777777" w:rsidR="00F3630A" w:rsidRDefault="00F3630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276" w:type="dxa"/>
          </w:tcPr>
          <w:p w14:paraId="549EBC90" w14:textId="77777777" w:rsidR="00F3630A" w:rsidRDefault="00F3630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75" w:type="dxa"/>
          </w:tcPr>
          <w:p w14:paraId="68B4C311" w14:textId="77777777" w:rsidR="00F3630A" w:rsidRDefault="00F3630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276" w:type="dxa"/>
          </w:tcPr>
          <w:p w14:paraId="79AC4C72" w14:textId="77777777" w:rsidR="00F3630A" w:rsidRDefault="00F3630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81" w:type="dxa"/>
          </w:tcPr>
          <w:p w14:paraId="61FDB97B" w14:textId="77777777" w:rsidR="00F3630A" w:rsidRDefault="00F3630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276" w:type="dxa"/>
          </w:tcPr>
          <w:p w14:paraId="5DC19E7D" w14:textId="77777777" w:rsidR="00F3630A" w:rsidRDefault="00F3630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67EA1672" w14:textId="77777777" w:rsidR="00F3630A" w:rsidRDefault="00F3630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1A6C08FB" w14:textId="77777777" w:rsidR="00F3630A" w:rsidRDefault="00F3630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3DA1386F" w14:textId="77777777" w:rsidR="00F3630A" w:rsidRDefault="00F3630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5" w:type="dxa"/>
            <w:vMerge/>
            <w:tcBorders>
              <w:left w:val="single" w:sz="12" w:space="0" w:color="auto"/>
              <w:right w:val="nil"/>
            </w:tcBorders>
          </w:tcPr>
          <w:p w14:paraId="6CFEDD74" w14:textId="77777777" w:rsidR="00F3630A" w:rsidRDefault="00F3630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355F44" w:rsidRPr="00960E89" w14:paraId="131ACF69" w14:textId="77777777" w:rsidTr="002439EE">
        <w:trPr>
          <w:cantSplit/>
          <w:trHeight w:val="454"/>
        </w:trPr>
        <w:tc>
          <w:tcPr>
            <w:tcW w:w="27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E2A7A32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center"/>
          </w:tcPr>
          <w:p w14:paraId="7E9EA49B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center"/>
          </w:tcPr>
          <w:p w14:paraId="271DC359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104" w:type="dxa"/>
            <w:tcBorders>
              <w:bottom w:val="nil"/>
            </w:tcBorders>
            <w:shd w:val="clear" w:color="auto" w:fill="auto"/>
            <w:vAlign w:val="center"/>
          </w:tcPr>
          <w:p w14:paraId="3BDBFCAF" w14:textId="77777777" w:rsidR="00355F44" w:rsidRPr="00CB2AF1" w:rsidRDefault="00355F44" w:rsidP="00774BF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B2AF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2830" w:type="dxa"/>
            <w:tcBorders>
              <w:bottom w:val="nil"/>
            </w:tcBorders>
            <w:shd w:val="clear" w:color="auto" w:fill="auto"/>
            <w:vAlign w:val="center"/>
          </w:tcPr>
          <w:p w14:paraId="017986C4" w14:textId="77777777" w:rsidR="00355F44" w:rsidRPr="00CB2AF1" w:rsidRDefault="00355F44" w:rsidP="00774BF9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2E33C1BB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129BE314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342,647,602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1632177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53078DF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63DEE422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342,302,138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center"/>
          </w:tcPr>
          <w:p w14:paraId="78E2E967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104,985,028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34211AB1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342,302,138</w:t>
            </w:r>
          </w:p>
        </w:tc>
        <w:tc>
          <w:tcPr>
            <w:tcW w:w="127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09BEF5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447,632,630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1EFA1D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213B48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105,330,492</w:t>
            </w:r>
          </w:p>
        </w:tc>
        <w:tc>
          <w:tcPr>
            <w:tcW w:w="1085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EC0222" w14:textId="77777777" w:rsidR="00355F44" w:rsidRPr="00960E89" w:rsidRDefault="00355F44" w:rsidP="00774BF9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55F44" w:rsidRPr="00960E89" w14:paraId="420F7466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93A8B1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960E89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B54F5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71FDB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4E0121" w14:textId="77777777" w:rsidR="00355F44" w:rsidRPr="00CB2AF1" w:rsidRDefault="00355F44" w:rsidP="00774BF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B2AF1">
              <w:rPr>
                <w:rFonts w:ascii="標楷體" w:eastAsia="標楷體" w:hAnsi="標楷體" w:hint="eastAsia"/>
                <w:b/>
                <w:noProof/>
                <w:sz w:val="20"/>
              </w:rPr>
              <w:t>桃園市政府主管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E3066" w14:textId="77777777" w:rsidR="00355F44" w:rsidRPr="00CB2AF1" w:rsidRDefault="00355F44" w:rsidP="00774BF9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371A0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AE648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76,867,689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14C38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5E80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3D6D2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76,867,689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5148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622C07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76,867,689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3FFB55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76,867,689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A99D034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D56368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538B30" w14:textId="77777777" w:rsidR="00355F44" w:rsidRPr="00960E89" w:rsidRDefault="00355F44" w:rsidP="00774BF9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55F44" w14:paraId="63A9C344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F13D3A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6C18B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FBEBC7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911BEA" w14:textId="6611E214" w:rsidR="00355F44" w:rsidRPr="00CB2AF1" w:rsidRDefault="00355F44" w:rsidP="0001597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桃園市政府研究發展考核委員會</w:t>
            </w:r>
            <w:r w:rsidR="0090478F">
              <w:rPr>
                <w:rFonts w:ascii="標楷體" w:eastAsia="標楷體" w:hAnsi="標楷體" w:hint="eastAsia"/>
                <w:noProof/>
                <w:sz w:val="20"/>
              </w:rPr>
              <w:t>（智慧城鄉發展委員會）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8CC0E" w14:textId="77777777" w:rsidR="00355F44" w:rsidRPr="00CB2AF1" w:rsidRDefault="00355F44" w:rsidP="00774BF9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90C14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130AE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76,867,689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35861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6C69A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DC11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76,867,689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62DB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5419D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76,867,689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C30657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76,867,689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FD71D6F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90FF65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A297E3" w14:textId="77777777" w:rsidR="00355F44" w:rsidRDefault="00355F44" w:rsidP="00774BF9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55F44" w14:paraId="4D57446A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B505D0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CA492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27517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2F475" w14:textId="77777777" w:rsidR="00355F44" w:rsidRPr="00CB2AF1" w:rsidRDefault="00355F44" w:rsidP="00774BF9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研究發展業務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90525" w14:textId="73827819" w:rsidR="00355F44" w:rsidRPr="00CB2AF1" w:rsidRDefault="00355F44" w:rsidP="00774BF9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補助各機關經費，尚未支用</w:t>
            </w:r>
            <w:r w:rsidR="0090478F">
              <w:rPr>
                <w:rFonts w:ascii="標楷體" w:eastAsia="標楷體" w:hAnsi="標楷體" w:hint="eastAsia"/>
                <w:noProof/>
                <w:sz w:val="20"/>
              </w:rPr>
              <w:t>即</w:t>
            </w:r>
            <w:r w:rsidRPr="00CB2AF1">
              <w:rPr>
                <w:rFonts w:ascii="標楷體" w:eastAsia="標楷體" w:hAnsi="標楷體" w:hint="eastAsia"/>
                <w:noProof/>
                <w:sz w:val="20"/>
              </w:rPr>
              <w:t>逕列實現數。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731B5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AE1B7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76,867,689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21826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54E95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48FBB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76,867,689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ADE75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5336D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76,867,689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02BF6D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76,867,689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76A8D7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381DB1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D7E41F" w14:textId="59DEF359" w:rsidR="00355F44" w:rsidRDefault="00355F44" w:rsidP="00774BF9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55F44" w:rsidRPr="00960E89" w14:paraId="41DF5465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E87778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960E89">
              <w:rPr>
                <w:rFonts w:ascii="新細明體" w:hAnsi="新細明體"/>
                <w:b/>
                <w:noProof/>
                <w:spacing w:val="-10"/>
                <w:sz w:val="20"/>
              </w:rPr>
              <w:t>3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BEBB8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EC35E" w14:textId="77777777" w:rsidR="00355F44" w:rsidRPr="00960E89" w:rsidRDefault="00355F44" w:rsidP="00774BF9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9B89A" w14:textId="77777777" w:rsidR="00355F44" w:rsidRPr="00CB2AF1" w:rsidRDefault="00355F44" w:rsidP="00774BF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B2AF1">
              <w:rPr>
                <w:rFonts w:ascii="標楷體" w:eastAsia="標楷體" w:hAnsi="標楷體" w:hint="eastAsia"/>
                <w:b/>
                <w:noProof/>
                <w:sz w:val="20"/>
              </w:rPr>
              <w:t>桃園市政府民政局主管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BC26A" w14:textId="77777777" w:rsidR="00355F44" w:rsidRPr="00CB2AF1" w:rsidRDefault="00355F44" w:rsidP="00774BF9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7E2783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BE9F9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345,464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E0767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ECB32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5E94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3E1ED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138,805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F085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705AEF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484,269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45D4E6E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969001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484,269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1F3920" w14:textId="77777777" w:rsidR="00355F44" w:rsidRPr="00960E89" w:rsidRDefault="00355F44" w:rsidP="00774BF9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55F44" w14:paraId="7B94D69D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B58361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DEE29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69780" w14:textId="77777777" w:rsidR="00355F44" w:rsidRDefault="00355F44" w:rsidP="00774BF9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EE5F6" w14:textId="77777777" w:rsidR="00355F44" w:rsidRPr="00CB2AF1" w:rsidRDefault="00355F44" w:rsidP="00774BF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桃園市政府民政局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8EDC1" w14:textId="77777777" w:rsidR="00355F44" w:rsidRPr="00CB2AF1" w:rsidRDefault="00355F44" w:rsidP="00774BF9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5C15A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79B66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345,464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15BB6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85624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D9B30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760C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138,805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D93C37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E7D61C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484,269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80DB8A0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70C4C4" w14:textId="77777777" w:rsidR="00355F44" w:rsidRPr="00CB2AF1" w:rsidRDefault="00355F44" w:rsidP="00774BF9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484,269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396998" w14:textId="77777777" w:rsidR="00355F44" w:rsidRDefault="00355F44" w:rsidP="00774BF9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B76B5" w14:paraId="3443ABCF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FA428B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78B8F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1EE93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FA6089" w14:textId="77777777" w:rsidR="001B76B5" w:rsidRPr="00CB2AF1" w:rsidRDefault="001B76B5" w:rsidP="001B76B5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民政業務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62728" w14:textId="5554CC64" w:rsidR="001B76B5" w:rsidRPr="00CB2AF1" w:rsidRDefault="001B76B5" w:rsidP="001B76B5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補助經費賸餘款</w:t>
            </w:r>
            <w:r w:rsidR="00174B02">
              <w:rPr>
                <w:rFonts w:ascii="標楷體" w:eastAsia="標楷體" w:hAnsi="標楷體" w:hint="eastAsia"/>
                <w:noProof/>
                <w:sz w:val="20"/>
              </w:rPr>
              <w:t>；</w:t>
            </w: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減列</w:t>
            </w:r>
            <w:r w:rsidR="0090478F">
              <w:rPr>
                <w:rFonts w:ascii="標楷體" w:eastAsia="標楷體" w:hAnsi="標楷體" w:hint="eastAsia"/>
                <w:noProof/>
                <w:sz w:val="20"/>
              </w:rPr>
              <w:t>無須</w:t>
            </w:r>
            <w:r w:rsidRPr="00CB2AF1">
              <w:rPr>
                <w:rFonts w:ascii="標楷體" w:eastAsia="標楷體" w:hAnsi="標楷體" w:hint="eastAsia"/>
                <w:noProof/>
                <w:sz w:val="20"/>
              </w:rPr>
              <w:t>保留之計畫經費。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91D0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4A3907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345,464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AABF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313B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750A7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9E117A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138,805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14411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6D3CB5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484,269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7BEC13F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087165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484,269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F2EB8F" w14:textId="5E01DD38" w:rsidR="001B76B5" w:rsidRDefault="001B76B5" w:rsidP="001B76B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B76B5" w:rsidRPr="00960E89" w14:paraId="5FF7F67E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22FC64" w14:textId="77777777" w:rsidR="001B76B5" w:rsidRPr="00960E89" w:rsidRDefault="001B76B5" w:rsidP="001B76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960E89">
              <w:rPr>
                <w:rFonts w:ascii="新細明體" w:hAnsi="新細明體"/>
                <w:b/>
                <w:noProof/>
                <w:spacing w:val="-10"/>
                <w:sz w:val="20"/>
              </w:rPr>
              <w:t>10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95A27" w14:textId="77777777" w:rsidR="001B76B5" w:rsidRPr="00960E89" w:rsidRDefault="001B76B5" w:rsidP="001B76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44B23" w14:textId="77777777" w:rsidR="001B76B5" w:rsidRPr="00960E89" w:rsidRDefault="001B76B5" w:rsidP="001B76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031D55" w14:textId="77777777" w:rsidR="001B76B5" w:rsidRPr="00CB2AF1" w:rsidRDefault="001B76B5" w:rsidP="001B76B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B2AF1">
              <w:rPr>
                <w:rFonts w:ascii="標楷體" w:eastAsia="標楷體" w:hAnsi="標楷體" w:hint="eastAsia"/>
                <w:b/>
                <w:noProof/>
                <w:sz w:val="20"/>
              </w:rPr>
              <w:t>桃園市政府交通局主管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938C0" w14:textId="77777777" w:rsidR="001B76B5" w:rsidRPr="00CB2AF1" w:rsidRDefault="001B76B5" w:rsidP="001B76B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52D354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1EC1E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C3A59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7677C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F9E354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2DAEA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60,592,196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53533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36B87A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60,592,196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54FD6B8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ED25BD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60,592,196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CD95C7" w14:textId="77777777" w:rsidR="001B76B5" w:rsidRPr="00960E89" w:rsidRDefault="001B76B5" w:rsidP="001B76B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B76B5" w14:paraId="1FDF4CB7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B81BB6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0BEA17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02716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82958" w14:textId="77777777" w:rsidR="001B76B5" w:rsidRPr="00CB2AF1" w:rsidRDefault="001B76B5" w:rsidP="001B76B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桃園市政府交通局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6F134" w14:textId="77777777" w:rsidR="001B76B5" w:rsidRPr="00CB2AF1" w:rsidRDefault="001B76B5" w:rsidP="001B76B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8048BC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31CE8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8A422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2D7A8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16BA6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B8F67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60,592,196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942EC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195623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60,592,196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80A66F6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1CDB15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60,592,196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0DAE29" w14:textId="77777777" w:rsidR="001B76B5" w:rsidRDefault="001B76B5" w:rsidP="001B76B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B76B5" w14:paraId="320BCBED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8EB895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C1D80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146428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33643" w14:textId="77777777" w:rsidR="001B76B5" w:rsidRPr="00CB2AF1" w:rsidRDefault="001B76B5" w:rsidP="001B76B5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交通業務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55901D" w14:textId="21F7B08B" w:rsidR="001B76B5" w:rsidRPr="00CB2AF1" w:rsidRDefault="001B76B5" w:rsidP="001B76B5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減列</w:t>
            </w:r>
            <w:r w:rsidR="0090478F">
              <w:rPr>
                <w:rFonts w:ascii="標楷體" w:eastAsia="標楷體" w:hAnsi="標楷體" w:hint="eastAsia"/>
                <w:noProof/>
                <w:sz w:val="20"/>
              </w:rPr>
              <w:t>無須</w:t>
            </w:r>
            <w:r w:rsidRPr="00CB2AF1">
              <w:rPr>
                <w:rFonts w:ascii="標楷體" w:eastAsia="標楷體" w:hAnsi="標楷體" w:hint="eastAsia"/>
                <w:noProof/>
                <w:sz w:val="20"/>
              </w:rPr>
              <w:t>保留之計畫經費。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69854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EA8A7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8FC36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092E3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DE3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BBB77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60,592,196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3B0E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2569E6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60,592,196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C5C854F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72D8A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60,592,196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ED636A" w14:textId="1ADC010B" w:rsidR="001B76B5" w:rsidRDefault="001B76B5" w:rsidP="001B76B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B76B5" w:rsidRPr="00960E89" w14:paraId="4A6AE3E2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9B0497" w14:textId="77777777" w:rsidR="001B76B5" w:rsidRPr="00960E89" w:rsidRDefault="001B76B5" w:rsidP="001B76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960E89">
              <w:rPr>
                <w:rFonts w:ascii="新細明體" w:hAnsi="新細明體"/>
                <w:b/>
                <w:noProof/>
                <w:spacing w:val="-10"/>
                <w:sz w:val="20"/>
              </w:rPr>
              <w:t>13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BBEE5" w14:textId="77777777" w:rsidR="001B76B5" w:rsidRPr="00960E89" w:rsidRDefault="001B76B5" w:rsidP="001B76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A706D9" w14:textId="77777777" w:rsidR="001B76B5" w:rsidRPr="00960E89" w:rsidRDefault="001B76B5" w:rsidP="001B76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E7A64" w14:textId="77777777" w:rsidR="001B76B5" w:rsidRPr="00CB2AF1" w:rsidRDefault="001B76B5" w:rsidP="001B76B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B2AF1">
              <w:rPr>
                <w:rFonts w:ascii="標楷體" w:eastAsia="標楷體" w:hAnsi="標楷體" w:hint="eastAsia"/>
                <w:b/>
                <w:noProof/>
                <w:sz w:val="20"/>
              </w:rPr>
              <w:t>桃園市政府環境保護局主管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A13B7" w14:textId="77777777" w:rsidR="001B76B5" w:rsidRPr="00CB2AF1" w:rsidRDefault="001B76B5" w:rsidP="001B76B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30E99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3E97C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265,434,449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11516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2BB12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F5F5B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265,434,449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9FA48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44,254,027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355EE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265,434,449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9440A8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309,688,476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5816BE2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14AAE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CB2AF1">
              <w:rPr>
                <w:rFonts w:ascii="新細明體" w:hAnsi="新細明體"/>
                <w:b/>
                <w:noProof/>
                <w:sz w:val="20"/>
              </w:rPr>
              <w:t>44,254,027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EC0AE6" w14:textId="77777777" w:rsidR="001B76B5" w:rsidRPr="00960E89" w:rsidRDefault="001B76B5" w:rsidP="001B76B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B76B5" w14:paraId="686E6D58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B541A4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3D4FF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EF8C2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9E4D9" w14:textId="77777777" w:rsidR="001B76B5" w:rsidRPr="00CB2AF1" w:rsidRDefault="001B76B5" w:rsidP="001B76B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桃園市政府環境保護局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D1F6B" w14:textId="77777777" w:rsidR="001B76B5" w:rsidRPr="00CB2AF1" w:rsidRDefault="001B76B5" w:rsidP="001B76B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B0364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E0406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D14DA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5AB49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90348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FD359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43,420,960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BD048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32108F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43,420,960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FB1EC7C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C9FCCE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43,420,960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F447AC" w14:textId="77777777" w:rsidR="001B76B5" w:rsidRDefault="001B76B5" w:rsidP="001B76B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B76B5" w14:paraId="3ED58C44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65BD54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1D4317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3A1B2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7F096C" w14:textId="77777777" w:rsidR="001B76B5" w:rsidRPr="00CB2AF1" w:rsidRDefault="001B76B5" w:rsidP="001B76B5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環境保護業務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95351" w14:textId="4CE3EE50" w:rsidR="001B76B5" w:rsidRPr="00CB2AF1" w:rsidRDefault="001B76B5" w:rsidP="001B76B5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減列</w:t>
            </w:r>
            <w:r w:rsidR="0090478F">
              <w:rPr>
                <w:rFonts w:ascii="標楷體" w:eastAsia="標楷體" w:hAnsi="標楷體" w:hint="eastAsia"/>
                <w:noProof/>
                <w:sz w:val="20"/>
              </w:rPr>
              <w:t>無須</w:t>
            </w:r>
            <w:r w:rsidRPr="00CB2AF1">
              <w:rPr>
                <w:rFonts w:ascii="標楷體" w:eastAsia="標楷體" w:hAnsi="標楷體" w:hint="eastAsia"/>
                <w:noProof/>
                <w:sz w:val="20"/>
              </w:rPr>
              <w:t>保留之計畫經費。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1E3785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4D523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1883E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474EA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5E5F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2F31D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43,420,960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591F3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BCFF22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43,420,960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E946564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025CFB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43,420,960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B5F71A" w14:textId="6A2EE98B" w:rsidR="001B76B5" w:rsidRDefault="001B76B5" w:rsidP="001B76B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市庫未撥款。</w:t>
            </w:r>
          </w:p>
        </w:tc>
      </w:tr>
      <w:tr w:rsidR="001B76B5" w14:paraId="28FFDD3D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72F53B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69AD2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E4195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CBCE8" w14:textId="16CDD59B" w:rsidR="0090478F" w:rsidRDefault="001B76B5" w:rsidP="001B76B5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桃園市政府</w:t>
            </w:r>
            <w:r w:rsidR="0090478F">
              <w:rPr>
                <w:rFonts w:ascii="標楷體" w:eastAsia="標楷體" w:hAnsi="標楷體" w:hint="eastAsia"/>
                <w:noProof/>
                <w:sz w:val="20"/>
              </w:rPr>
              <w:t>環境清潔稽查大隊</w:t>
            </w:r>
          </w:p>
          <w:p w14:paraId="5086BC0E" w14:textId="6968262A" w:rsidR="001B76B5" w:rsidRPr="00CB2AF1" w:rsidRDefault="0090478F" w:rsidP="001B76B5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 w:rsidR="001B76B5" w:rsidRPr="00CB2AF1">
              <w:rPr>
                <w:rFonts w:ascii="標楷體" w:eastAsia="標楷體" w:hAnsi="標楷體" w:hint="eastAsia"/>
                <w:noProof/>
                <w:sz w:val="20"/>
              </w:rPr>
              <w:t>環境管理處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）</w:t>
            </w:r>
          </w:p>
        </w:tc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95780" w14:textId="77777777" w:rsidR="001B76B5" w:rsidRPr="00CB2AF1" w:rsidRDefault="001B76B5" w:rsidP="001B76B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EB15A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69A19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265,434,449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260BD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45FA38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9CFBB9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265,434,449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1F00D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833,067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308B2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265,434,449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419D08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266,267,516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7322C3A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D76B42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833,067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3ABA0A" w14:textId="77777777" w:rsidR="001B76B5" w:rsidRDefault="001B76B5" w:rsidP="001B76B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B76B5" w:rsidRPr="00E82041" w14:paraId="37B2BCEA" w14:textId="77777777" w:rsidTr="002439EE">
        <w:trPr>
          <w:cantSplit/>
          <w:trHeight w:val="454"/>
        </w:trPr>
        <w:tc>
          <w:tcPr>
            <w:tcW w:w="27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AD72B33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center"/>
          </w:tcPr>
          <w:p w14:paraId="2BA12CA7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center"/>
          </w:tcPr>
          <w:p w14:paraId="613AD683" w14:textId="77777777" w:rsidR="001B76B5" w:rsidRDefault="001B76B5" w:rsidP="001B76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85CA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3104" w:type="dxa"/>
            <w:tcBorders>
              <w:top w:val="nil"/>
            </w:tcBorders>
            <w:shd w:val="clear" w:color="auto" w:fill="auto"/>
            <w:vAlign w:val="center"/>
          </w:tcPr>
          <w:p w14:paraId="2944433F" w14:textId="77777777" w:rsidR="001B76B5" w:rsidRPr="00CB2AF1" w:rsidRDefault="001B76B5" w:rsidP="001B76B5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環境保護業務</w:t>
            </w:r>
          </w:p>
        </w:tc>
        <w:tc>
          <w:tcPr>
            <w:tcW w:w="2830" w:type="dxa"/>
            <w:tcBorders>
              <w:top w:val="nil"/>
            </w:tcBorders>
            <w:shd w:val="clear" w:color="auto" w:fill="auto"/>
            <w:vAlign w:val="center"/>
          </w:tcPr>
          <w:p w14:paraId="3AD491B1" w14:textId="779661FE" w:rsidR="001B76B5" w:rsidRPr="00CB2AF1" w:rsidRDefault="001B76B5" w:rsidP="001B76B5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CB2AF1">
              <w:rPr>
                <w:rFonts w:ascii="標楷體" w:eastAsia="標楷體" w:hAnsi="標楷體" w:hint="eastAsia"/>
                <w:noProof/>
                <w:sz w:val="20"/>
              </w:rPr>
              <w:t>尚待釐清支領疑義之清潔獎金</w:t>
            </w:r>
            <w:r w:rsidR="0090478F">
              <w:rPr>
                <w:rFonts w:ascii="標楷體" w:eastAsia="標楷體" w:hAnsi="標楷體" w:hint="eastAsia"/>
                <w:noProof/>
                <w:sz w:val="20"/>
              </w:rPr>
              <w:t>；</w:t>
            </w:r>
            <w:r w:rsidRPr="00CB2AF1">
              <w:rPr>
                <w:rFonts w:ascii="標楷體" w:eastAsia="標楷體" w:hAnsi="標楷體" w:hint="eastAsia"/>
                <w:noProof/>
                <w:sz w:val="20"/>
              </w:rPr>
              <w:t>減列</w:t>
            </w:r>
            <w:r w:rsidR="0090478F">
              <w:rPr>
                <w:rFonts w:ascii="標楷體" w:eastAsia="標楷體" w:hAnsi="標楷體" w:hint="eastAsia"/>
                <w:noProof/>
                <w:sz w:val="20"/>
              </w:rPr>
              <w:t>無須</w:t>
            </w:r>
            <w:r w:rsidRPr="00CB2AF1">
              <w:rPr>
                <w:rFonts w:ascii="標楷體" w:eastAsia="標楷體" w:hAnsi="標楷體" w:hint="eastAsia"/>
                <w:noProof/>
                <w:sz w:val="20"/>
              </w:rPr>
              <w:t>保留之計畫經費。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07E609EC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F175550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265,434,449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5D30A8D7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2ECA2496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BEA5839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265,434,449</w:t>
            </w:r>
          </w:p>
        </w:tc>
        <w:tc>
          <w:tcPr>
            <w:tcW w:w="1281" w:type="dxa"/>
            <w:tcBorders>
              <w:top w:val="nil"/>
            </w:tcBorders>
            <w:shd w:val="clear" w:color="auto" w:fill="auto"/>
            <w:vAlign w:val="center"/>
          </w:tcPr>
          <w:p w14:paraId="0847525C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833,067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332F4A1F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265,434,449</w:t>
            </w:r>
          </w:p>
        </w:tc>
        <w:tc>
          <w:tcPr>
            <w:tcW w:w="127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383B51AB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266,267,516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B8CEC2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E0C6D1" w14:textId="77777777" w:rsidR="001B76B5" w:rsidRPr="00CB2AF1" w:rsidRDefault="001B76B5" w:rsidP="001B76B5">
            <w:pPr>
              <w:jc w:val="right"/>
              <w:rPr>
                <w:rFonts w:ascii="新細明體" w:hAnsi="新細明體"/>
                <w:sz w:val="20"/>
              </w:rPr>
            </w:pPr>
            <w:r w:rsidRPr="00CB2AF1">
              <w:rPr>
                <w:rFonts w:ascii="新細明體" w:hAnsi="新細明體"/>
                <w:noProof/>
                <w:sz w:val="20"/>
              </w:rPr>
              <w:t>833,067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6C37E756" w14:textId="066E7F1C" w:rsidR="001B76B5" w:rsidRDefault="001B76B5" w:rsidP="001B76B5">
            <w:pPr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市庫未撥款。</w:t>
            </w:r>
          </w:p>
        </w:tc>
      </w:tr>
    </w:tbl>
    <w:p w14:paraId="2A618E52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 w:rsidSect="003E0E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567" w:right="1418" w:bottom="567" w:left="1418" w:header="567" w:footer="566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602D1" w14:textId="77777777" w:rsidR="00355F44" w:rsidRDefault="00355F44">
      <w:r>
        <w:separator/>
      </w:r>
    </w:p>
  </w:endnote>
  <w:endnote w:type="continuationSeparator" w:id="0">
    <w:p w14:paraId="7AE1C56C" w14:textId="77777777" w:rsidR="00355F44" w:rsidRDefault="0035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440FB" w14:textId="77777777" w:rsidR="00FF62E2" w:rsidRDefault="00FF62E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5B5A1" w14:textId="77777777" w:rsidR="00FF62E2" w:rsidRDefault="00FF62E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887915929"/>
      <w:docPartObj>
        <w:docPartGallery w:val="Page Numbers (Bottom of Page)"/>
        <w:docPartUnique/>
      </w:docPartObj>
    </w:sdtPr>
    <w:sdtEndPr/>
    <w:sdtContent>
      <w:p w14:paraId="0C619C0C" w14:textId="2BB5AAC0" w:rsidR="00732164" w:rsidRPr="009C518E" w:rsidRDefault="00732164" w:rsidP="009C518E">
        <w:pPr>
          <w:pStyle w:val="a5"/>
          <w:jc w:val="center"/>
          <w:rPr>
            <w:rFonts w:ascii="標楷體" w:eastAsia="標楷體" w:hAnsi="標楷體"/>
          </w:rPr>
        </w:pPr>
        <w:r w:rsidRPr="00054E23">
          <w:rPr>
            <w:rFonts w:ascii="標楷體" w:eastAsia="標楷體" w:hAnsi="標楷體" w:hint="eastAsia"/>
          </w:rPr>
          <w:t>第</w:t>
        </w:r>
        <w:r w:rsidRPr="00054E23">
          <w:rPr>
            <w:rFonts w:ascii="標楷體" w:eastAsia="標楷體" w:hAnsi="標楷體"/>
          </w:rPr>
          <w:fldChar w:fldCharType="begin"/>
        </w:r>
        <w:r w:rsidRPr="00054E23">
          <w:rPr>
            <w:rFonts w:ascii="標楷體" w:eastAsia="標楷體" w:hAnsi="標楷體"/>
          </w:rPr>
          <w:instrText>PAGE   \* MERGEFORMAT</w:instrText>
        </w:r>
        <w:r w:rsidRPr="00054E23">
          <w:rPr>
            <w:rFonts w:ascii="標楷體" w:eastAsia="標楷體" w:hAnsi="標楷體"/>
          </w:rPr>
          <w:fldChar w:fldCharType="separate"/>
        </w:r>
        <w:r w:rsidR="004F606C">
          <w:rPr>
            <w:rFonts w:ascii="標楷體" w:eastAsia="標楷體" w:hAnsi="標楷體"/>
            <w:noProof/>
          </w:rPr>
          <w:t>1</w:t>
        </w:r>
        <w:r w:rsidRPr="00054E23">
          <w:rPr>
            <w:rFonts w:ascii="標楷體" w:eastAsia="標楷體" w:hAnsi="標楷體"/>
          </w:rPr>
          <w:fldChar w:fldCharType="end"/>
        </w:r>
        <w:r>
          <w:rPr>
            <w:rFonts w:ascii="標楷體" w:eastAsia="標楷體" w:hAnsi="標楷體" w:hint="eastAsia"/>
          </w:rPr>
          <w:t>-</w:t>
        </w:r>
        <w:r w:rsidRPr="00054E23">
          <w:rPr>
            <w:rFonts w:ascii="標楷體" w:eastAsia="標楷體" w:hAnsi="標楷體" w:hint="eastAsia"/>
          </w:rPr>
          <w:t>2頁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DA4DF" w14:textId="77777777" w:rsidR="00355F44" w:rsidRDefault="00355F44">
      <w:r>
        <w:separator/>
      </w:r>
    </w:p>
  </w:footnote>
  <w:footnote w:type="continuationSeparator" w:id="0">
    <w:p w14:paraId="28A595A6" w14:textId="77777777" w:rsidR="00355F44" w:rsidRDefault="00355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D9846" w14:textId="77777777" w:rsidR="00FF62E2" w:rsidRDefault="00FF62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1C51C" w14:textId="3C06A4A8" w:rsidR="00BC2A3A" w:rsidRDefault="00A35C25">
    <w:pPr>
      <w:pStyle w:val="a3"/>
      <w:jc w:val="center"/>
    </w:pPr>
    <w:r w:rsidRPr="00A35C25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35C2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35C25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A35C25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A84C3" w14:textId="643AAD3B" w:rsidR="00BC2A3A" w:rsidRPr="002D35DE" w:rsidRDefault="00CB6061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2D35DE">
      <w:rPr>
        <w:rFonts w:ascii="標楷體" w:eastAsia="標楷體" w:hint="eastAsia"/>
        <w:b/>
        <w:spacing w:val="60"/>
        <w:sz w:val="32"/>
        <w:u w:val="single"/>
      </w:rPr>
      <w:t>二</w:t>
    </w:r>
    <w:r w:rsidR="000D26B0" w:rsidRPr="002D35DE">
      <w:rPr>
        <w:rFonts w:ascii="標楷體" w:eastAsia="標楷體" w:hint="eastAsia"/>
        <w:b/>
        <w:spacing w:val="60"/>
        <w:sz w:val="32"/>
        <w:u w:val="single"/>
      </w:rPr>
      <w:t>、</w:t>
    </w:r>
    <w:r w:rsidR="00BC2A3A" w:rsidRPr="002D35D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35C25" w:rsidRPr="002D35DE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 w:rsidR="00BC2A3A" w:rsidRPr="002D35DE">
      <w:rPr>
        <w:rFonts w:ascii="標楷體" w:eastAsia="標楷體" w:hint="eastAsia"/>
        <w:b/>
        <w:spacing w:val="60"/>
        <w:sz w:val="32"/>
        <w:u w:val="single"/>
      </w:rPr>
      <w:t>年度</w:t>
    </w:r>
    <w:r w:rsidR="00A35C25" w:rsidRPr="002D35DE">
      <w:rPr>
        <w:rFonts w:ascii="標楷體" w:eastAsia="標楷體" w:hint="eastAsia"/>
        <w:b/>
        <w:spacing w:val="60"/>
        <w:sz w:val="32"/>
        <w:u w:val="single"/>
      </w:rPr>
      <w:t>桃園市</w:t>
    </w:r>
    <w:r w:rsidR="00BC2A3A" w:rsidRPr="002D35DE">
      <w:rPr>
        <w:rFonts w:ascii="標楷體" w:eastAsia="標楷體" w:hint="eastAsia"/>
        <w:b/>
        <w:spacing w:val="60"/>
        <w:sz w:val="32"/>
        <w:u w:val="single"/>
      </w:rPr>
      <w:t>總決算歲出決算</w:t>
    </w:r>
    <w:proofErr w:type="gramStart"/>
    <w:r w:rsidR="00BC2A3A" w:rsidRPr="002D35DE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 w:rsidRPr="002D35D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44"/>
    <w:rsid w:val="0001577B"/>
    <w:rsid w:val="0001597B"/>
    <w:rsid w:val="000D26B0"/>
    <w:rsid w:val="0013159C"/>
    <w:rsid w:val="00174B02"/>
    <w:rsid w:val="001B76B5"/>
    <w:rsid w:val="001E5C26"/>
    <w:rsid w:val="002140B6"/>
    <w:rsid w:val="00216DE1"/>
    <w:rsid w:val="002439EE"/>
    <w:rsid w:val="002D35DE"/>
    <w:rsid w:val="00355F44"/>
    <w:rsid w:val="003D2103"/>
    <w:rsid w:val="003E0EB9"/>
    <w:rsid w:val="00406E4A"/>
    <w:rsid w:val="004B0F40"/>
    <w:rsid w:val="004F606C"/>
    <w:rsid w:val="005660DD"/>
    <w:rsid w:val="006910DB"/>
    <w:rsid w:val="00716402"/>
    <w:rsid w:val="00732164"/>
    <w:rsid w:val="008C4739"/>
    <w:rsid w:val="0090478F"/>
    <w:rsid w:val="009C518E"/>
    <w:rsid w:val="00A35C25"/>
    <w:rsid w:val="00AB4B58"/>
    <w:rsid w:val="00AE487A"/>
    <w:rsid w:val="00BC2A3A"/>
    <w:rsid w:val="00C47E91"/>
    <w:rsid w:val="00C86C57"/>
    <w:rsid w:val="00CB2AF1"/>
    <w:rsid w:val="00CB6061"/>
    <w:rsid w:val="00E82041"/>
    <w:rsid w:val="00F3630A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59A31E8"/>
  <w15:chartTrackingRefBased/>
  <w15:docId w15:val="{995FC0CD-7D91-4830-9906-129B7999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2164"/>
    <w:rPr>
      <w:kern w:val="2"/>
    </w:rPr>
  </w:style>
  <w:style w:type="character" w:customStyle="1" w:styleId="a4">
    <w:name w:val="頁首 字元"/>
    <w:link w:val="a3"/>
    <w:semiHidden/>
    <w:rsid w:val="003E0E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wmyeyk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Kwmyeyk歲出決算修正數明細表.dot</Template>
  <TotalTime>56</TotalTime>
  <Pages>1</Pages>
  <Words>457</Words>
  <Characters>830</Characters>
  <Application>Microsoft Office Word</Application>
  <DocSecurity>0</DocSecurity>
  <Lines>6</Lines>
  <Paragraphs>2</Paragraphs>
  <ScaleCrop>false</ScaleCrop>
  <Company>N.A.O.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林文棟</dc:creator>
  <cp:keywords/>
  <cp:lastModifiedBy>廖天生</cp:lastModifiedBy>
  <cp:revision>25</cp:revision>
  <cp:lastPrinted>2025-06-02T03:27:00Z</cp:lastPrinted>
  <dcterms:created xsi:type="dcterms:W3CDTF">2025-06-02T01:14:00Z</dcterms:created>
  <dcterms:modified xsi:type="dcterms:W3CDTF">2025-06-27T08:10:00Z</dcterms:modified>
</cp:coreProperties>
</file>