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A3B1E" w14:textId="2E47EAFD" w:rsidR="00763A6B" w:rsidRDefault="00763A6B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2B01B0">
        <w:rPr>
          <w:rFonts w:ascii="標楷體" w:eastAsia="標楷體" w:hAnsi="標楷體" w:hint="eastAsia"/>
          <w:sz w:val="20"/>
        </w:rPr>
        <w:t>元</w:t>
      </w:r>
    </w:p>
    <w:tbl>
      <w:tblPr>
        <w:tblW w:w="20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"/>
        <w:gridCol w:w="399"/>
        <w:gridCol w:w="400"/>
        <w:gridCol w:w="2400"/>
        <w:gridCol w:w="3000"/>
        <w:gridCol w:w="1169"/>
        <w:gridCol w:w="1419"/>
        <w:gridCol w:w="1132"/>
        <w:gridCol w:w="1276"/>
        <w:gridCol w:w="1276"/>
        <w:gridCol w:w="1134"/>
        <w:gridCol w:w="1275"/>
        <w:gridCol w:w="1278"/>
        <w:gridCol w:w="1800"/>
        <w:gridCol w:w="2282"/>
      </w:tblGrid>
      <w:tr w:rsidR="00863368" w14:paraId="3ECF303B" w14:textId="77777777" w:rsidTr="00863368">
        <w:trPr>
          <w:cantSplit/>
          <w:tblHeader/>
        </w:trPr>
        <w:tc>
          <w:tcPr>
            <w:tcW w:w="3598" w:type="dxa"/>
            <w:gridSpan w:val="4"/>
            <w:vMerge w:val="restart"/>
            <w:tcBorders>
              <w:left w:val="nil"/>
            </w:tcBorders>
            <w:vAlign w:val="center"/>
          </w:tcPr>
          <w:p w14:paraId="06EAD71B" w14:textId="77777777" w:rsidR="00863368" w:rsidRDefault="00863368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3000" w:type="dxa"/>
            <w:vMerge w:val="restart"/>
            <w:vAlign w:val="center"/>
          </w:tcPr>
          <w:p w14:paraId="7A4ACBE5" w14:textId="77777777" w:rsidR="00863368" w:rsidRDefault="00863368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修正內容</w:t>
            </w:r>
          </w:p>
        </w:tc>
        <w:tc>
          <w:tcPr>
            <w:tcW w:w="9959" w:type="dxa"/>
            <w:gridSpan w:val="8"/>
            <w:tcBorders>
              <w:right w:val="single" w:sz="12" w:space="0" w:color="auto"/>
            </w:tcBorders>
          </w:tcPr>
          <w:p w14:paraId="227D0D06" w14:textId="77777777" w:rsidR="00863368" w:rsidRDefault="00863368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修正數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2696A55" w14:textId="05FF53E1" w:rsidR="00863368" w:rsidRDefault="00863368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  <w:r>
              <w:rPr>
                <w:rFonts w:eastAsia="標楷體" w:hint="eastAsia"/>
                <w:b/>
                <w:bCs/>
                <w:sz w:val="22"/>
              </w:rPr>
              <w:t>應繳回市庫數</w:t>
            </w:r>
          </w:p>
        </w:tc>
        <w:tc>
          <w:tcPr>
            <w:tcW w:w="2282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11211FD7" w14:textId="77777777" w:rsidR="00863368" w:rsidRDefault="00863368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備註</w:t>
            </w:r>
          </w:p>
        </w:tc>
      </w:tr>
      <w:tr w:rsidR="00863368" w14:paraId="0EFB1DE4" w14:textId="77777777" w:rsidTr="00626E76">
        <w:trPr>
          <w:cantSplit/>
          <w:tblHeader/>
        </w:trPr>
        <w:tc>
          <w:tcPr>
            <w:tcW w:w="3598" w:type="dxa"/>
            <w:gridSpan w:val="4"/>
            <w:vMerge/>
            <w:tcBorders>
              <w:left w:val="nil"/>
            </w:tcBorders>
          </w:tcPr>
          <w:p w14:paraId="2D7A18F5" w14:textId="77777777" w:rsidR="00863368" w:rsidRDefault="00863368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3000" w:type="dxa"/>
            <w:vMerge/>
          </w:tcPr>
          <w:p w14:paraId="401C3A75" w14:textId="77777777" w:rsidR="00863368" w:rsidRDefault="00863368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588" w:type="dxa"/>
            <w:gridSpan w:val="2"/>
          </w:tcPr>
          <w:p w14:paraId="15FB70F9" w14:textId="77777777" w:rsidR="00863368" w:rsidRDefault="00863368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2408" w:type="dxa"/>
            <w:gridSpan w:val="2"/>
          </w:tcPr>
          <w:p w14:paraId="6A29CB75" w14:textId="77777777" w:rsidR="00863368" w:rsidRDefault="00863368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proofErr w:type="gramStart"/>
            <w:r>
              <w:rPr>
                <w:rFonts w:eastAsia="標楷體" w:hint="eastAsia"/>
                <w:sz w:val="22"/>
              </w:rPr>
              <w:t>應收數</w:t>
            </w:r>
            <w:proofErr w:type="gramEnd"/>
          </w:p>
        </w:tc>
        <w:tc>
          <w:tcPr>
            <w:tcW w:w="2410" w:type="dxa"/>
            <w:gridSpan w:val="2"/>
          </w:tcPr>
          <w:p w14:paraId="606F40E3" w14:textId="77777777" w:rsidR="00863368" w:rsidRDefault="00863368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2553" w:type="dxa"/>
            <w:gridSpan w:val="2"/>
            <w:tcBorders>
              <w:right w:val="single" w:sz="12" w:space="0" w:color="auto"/>
            </w:tcBorders>
          </w:tcPr>
          <w:p w14:paraId="27192832" w14:textId="77777777" w:rsidR="00863368" w:rsidRDefault="00863368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B27D6F1" w14:textId="77777777" w:rsidR="00863368" w:rsidRDefault="00863368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2" w:type="dxa"/>
            <w:vMerge/>
            <w:tcBorders>
              <w:left w:val="single" w:sz="12" w:space="0" w:color="auto"/>
              <w:right w:val="nil"/>
            </w:tcBorders>
          </w:tcPr>
          <w:p w14:paraId="126D87B0" w14:textId="77777777" w:rsidR="00863368" w:rsidRDefault="00863368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863368" w14:paraId="32C7BE39" w14:textId="77777777" w:rsidTr="00626E76">
        <w:trPr>
          <w:cantSplit/>
          <w:tblHeader/>
        </w:trPr>
        <w:tc>
          <w:tcPr>
            <w:tcW w:w="399" w:type="dxa"/>
            <w:tcBorders>
              <w:left w:val="nil"/>
            </w:tcBorders>
          </w:tcPr>
          <w:p w14:paraId="52B67B16" w14:textId="77777777" w:rsidR="00863368" w:rsidRDefault="00863368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399" w:type="dxa"/>
          </w:tcPr>
          <w:p w14:paraId="3D9CCADE" w14:textId="77777777" w:rsidR="00863368" w:rsidRDefault="00863368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400" w:type="dxa"/>
          </w:tcPr>
          <w:p w14:paraId="431F7240" w14:textId="77777777" w:rsidR="00863368" w:rsidRDefault="00863368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目</w:t>
            </w:r>
          </w:p>
        </w:tc>
        <w:tc>
          <w:tcPr>
            <w:tcW w:w="2400" w:type="dxa"/>
          </w:tcPr>
          <w:p w14:paraId="286EE5A8" w14:textId="77777777" w:rsidR="00863368" w:rsidRDefault="00863368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3000" w:type="dxa"/>
            <w:vMerge/>
          </w:tcPr>
          <w:p w14:paraId="416D20CB" w14:textId="77777777" w:rsidR="00863368" w:rsidRDefault="00863368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169" w:type="dxa"/>
            <w:vAlign w:val="center"/>
          </w:tcPr>
          <w:p w14:paraId="128FDF85" w14:textId="77777777" w:rsidR="00863368" w:rsidRDefault="00863368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419" w:type="dxa"/>
          </w:tcPr>
          <w:p w14:paraId="347EA7A4" w14:textId="77777777" w:rsidR="00863368" w:rsidRDefault="00863368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132" w:type="dxa"/>
            <w:vAlign w:val="center"/>
          </w:tcPr>
          <w:p w14:paraId="79F20C80" w14:textId="77777777" w:rsidR="00863368" w:rsidRDefault="00863368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276" w:type="dxa"/>
          </w:tcPr>
          <w:p w14:paraId="55D6871B" w14:textId="77777777" w:rsidR="00863368" w:rsidRDefault="00863368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276" w:type="dxa"/>
            <w:vAlign w:val="center"/>
          </w:tcPr>
          <w:p w14:paraId="2209F359" w14:textId="77777777" w:rsidR="00863368" w:rsidRDefault="00863368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134" w:type="dxa"/>
          </w:tcPr>
          <w:p w14:paraId="72C95D51" w14:textId="77777777" w:rsidR="00863368" w:rsidRDefault="00863368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275" w:type="dxa"/>
          </w:tcPr>
          <w:p w14:paraId="320DF146" w14:textId="77777777" w:rsidR="00863368" w:rsidRDefault="00863368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278" w:type="dxa"/>
            <w:tcBorders>
              <w:right w:val="single" w:sz="12" w:space="0" w:color="auto"/>
            </w:tcBorders>
          </w:tcPr>
          <w:p w14:paraId="5BEDE637" w14:textId="77777777" w:rsidR="00863368" w:rsidRDefault="00863368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0A5B960" w14:textId="77777777" w:rsidR="00863368" w:rsidRDefault="00863368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2" w:type="dxa"/>
            <w:vMerge/>
            <w:tcBorders>
              <w:left w:val="single" w:sz="12" w:space="0" w:color="auto"/>
              <w:right w:val="nil"/>
            </w:tcBorders>
          </w:tcPr>
          <w:p w14:paraId="00C57936" w14:textId="77777777" w:rsidR="00863368" w:rsidRDefault="00863368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2B01B0" w:rsidRPr="008A2B30" w14:paraId="5BA6FCC8" w14:textId="77777777" w:rsidTr="00AB0A92">
        <w:trPr>
          <w:cantSplit/>
          <w:trHeight w:val="397"/>
        </w:trPr>
        <w:tc>
          <w:tcPr>
            <w:tcW w:w="399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510E690" w14:textId="77777777" w:rsidR="002B01B0" w:rsidRPr="008A2B30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bookmarkStart w:id="0" w:name="_Hlk199752112"/>
          </w:p>
        </w:tc>
        <w:tc>
          <w:tcPr>
            <w:tcW w:w="399" w:type="dxa"/>
            <w:tcBorders>
              <w:bottom w:val="nil"/>
            </w:tcBorders>
            <w:shd w:val="clear" w:color="auto" w:fill="auto"/>
            <w:vAlign w:val="center"/>
          </w:tcPr>
          <w:p w14:paraId="7469C2D5" w14:textId="77777777" w:rsidR="002B01B0" w:rsidRPr="008A2B30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18644FC5" w14:textId="77777777" w:rsidR="002B01B0" w:rsidRPr="008A2B30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14:paraId="5B550092" w14:textId="77777777" w:rsidR="002B01B0" w:rsidRPr="008A2B30" w:rsidRDefault="002B01B0" w:rsidP="00E85906">
            <w:pPr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A2B3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000" w:type="dxa"/>
            <w:tcBorders>
              <w:bottom w:val="nil"/>
            </w:tcBorders>
            <w:shd w:val="clear" w:color="auto" w:fill="auto"/>
            <w:vAlign w:val="center"/>
          </w:tcPr>
          <w:p w14:paraId="6703D03B" w14:textId="77777777" w:rsidR="002B01B0" w:rsidRPr="008A2B30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69" w:type="dxa"/>
            <w:tcBorders>
              <w:bottom w:val="nil"/>
            </w:tcBorders>
            <w:shd w:val="clear" w:color="auto" w:fill="auto"/>
            <w:vAlign w:val="center"/>
          </w:tcPr>
          <w:p w14:paraId="1858568E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21,706,973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  <w:vAlign w:val="center"/>
          </w:tcPr>
          <w:p w14:paraId="0FFD4760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59,665,884</w:t>
            </w:r>
          </w:p>
        </w:tc>
        <w:tc>
          <w:tcPr>
            <w:tcW w:w="1132" w:type="dxa"/>
            <w:tcBorders>
              <w:bottom w:val="nil"/>
            </w:tcBorders>
            <w:shd w:val="clear" w:color="auto" w:fill="auto"/>
            <w:vAlign w:val="center"/>
          </w:tcPr>
          <w:p w14:paraId="02A7F3CA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6,781,940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00402B8F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38D3AFA5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2C061B3D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014FB5A0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28,488,913</w:t>
            </w:r>
          </w:p>
        </w:tc>
        <w:tc>
          <w:tcPr>
            <w:tcW w:w="1278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9F77305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59,665,884</w:t>
            </w:r>
          </w:p>
        </w:tc>
        <w:tc>
          <w:tcPr>
            <w:tcW w:w="1800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50473FD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28,488,913</w:t>
            </w:r>
          </w:p>
        </w:tc>
        <w:tc>
          <w:tcPr>
            <w:tcW w:w="2282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E288CE" w14:textId="77777777" w:rsidR="002B01B0" w:rsidRPr="008A2B30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2B01B0" w:rsidRPr="008A2B30" w14:paraId="1FF2A121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03C7C78" w14:textId="77777777" w:rsidR="002B01B0" w:rsidRPr="008A2B30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8A2B30">
              <w:rPr>
                <w:rFonts w:ascii="新細明體" w:hAnsi="新細明體"/>
                <w:b/>
                <w:noProof/>
                <w:spacing w:val="-10"/>
                <w:sz w:val="20"/>
              </w:rPr>
              <w:t>2</w:t>
            </w:r>
          </w:p>
        </w:tc>
        <w:tc>
          <w:tcPr>
            <w:tcW w:w="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7FCC15" w14:textId="77777777" w:rsidR="002B01B0" w:rsidRPr="008A2B30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C4F5DB" w14:textId="77777777" w:rsidR="002B01B0" w:rsidRPr="008A2B30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189D2F" w14:textId="77777777" w:rsidR="002B01B0" w:rsidRPr="008A2B30" w:rsidRDefault="002B01B0" w:rsidP="00E85906">
            <w:pPr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A2B3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罰款及賠償收入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5310FB" w14:textId="77777777" w:rsidR="002B01B0" w:rsidRPr="008A2B30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BF3F3A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2,079,650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E9904E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51BA1B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6,145,558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5D7960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060A01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BA8FB1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277682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8,225,208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AFA20B5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8C5A489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8,225,208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45DB15" w14:textId="77777777" w:rsidR="002B01B0" w:rsidRPr="008A2B30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2B01B0" w:rsidRPr="00F25BBC" w14:paraId="3830B6E1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A1C2310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79FFDE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  <w:r w:rsidRPr="00F25BBC">
              <w:rPr>
                <w:rFonts w:ascii="新細明體" w:hAnsi="新細明體"/>
                <w:bCs/>
                <w:noProof/>
                <w:spacing w:val="-10"/>
                <w:sz w:val="20"/>
              </w:rPr>
              <w:t>7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59C66F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1E618D" w14:textId="7C8DF5F6" w:rsidR="002B01B0" w:rsidRPr="00F25BBC" w:rsidRDefault="002B01B0" w:rsidP="00E85906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F25BBC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中壢區公所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910DCD" w14:textId="77777777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CB586D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1,956,650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0C171A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DF218D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1707A5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8D34A9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2A0A91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E427FA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1,956,650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EDE90B7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B628FB9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1,956,650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30A4D7" w14:textId="77777777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</w:p>
        </w:tc>
      </w:tr>
      <w:tr w:rsidR="002B01B0" w:rsidRPr="00F25BBC" w14:paraId="258D0DD7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FE4A96F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44DD0B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E0C10A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  <w:r w:rsidRPr="00F25BBC">
              <w:rPr>
                <w:rFonts w:ascii="新細明體" w:hAnsi="新細明體"/>
                <w:bCs/>
                <w:noProof/>
                <w:spacing w:val="-10"/>
                <w:sz w:val="20"/>
              </w:rPr>
              <w:t>2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5A98DD" w14:textId="77777777" w:rsidR="002B01B0" w:rsidRPr="00F25BBC" w:rsidRDefault="002B01B0" w:rsidP="00E85906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F25BBC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賠償收入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A73645" w14:textId="77777777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F25BBC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增列採購案件之賠償收入。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D9C2B2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1,956,650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0EE108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DBDCDB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B4753B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0230B3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131BD0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1F0422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1,956,650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6EE52B6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FE7D919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1,956,650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806AC6" w14:textId="110F6C49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</w:p>
        </w:tc>
      </w:tr>
      <w:tr w:rsidR="002B01B0" w:rsidRPr="00F25BBC" w14:paraId="2141F13F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F58B7C4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8E98B1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  <w:r w:rsidRPr="00F25BBC">
              <w:rPr>
                <w:rFonts w:ascii="新細明體" w:hAnsi="新細明體"/>
                <w:bCs/>
                <w:noProof/>
                <w:spacing w:val="-10"/>
                <w:sz w:val="20"/>
              </w:rPr>
              <w:t>51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84AADF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9C0E7E" w14:textId="0F56B83F" w:rsidR="002B01B0" w:rsidRPr="00F25BBC" w:rsidRDefault="002B01B0" w:rsidP="00E85906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F25BBC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農業局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E4DDC0" w14:textId="77777777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1BF0D5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F2EC4E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602668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467,969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AE34DA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2E7D91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93EC94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E7DFDA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467,969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C839239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E8D816E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467,969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AB21F1" w14:textId="77777777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</w:p>
        </w:tc>
      </w:tr>
      <w:tr w:rsidR="002B01B0" w:rsidRPr="00F25BBC" w14:paraId="141320F0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9D0B76E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19E3FB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4BF91D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  <w:r w:rsidRPr="00F25BBC">
              <w:rPr>
                <w:rFonts w:ascii="新細明體" w:hAnsi="新細明體"/>
                <w:bCs/>
                <w:noProof/>
                <w:spacing w:val="-10"/>
                <w:sz w:val="20"/>
              </w:rPr>
              <w:t>2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A09AB6" w14:textId="77777777" w:rsidR="002B01B0" w:rsidRPr="00F25BBC" w:rsidRDefault="002B01B0" w:rsidP="00E85906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F25BBC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賠償收入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5C1568" w14:textId="29DF38F2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F25BBC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增列應收之賠償收入。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ADEFB9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D28E35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A666C9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467,969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C21D90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F4F068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B7B07B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FA2B55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467,969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D5D551E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0970F7A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467,969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39A245" w14:textId="236BA143" w:rsidR="002B01B0" w:rsidRPr="00F25BBC" w:rsidRDefault="001B1FB9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F25BBC">
              <w:rPr>
                <w:rFonts w:ascii="標楷體" w:eastAsia="標楷體" w:hAnsi="標楷體" w:hint="eastAsia"/>
                <w:bCs/>
                <w:spacing w:val="-10"/>
                <w:sz w:val="20"/>
              </w:rPr>
              <w:t>屬應收性質，尚待下年度繼續處理。</w:t>
            </w:r>
          </w:p>
        </w:tc>
      </w:tr>
      <w:tr w:rsidR="002B01B0" w:rsidRPr="00F25BBC" w14:paraId="7734E78A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CE351EF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CB00E2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  <w:r w:rsidRPr="00F25BBC">
              <w:rPr>
                <w:rFonts w:ascii="新細明體" w:hAnsi="新細明體"/>
                <w:bCs/>
                <w:noProof/>
                <w:spacing w:val="-10"/>
                <w:sz w:val="20"/>
              </w:rPr>
              <w:t>59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EDCDBF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FAE4BD" w14:textId="7EEDAE8D" w:rsidR="002B01B0" w:rsidRPr="00F25BBC" w:rsidRDefault="003F0FC3" w:rsidP="00E85906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Cs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環境清潔稽查大隊</w:t>
            </w:r>
            <w:r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  <w:br/>
            </w:r>
            <w:r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(</w:t>
            </w:r>
            <w:r w:rsidR="002B01B0" w:rsidRPr="00F25BBC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環境管理處</w:t>
            </w:r>
            <w:r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)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260405" w14:textId="77777777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751A18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123,000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76E23C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D1F7A2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15C18A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AEB41B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405C01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16774A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123,000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1EB456C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9D31DAC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123,000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26165E" w14:textId="77777777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</w:p>
        </w:tc>
      </w:tr>
      <w:tr w:rsidR="002B01B0" w:rsidRPr="00F25BBC" w14:paraId="5435EE1A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3A39FB4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329EEB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07981A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  <w:r w:rsidRPr="00F25BBC">
              <w:rPr>
                <w:rFonts w:ascii="新細明體" w:hAnsi="新細明體"/>
                <w:bCs/>
                <w:noProof/>
                <w:spacing w:val="-10"/>
                <w:sz w:val="20"/>
              </w:rPr>
              <w:t>2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630BA9" w14:textId="77777777" w:rsidR="002B01B0" w:rsidRPr="00F25BBC" w:rsidRDefault="002B01B0" w:rsidP="00E85906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F25BBC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賠償收入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C35A17" w14:textId="63AC4C3B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F25BBC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增列採購案件之賠償收入。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63FC66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123,000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D698F1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B61EC2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C6BDB5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68C2AA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00BB9D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2A574A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123,000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663A93E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86096EC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123,000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8ACF0C" w14:textId="4FD8F68F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</w:p>
        </w:tc>
      </w:tr>
      <w:tr w:rsidR="002B01B0" w:rsidRPr="00F25BBC" w14:paraId="44633990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3FC471E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412469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  <w:r w:rsidRPr="00F25BBC">
              <w:rPr>
                <w:rFonts w:ascii="新細明體" w:hAnsi="新細明體"/>
                <w:bCs/>
                <w:noProof/>
                <w:spacing w:val="-10"/>
                <w:sz w:val="20"/>
              </w:rPr>
              <w:t>65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1EBA2C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D8DE5C" w14:textId="77AC8884" w:rsidR="002B01B0" w:rsidRPr="00F25BBC" w:rsidRDefault="002B01B0" w:rsidP="00E85906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F25BBC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財政局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D747FC" w14:textId="77777777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F18336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438156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C5AE77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2,198,210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C2C633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3A6A7F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14470E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F6B16A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2,198,210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200F45F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9AB9137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2,198,210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EEC75E" w14:textId="77777777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</w:p>
        </w:tc>
      </w:tr>
      <w:tr w:rsidR="002B01B0" w:rsidRPr="00F25BBC" w14:paraId="3A78F60C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A4300A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D3CA99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1016B0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  <w:r w:rsidRPr="00F25BBC">
              <w:rPr>
                <w:rFonts w:ascii="新細明體" w:hAnsi="新細明體"/>
                <w:bCs/>
                <w:noProof/>
                <w:spacing w:val="-10"/>
                <w:sz w:val="20"/>
              </w:rPr>
              <w:t>2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43463C" w14:textId="77777777" w:rsidR="002B01B0" w:rsidRPr="00F25BBC" w:rsidRDefault="002B01B0" w:rsidP="00E85906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F25BBC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賠償收入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EA6602" w14:textId="0ACDCBA9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F25BBC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增列應收之賠償收入</w:t>
            </w:r>
            <w:r w:rsidR="00C82FA5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。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581818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A1217F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8EC845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2,198,210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A5F5AD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CEDC5E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E8D8FE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D94FC1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2,198,210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BD583E4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931A76D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2,198,210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F10C7E" w14:textId="067A8D0D" w:rsidR="002B01B0" w:rsidRPr="00F25BBC" w:rsidRDefault="001B1FB9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F25BBC">
              <w:rPr>
                <w:rFonts w:ascii="標楷體" w:eastAsia="標楷體" w:hAnsi="標楷體" w:hint="eastAsia"/>
                <w:bCs/>
                <w:spacing w:val="-10"/>
                <w:sz w:val="20"/>
              </w:rPr>
              <w:t>屬應收性質，尚待下年度繼續處理。</w:t>
            </w:r>
          </w:p>
        </w:tc>
      </w:tr>
      <w:tr w:rsidR="002B01B0" w:rsidRPr="00F25BBC" w14:paraId="42657CBA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D83EDA5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40BC97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  <w:r w:rsidRPr="00F25BBC">
              <w:rPr>
                <w:rFonts w:ascii="新細明體" w:hAnsi="新細明體"/>
                <w:bCs/>
                <w:noProof/>
                <w:spacing w:val="-10"/>
                <w:sz w:val="20"/>
              </w:rPr>
              <w:t>66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8FCB0B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6D24D5" w14:textId="4C93BD49" w:rsidR="002B01B0" w:rsidRPr="00F25BBC" w:rsidRDefault="002B01B0" w:rsidP="00E85906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F25BBC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水務局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2AF64B" w14:textId="77777777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3758D7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57EF6B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88C85F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3,479,379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7B9896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99958B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0AFACB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441CFB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3,479,379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2189DDA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56C97C6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3,479,379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077022" w14:textId="77777777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</w:p>
        </w:tc>
      </w:tr>
      <w:tr w:rsidR="002B01B0" w:rsidRPr="00F25BBC" w14:paraId="624A016C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A6EC423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674105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36092D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  <w:r w:rsidRPr="00F25BBC">
              <w:rPr>
                <w:rFonts w:ascii="新細明體" w:hAnsi="新細明體"/>
                <w:bCs/>
                <w:noProof/>
                <w:spacing w:val="-10"/>
                <w:sz w:val="20"/>
              </w:rPr>
              <w:t>2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0ACB34" w14:textId="77777777" w:rsidR="002B01B0" w:rsidRPr="00F25BBC" w:rsidRDefault="002B01B0" w:rsidP="00E85906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F25BBC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賠償收入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226B26" w14:textId="77777777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F25BBC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增列應收之賠償收入。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7561CE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35DCE1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674A54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3,479,379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9B40E5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158B40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8BEC0B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EB3B03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3,479,379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B43B3D6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F56F919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3,479,379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9F248D" w14:textId="19699308" w:rsidR="002B01B0" w:rsidRPr="00F25BBC" w:rsidRDefault="001B1FB9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F25BBC">
              <w:rPr>
                <w:rFonts w:ascii="標楷體" w:eastAsia="標楷體" w:hAnsi="標楷體" w:hint="eastAsia"/>
                <w:bCs/>
                <w:spacing w:val="-10"/>
                <w:sz w:val="20"/>
              </w:rPr>
              <w:t>屬應收性質，尚待下年度繼續處理。</w:t>
            </w:r>
          </w:p>
        </w:tc>
      </w:tr>
      <w:tr w:rsidR="002B01B0" w:rsidRPr="008A2B30" w14:paraId="670E2D55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258205" w14:textId="77777777" w:rsidR="002B01B0" w:rsidRPr="008A2B30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8A2B30">
              <w:rPr>
                <w:rFonts w:ascii="新細明體" w:hAnsi="新細明體"/>
                <w:b/>
                <w:noProof/>
                <w:spacing w:val="-10"/>
                <w:sz w:val="20"/>
              </w:rPr>
              <w:t>4</w:t>
            </w:r>
          </w:p>
        </w:tc>
        <w:tc>
          <w:tcPr>
            <w:tcW w:w="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F9E856" w14:textId="77777777" w:rsidR="002B01B0" w:rsidRPr="008A2B30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530202" w14:textId="77777777" w:rsidR="002B01B0" w:rsidRPr="008A2B30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80ED9A" w14:textId="77777777" w:rsidR="002B01B0" w:rsidRPr="008A2B30" w:rsidRDefault="002B01B0" w:rsidP="00E85906">
            <w:pPr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A2B3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財產收入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2815EC" w14:textId="77777777" w:rsidR="002B01B0" w:rsidRPr="008A2B30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DDC492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688,568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CAD39A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24AE7D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458,891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46A87C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BA63EE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9874DB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C7D5C5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1,147,459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960A2BC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B4FDAAA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1,147,459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8499D4" w14:textId="77777777" w:rsidR="002B01B0" w:rsidRPr="008A2B30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2B01B0" w:rsidRPr="00F25BBC" w14:paraId="520F89C8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EE157C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BAF656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  <w:r w:rsidRPr="00F25BBC">
              <w:rPr>
                <w:rFonts w:ascii="新細明體" w:hAnsi="新細明體"/>
                <w:bCs/>
                <w:noProof/>
                <w:spacing w:val="-10"/>
                <w:sz w:val="20"/>
              </w:rPr>
              <w:t>64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89153C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009064" w14:textId="5FA27516" w:rsidR="002B01B0" w:rsidRPr="00F25BBC" w:rsidRDefault="002B01B0" w:rsidP="00E85906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F25BBC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環境保護局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B00DE3" w14:textId="77777777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11BB31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688,568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473F36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50D07B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5B0507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DCD19C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620F15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E9886D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688,568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B237160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9C1370E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688,568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6A035A" w14:textId="77777777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</w:p>
        </w:tc>
      </w:tr>
      <w:tr w:rsidR="002B01B0" w:rsidRPr="00F25BBC" w14:paraId="3EF2FB2F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925A1B0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B8A338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5A83B9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  <w:r w:rsidRPr="00F25BBC">
              <w:rPr>
                <w:rFonts w:ascii="新細明體" w:hAnsi="新細明體"/>
                <w:bCs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7C04BB" w14:textId="77777777" w:rsidR="002B01B0" w:rsidRPr="00F25BBC" w:rsidRDefault="002B01B0" w:rsidP="00E85906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F25BBC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財產孳息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CE6070" w14:textId="0B4F1A11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F25BBC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增列利息收入。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566EBE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688,568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E368DC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3A80E3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F4A72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87EA48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339117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51FD65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688,568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A72BD98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EE04903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688,568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5DB4EE" w14:textId="6EEA95C7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</w:p>
        </w:tc>
      </w:tr>
      <w:tr w:rsidR="002B01B0" w:rsidRPr="00F25BBC" w14:paraId="4938EECE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A9B0322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D3E6A5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  <w:r w:rsidRPr="00F25BBC">
              <w:rPr>
                <w:rFonts w:ascii="新細明體" w:hAnsi="新細明體"/>
                <w:bCs/>
                <w:noProof/>
                <w:spacing w:val="-10"/>
                <w:sz w:val="20"/>
              </w:rPr>
              <w:t>72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444A18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DB41D4" w14:textId="16248B8A" w:rsidR="002B01B0" w:rsidRPr="00F25BBC" w:rsidRDefault="002B01B0" w:rsidP="00E85906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F25BBC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水務局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7923F4" w14:textId="77777777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651B7D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DC47B3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B78E32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458,891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D6EAC8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F9D398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375F5D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52310D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458,891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0309764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32CAA34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458,891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8A3C52" w14:textId="77777777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</w:p>
        </w:tc>
      </w:tr>
      <w:tr w:rsidR="002B01B0" w:rsidRPr="00F25BBC" w14:paraId="100BF09E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2E3D96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FD7AC9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5C3BF2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  <w:r w:rsidRPr="00F25BBC">
              <w:rPr>
                <w:rFonts w:ascii="新細明體" w:hAnsi="新細明體"/>
                <w:bCs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74A554" w14:textId="77777777" w:rsidR="002B01B0" w:rsidRPr="00F25BBC" w:rsidRDefault="002B01B0" w:rsidP="00E85906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F25BBC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財產孳息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76F5F" w14:textId="77777777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F25BBC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增列應收之租金收入。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78398B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4485E0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D0D04B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458,891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D3B8FE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6CC9C2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84D705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398F7D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458,891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A42A2DA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96E432A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458,891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135E0C" w14:textId="0A335981" w:rsidR="002B01B0" w:rsidRPr="00F25BBC" w:rsidRDefault="001B1FB9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F25BBC">
              <w:rPr>
                <w:rFonts w:ascii="標楷體" w:eastAsia="標楷體" w:hAnsi="標楷體" w:hint="eastAsia"/>
                <w:bCs/>
                <w:spacing w:val="-10"/>
                <w:sz w:val="20"/>
              </w:rPr>
              <w:t>屬應收性質，尚待下年度繼續處理。</w:t>
            </w:r>
          </w:p>
        </w:tc>
      </w:tr>
      <w:tr w:rsidR="002B01B0" w:rsidRPr="008A2B30" w14:paraId="23F22080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51A9359" w14:textId="77777777" w:rsidR="002B01B0" w:rsidRPr="008A2B30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8A2B30">
              <w:rPr>
                <w:rFonts w:ascii="新細明體" w:hAnsi="新細明體"/>
                <w:b/>
                <w:noProof/>
                <w:spacing w:val="-10"/>
                <w:sz w:val="20"/>
              </w:rPr>
              <w:t>6</w:t>
            </w:r>
          </w:p>
        </w:tc>
        <w:tc>
          <w:tcPr>
            <w:tcW w:w="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938EC7" w14:textId="77777777" w:rsidR="002B01B0" w:rsidRPr="008A2B30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D95324" w14:textId="77777777" w:rsidR="002B01B0" w:rsidRPr="008A2B30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5766AA" w14:textId="77777777" w:rsidR="002B01B0" w:rsidRPr="008A2B30" w:rsidRDefault="002B01B0" w:rsidP="00E85906">
            <w:pPr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A2B3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補助及協助收入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0A78C1" w14:textId="77777777" w:rsidR="002B01B0" w:rsidRPr="008A2B30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C7344B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2DF339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59,202,134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D87A3E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D680A0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116DBD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ABCFEB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541F31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63D9D2D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59,202,134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4C3A348" w14:textId="77777777" w:rsidR="002B01B0" w:rsidRPr="008A2B30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8A2B30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5BFC7D" w14:textId="77777777" w:rsidR="002B01B0" w:rsidRPr="008A2B30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2B01B0" w:rsidRPr="00F25BBC" w14:paraId="5C596483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AD5A738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7CC538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  <w:r w:rsidRPr="00F25BBC">
              <w:rPr>
                <w:rFonts w:ascii="新細明體" w:hAnsi="新細明體"/>
                <w:bCs/>
                <w:noProof/>
                <w:spacing w:val="-10"/>
                <w:sz w:val="20"/>
              </w:rPr>
              <w:t>30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A6BFD2" w14:textId="77777777" w:rsidR="002B01B0" w:rsidRPr="00F25BBC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Cs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19CA41" w14:textId="6F50B3A2" w:rsidR="002B01B0" w:rsidRPr="00F25BBC" w:rsidRDefault="002B01B0" w:rsidP="00E85906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F25BBC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衛生局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712043" w14:textId="77777777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EFA5D2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B95050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38,448,484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4B03E6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16B8B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E776EF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CA7496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E75616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2DE81A7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/>
                <w:bCs/>
                <w:noProof/>
                <w:spacing w:val="-10"/>
                <w:sz w:val="18"/>
                <w:szCs w:val="18"/>
              </w:rPr>
              <w:t>38,448,484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D20CC32" w14:textId="77777777" w:rsidR="002B01B0" w:rsidRPr="00F25BBC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F25BBC">
              <w:rPr>
                <w:rFonts w:ascii="細明體" w:eastAsia="細明體" w:hAnsi="細明體" w:hint="eastAsia"/>
                <w:bCs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465C8D" w14:textId="77777777" w:rsidR="002B01B0" w:rsidRPr="00F25BBC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</w:p>
        </w:tc>
      </w:tr>
      <w:tr w:rsidR="002B01B0" w:rsidRPr="006C7AF6" w14:paraId="4FFE4694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C71E6E1" w14:textId="77777777" w:rsidR="002B01B0" w:rsidRPr="00C87AFA" w:rsidRDefault="002B01B0" w:rsidP="00E85906">
            <w:pPr>
              <w:spacing w:line="24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B33827" w14:textId="77777777" w:rsidR="002B01B0" w:rsidRPr="00C87AFA" w:rsidRDefault="002B01B0" w:rsidP="00E85906">
            <w:pPr>
              <w:spacing w:line="24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7E1818" w14:textId="77777777" w:rsidR="002B01B0" w:rsidRPr="00C87AFA" w:rsidRDefault="002B01B0" w:rsidP="00E85906">
            <w:pPr>
              <w:spacing w:line="24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5099C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6F2817" w14:textId="77777777" w:rsidR="002B01B0" w:rsidRPr="006C7AF6" w:rsidRDefault="002B01B0" w:rsidP="00E85906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5099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上級政府補助收入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61A5E3" w14:textId="77777777" w:rsidR="002B01B0" w:rsidRPr="00E85906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spacing w:val="-16"/>
                <w:sz w:val="20"/>
              </w:rPr>
            </w:pPr>
            <w:r w:rsidRPr="00E85906">
              <w:rPr>
                <w:rFonts w:ascii="標楷體" w:eastAsia="標楷體" w:hAnsi="標楷體" w:hint="eastAsia"/>
                <w:noProof/>
                <w:spacing w:val="-16"/>
                <w:sz w:val="20"/>
              </w:rPr>
              <w:t>減列未即時繳還中央補助機關之賸餘款。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25E3C2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9F71B4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38,448,484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D9D344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8ABF7A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E09B1D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AB81AD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9A9108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ABAA8D0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38,448,484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5EB0349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E9EB8C" w14:textId="4266CAC9" w:rsidR="002B01B0" w:rsidRPr="006C7AF6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2B01B0" w:rsidRPr="006C7AF6" w14:paraId="115CCC3D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8E68B1B" w14:textId="77777777" w:rsidR="002B01B0" w:rsidRPr="00C87AFA" w:rsidRDefault="002B01B0" w:rsidP="00E85906">
            <w:pPr>
              <w:spacing w:line="24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7387DD" w14:textId="77777777" w:rsidR="002B01B0" w:rsidRPr="00C87AFA" w:rsidRDefault="002B01B0" w:rsidP="00E85906">
            <w:pPr>
              <w:spacing w:line="24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5099C">
              <w:rPr>
                <w:rFonts w:ascii="新細明體" w:hAnsi="新細明體"/>
                <w:noProof/>
                <w:spacing w:val="-10"/>
                <w:sz w:val="20"/>
              </w:rPr>
              <w:t>35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300932" w14:textId="77777777" w:rsidR="002B01B0" w:rsidRPr="00C87AFA" w:rsidRDefault="002B01B0" w:rsidP="00E85906">
            <w:pPr>
              <w:spacing w:line="24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DD89D2" w14:textId="26E31DCC" w:rsidR="002B01B0" w:rsidRPr="006C7AF6" w:rsidRDefault="002B01B0" w:rsidP="00E85906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5099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社會局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FD2224" w14:textId="77777777" w:rsidR="002B01B0" w:rsidRPr="006C7AF6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13ABA7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ACE0C9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20,753,650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3864EC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848CC6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195601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05488B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BCD0B7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E9FDC9E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20,753,650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5DF4E99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2D71C14" w14:textId="77777777" w:rsidR="002B01B0" w:rsidRPr="006C7AF6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2B01B0" w:rsidRPr="006C7AF6" w14:paraId="66521C84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013F0A4" w14:textId="77777777" w:rsidR="002B01B0" w:rsidRPr="00C87AFA" w:rsidRDefault="002B01B0" w:rsidP="00E85906">
            <w:pPr>
              <w:spacing w:line="24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03A211" w14:textId="77777777" w:rsidR="002B01B0" w:rsidRPr="00C87AFA" w:rsidRDefault="002B01B0" w:rsidP="00E85906">
            <w:pPr>
              <w:spacing w:line="24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6D1B87" w14:textId="77777777" w:rsidR="002B01B0" w:rsidRPr="00C87AFA" w:rsidRDefault="002B01B0" w:rsidP="00E85906">
            <w:pPr>
              <w:spacing w:line="24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5099C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C5CA1C" w14:textId="77777777" w:rsidR="002B01B0" w:rsidRPr="006C7AF6" w:rsidRDefault="002B01B0" w:rsidP="00E85906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5099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上級政府補助收入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E75343" w14:textId="77777777" w:rsidR="002B01B0" w:rsidRPr="00E85906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spacing w:val="-16"/>
                <w:sz w:val="20"/>
              </w:rPr>
            </w:pPr>
            <w:r w:rsidRPr="00E85906">
              <w:rPr>
                <w:rFonts w:ascii="標楷體" w:eastAsia="標楷體" w:hAnsi="標楷體" w:hint="eastAsia"/>
                <w:noProof/>
                <w:spacing w:val="-16"/>
                <w:sz w:val="20"/>
              </w:rPr>
              <w:t>減列未即時繳還中央補助機關之賸餘款。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7208EF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CD7944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20,753,650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B1E145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1BFD6B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D5B42F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6E3F67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82FB1C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6E8067C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20,753,650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E4DAE6B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2923E1" w14:textId="7C7E59E2" w:rsidR="002B01B0" w:rsidRPr="006C7AF6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2B01B0" w:rsidRPr="004F1F06" w14:paraId="2603B929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1CF37A" w14:textId="77777777" w:rsidR="002B01B0" w:rsidRPr="004F1F06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4F1F06">
              <w:rPr>
                <w:rFonts w:ascii="新細明體" w:hAnsi="新細明體"/>
                <w:b/>
                <w:noProof/>
                <w:spacing w:val="-10"/>
                <w:sz w:val="20"/>
              </w:rPr>
              <w:t>8</w:t>
            </w:r>
          </w:p>
        </w:tc>
        <w:tc>
          <w:tcPr>
            <w:tcW w:w="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B5955E" w14:textId="77777777" w:rsidR="002B01B0" w:rsidRPr="004F1F06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300F57" w14:textId="77777777" w:rsidR="002B01B0" w:rsidRPr="004F1F06" w:rsidRDefault="002B01B0" w:rsidP="00E85906">
            <w:pPr>
              <w:spacing w:line="240" w:lineRule="exact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C94E6D" w14:textId="77777777" w:rsidR="002B01B0" w:rsidRPr="004F1F06" w:rsidRDefault="002B01B0" w:rsidP="00E85906">
            <w:pPr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4F1F0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其他收入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D292ED" w14:textId="77777777" w:rsidR="002B01B0" w:rsidRPr="004F1F06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5B5414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18,938,755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B57622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463,750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81BB5D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177,491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FD9D6D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8D32BF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E07C2F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091D20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19,116,246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0AF1D62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463,750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906FA63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19,116,246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C0943C" w14:textId="77777777" w:rsidR="002B01B0" w:rsidRPr="004F1F06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2B01B0" w:rsidRPr="006C7AF6" w14:paraId="11CEAC4A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E31B01" w14:textId="77777777" w:rsidR="002B01B0" w:rsidRPr="00C87AFA" w:rsidRDefault="002B01B0" w:rsidP="00E85906">
            <w:pPr>
              <w:spacing w:line="24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8FEFA5" w14:textId="77777777" w:rsidR="002B01B0" w:rsidRPr="00C87AFA" w:rsidRDefault="002B01B0" w:rsidP="00E85906">
            <w:pPr>
              <w:spacing w:line="24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5099C">
              <w:rPr>
                <w:rFonts w:ascii="新細明體" w:hAnsi="新細明體"/>
                <w:noProof/>
                <w:spacing w:val="-10"/>
                <w:sz w:val="20"/>
              </w:rPr>
              <w:t>49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E97790" w14:textId="77777777" w:rsidR="002B01B0" w:rsidRPr="00C87AFA" w:rsidRDefault="002B01B0" w:rsidP="00E85906">
            <w:pPr>
              <w:spacing w:line="24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9CBB5B" w14:textId="60265B10" w:rsidR="002B01B0" w:rsidRPr="006C7AF6" w:rsidRDefault="002B01B0" w:rsidP="00E85906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5099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農業局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CC8F6A" w14:textId="77777777" w:rsidR="002B01B0" w:rsidRPr="006C7AF6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A6AAED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F822A3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558735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177,491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30B460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84B995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D05734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AE4A12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177,491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15C68C2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12BBA9C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177,491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A2CE3C" w14:textId="77777777" w:rsidR="002B01B0" w:rsidRPr="006C7AF6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2B01B0" w:rsidRPr="006C7AF6" w14:paraId="42E5222C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0B45A37" w14:textId="77777777" w:rsidR="002B01B0" w:rsidRPr="00C87AFA" w:rsidRDefault="002B01B0" w:rsidP="00E85906">
            <w:pPr>
              <w:spacing w:line="24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F5C6D2" w14:textId="77777777" w:rsidR="002B01B0" w:rsidRPr="00C87AFA" w:rsidRDefault="002B01B0" w:rsidP="00E85906">
            <w:pPr>
              <w:spacing w:line="24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D95423" w14:textId="77777777" w:rsidR="002B01B0" w:rsidRPr="00C87AFA" w:rsidRDefault="002B01B0" w:rsidP="00E85906">
            <w:pPr>
              <w:spacing w:line="24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5099C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7D8122" w14:textId="77777777" w:rsidR="002B01B0" w:rsidRPr="006C7AF6" w:rsidRDefault="002B01B0" w:rsidP="00E85906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5099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雜項收入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CFB497" w14:textId="77777777" w:rsidR="002B01B0" w:rsidRPr="006C7AF6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5099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增列應收之其他雜項收入。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4FEA62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DF903D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AD3772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177,491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34EE98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B249C9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C57492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15C2A1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177,491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1D8802C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9B9B7D4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177,491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CE216D" w14:textId="6A14934C" w:rsidR="002B01B0" w:rsidRPr="006C7AF6" w:rsidRDefault="001B1FB9" w:rsidP="00E85906">
            <w:pPr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1B1FB9">
              <w:rPr>
                <w:rFonts w:ascii="標楷體" w:eastAsia="標楷體" w:hAnsi="標楷體" w:hint="eastAsia"/>
                <w:spacing w:val="-10"/>
                <w:sz w:val="20"/>
              </w:rPr>
              <w:t>屬應收性質，尚待下年度繼續處理。</w:t>
            </w:r>
          </w:p>
        </w:tc>
      </w:tr>
      <w:tr w:rsidR="002B01B0" w:rsidRPr="006C7AF6" w14:paraId="59B43A5D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B5CC813" w14:textId="77777777" w:rsidR="002B01B0" w:rsidRPr="00C87AFA" w:rsidRDefault="002B01B0" w:rsidP="00E85906">
            <w:pPr>
              <w:spacing w:line="24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7475CA" w14:textId="77777777" w:rsidR="002B01B0" w:rsidRPr="00C87AFA" w:rsidRDefault="002B01B0" w:rsidP="00E85906">
            <w:pPr>
              <w:spacing w:line="24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5099C">
              <w:rPr>
                <w:rFonts w:ascii="新細明體" w:hAnsi="新細明體"/>
                <w:noProof/>
                <w:spacing w:val="-10"/>
                <w:sz w:val="20"/>
              </w:rPr>
              <w:t>65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D7AE02" w14:textId="77777777" w:rsidR="002B01B0" w:rsidRPr="00C87AFA" w:rsidRDefault="002B01B0" w:rsidP="00E85906">
            <w:pPr>
              <w:spacing w:line="24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3B6496" w14:textId="4EACD7C0" w:rsidR="002B01B0" w:rsidRPr="006C7AF6" w:rsidRDefault="002B01B0" w:rsidP="00E85906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5099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水務局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8E8A82" w14:textId="77777777" w:rsidR="002B01B0" w:rsidRPr="006C7AF6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648A05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18,938,755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FD822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463,750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E33C8F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971A3B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D632EF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6CCB13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B75FFC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18,938,755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2EA1659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463,750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96818F7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18,938,755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92A442" w14:textId="77777777" w:rsidR="002B01B0" w:rsidRPr="006C7AF6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2B01B0" w:rsidRPr="006C7AF6" w14:paraId="478240F0" w14:textId="77777777" w:rsidTr="00AB0A92">
        <w:trPr>
          <w:cantSplit/>
          <w:trHeight w:val="397"/>
        </w:trPr>
        <w:tc>
          <w:tcPr>
            <w:tcW w:w="399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722FD913" w14:textId="77777777" w:rsidR="002B01B0" w:rsidRPr="00C87AFA" w:rsidRDefault="002B01B0" w:rsidP="00E85906">
            <w:pPr>
              <w:spacing w:line="24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399" w:type="dxa"/>
            <w:tcBorders>
              <w:top w:val="nil"/>
            </w:tcBorders>
            <w:shd w:val="clear" w:color="auto" w:fill="auto"/>
            <w:vAlign w:val="center"/>
          </w:tcPr>
          <w:p w14:paraId="30A79F32" w14:textId="77777777" w:rsidR="002B01B0" w:rsidRPr="00C87AFA" w:rsidRDefault="002B01B0" w:rsidP="00E85906">
            <w:pPr>
              <w:spacing w:line="24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29930D38" w14:textId="77777777" w:rsidR="002B01B0" w:rsidRPr="00C87AFA" w:rsidRDefault="002B01B0" w:rsidP="00E85906">
            <w:pPr>
              <w:spacing w:line="24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5099C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14:paraId="096EDED6" w14:textId="77777777" w:rsidR="002B01B0" w:rsidRPr="006C7AF6" w:rsidRDefault="002B01B0" w:rsidP="00E85906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5099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雜項收入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center"/>
          </w:tcPr>
          <w:p w14:paraId="7D6761C6" w14:textId="1C923039" w:rsidR="002B01B0" w:rsidRPr="006C7AF6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5099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增列代收款清理繳庫收入</w:t>
            </w:r>
            <w:r w:rsidR="00B851A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；</w:t>
            </w:r>
            <w:r w:rsidR="00B851A1" w:rsidRPr="00D5099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減列誤列於</w:t>
            </w:r>
            <w:r w:rsidR="003F0FC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雜項收入</w:t>
            </w:r>
            <w:r w:rsidR="00B851A1" w:rsidRPr="00D5099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之</w:t>
            </w:r>
            <w:r w:rsidR="00B851A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收回保證金。</w:t>
            </w:r>
          </w:p>
        </w:tc>
        <w:tc>
          <w:tcPr>
            <w:tcW w:w="1169" w:type="dxa"/>
            <w:tcBorders>
              <w:top w:val="nil"/>
            </w:tcBorders>
            <w:shd w:val="clear" w:color="auto" w:fill="auto"/>
            <w:vAlign w:val="center"/>
          </w:tcPr>
          <w:p w14:paraId="021EE551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18,938,755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  <w:vAlign w:val="center"/>
          </w:tcPr>
          <w:p w14:paraId="764FF59E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463,750</w:t>
            </w:r>
          </w:p>
        </w:tc>
        <w:tc>
          <w:tcPr>
            <w:tcW w:w="1132" w:type="dxa"/>
            <w:tcBorders>
              <w:top w:val="nil"/>
            </w:tcBorders>
            <w:shd w:val="clear" w:color="auto" w:fill="auto"/>
            <w:vAlign w:val="center"/>
          </w:tcPr>
          <w:p w14:paraId="748E9A25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DBC7601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6207C1E1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14:paraId="5EA5B372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15E20D09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18,938,755</w:t>
            </w:r>
          </w:p>
        </w:tc>
        <w:tc>
          <w:tcPr>
            <w:tcW w:w="1278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1C1AC5F9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463,750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29A1AC" w14:textId="77777777" w:rsidR="002B01B0" w:rsidRPr="00E85906" w:rsidRDefault="002B01B0" w:rsidP="00E85906">
            <w:pPr>
              <w:spacing w:line="240" w:lineRule="exact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85906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18,938,755</w:t>
            </w:r>
          </w:p>
        </w:tc>
        <w:tc>
          <w:tcPr>
            <w:tcW w:w="2282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3A2C1083" w14:textId="5AAEEF1A" w:rsidR="002B01B0" w:rsidRPr="006C7AF6" w:rsidRDefault="002B01B0" w:rsidP="00E85906">
            <w:pPr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bookmarkEnd w:id="0"/>
    </w:tbl>
    <w:p w14:paraId="1E1D5A8C" w14:textId="3E72BC43" w:rsidR="00F31595" w:rsidRDefault="00F31595" w:rsidP="007D6080">
      <w:pPr>
        <w:ind w:right="-2"/>
        <w:jc w:val="both"/>
        <w:rPr>
          <w:rFonts w:ascii="標楷體" w:eastAsia="標楷體" w:hAnsi="標楷體"/>
          <w:sz w:val="20"/>
        </w:rPr>
      </w:pPr>
    </w:p>
    <w:sectPr w:rsidR="00F31595" w:rsidSect="008633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567" w:right="1418" w:bottom="567" w:left="1418" w:header="567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C3E963" w14:textId="77777777" w:rsidR="00F25BBC" w:rsidRDefault="00F25BBC">
      <w:r>
        <w:separator/>
      </w:r>
    </w:p>
  </w:endnote>
  <w:endnote w:type="continuationSeparator" w:id="0">
    <w:p w14:paraId="08E9BB20" w14:textId="77777777" w:rsidR="00F25BBC" w:rsidRDefault="00F25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2C845" w14:textId="77777777" w:rsidR="009F2D2C" w:rsidRDefault="009F2D2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5C6A5" w14:textId="77777777" w:rsidR="009F2D2C" w:rsidRDefault="009F2D2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F4430" w14:textId="4F9ECD39" w:rsidR="00863368" w:rsidRPr="001C7B92" w:rsidRDefault="00863368" w:rsidP="00F628BB">
    <w:pPr>
      <w:pStyle w:val="a5"/>
      <w:jc w:val="center"/>
      <w:rPr>
        <w:rFonts w:ascii="新細明體" w:hAnsi="新細明體"/>
      </w:rPr>
    </w:pPr>
    <w:r w:rsidRPr="006526F5">
      <w:rPr>
        <w:rFonts w:ascii="標楷體" w:eastAsia="標楷體" w:hAnsi="標楷體" w:hint="eastAsia"/>
      </w:rPr>
      <w:t>第</w:t>
    </w:r>
    <w:r w:rsidRPr="006526F5">
      <w:rPr>
        <w:rFonts w:ascii="標楷體" w:eastAsia="標楷體" w:hAnsi="標楷體"/>
      </w:rPr>
      <w:t>1</w:t>
    </w:r>
    <w:r>
      <w:rPr>
        <w:rFonts w:ascii="標楷體" w:eastAsia="標楷體" w:hAnsi="標楷體" w:hint="eastAsia"/>
      </w:rPr>
      <w:t>-</w:t>
    </w:r>
    <w:sdt>
      <w:sdtPr>
        <w:rPr>
          <w:rFonts w:ascii="標楷體" w:eastAsia="標楷體" w:hAnsi="標楷體"/>
        </w:rPr>
        <w:id w:val="1691870565"/>
        <w:docPartObj>
          <w:docPartGallery w:val="Page Numbers (Bottom of Page)"/>
          <w:docPartUnique/>
        </w:docPartObj>
      </w:sdtPr>
      <w:sdtEndPr>
        <w:rPr>
          <w:rFonts w:ascii="新細明體" w:eastAsia="新細明體" w:hAnsi="新細明體"/>
        </w:rPr>
      </w:sdtEndPr>
      <w:sdtContent>
        <w:r w:rsidRPr="006526F5">
          <w:rPr>
            <w:rFonts w:ascii="標楷體" w:eastAsia="標楷體" w:hAnsi="標楷體"/>
          </w:rPr>
          <w:fldChar w:fldCharType="begin"/>
        </w:r>
        <w:r w:rsidRPr="006526F5">
          <w:rPr>
            <w:rFonts w:ascii="標楷體" w:eastAsia="標楷體" w:hAnsi="標楷體"/>
          </w:rPr>
          <w:instrText>PAGE   \* MERGEFORMAT</w:instrText>
        </w:r>
        <w:r w:rsidRPr="006526F5">
          <w:rPr>
            <w:rFonts w:ascii="標楷體" w:eastAsia="標楷體" w:hAnsi="標楷體"/>
          </w:rPr>
          <w:fldChar w:fldCharType="separate"/>
        </w:r>
        <w:r w:rsidR="00546678" w:rsidRPr="00546678">
          <w:rPr>
            <w:rFonts w:ascii="標楷體" w:eastAsia="標楷體" w:hAnsi="標楷體"/>
            <w:noProof/>
            <w:lang w:val="zh-TW"/>
          </w:rPr>
          <w:t>1</w:t>
        </w:r>
        <w:r w:rsidRPr="006526F5">
          <w:rPr>
            <w:rFonts w:ascii="標楷體" w:eastAsia="標楷體" w:hAnsi="標楷體"/>
          </w:rPr>
          <w:fldChar w:fldCharType="end"/>
        </w:r>
        <w:sdt>
          <w:sdtPr>
            <w:rPr>
              <w:rFonts w:ascii="標楷體" w:eastAsia="標楷體" w:hAnsi="標楷體"/>
            </w:rPr>
            <w:id w:val="887915929"/>
            <w:docPartObj>
              <w:docPartGallery w:val="Page Numbers (Bottom of Page)"/>
              <w:docPartUnique/>
            </w:docPartObj>
          </w:sdtPr>
          <w:sdtEndPr/>
          <w:sdtContent>
            <w:r w:rsidRPr="006526F5">
              <w:rPr>
                <w:rFonts w:ascii="標楷體" w:eastAsia="標楷體" w:hAnsi="標楷體" w:hint="eastAsia"/>
              </w:rPr>
              <w:t>頁</w:t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774F0" w14:textId="77777777" w:rsidR="00F25BBC" w:rsidRDefault="00F25BBC">
      <w:r>
        <w:separator/>
      </w:r>
    </w:p>
  </w:footnote>
  <w:footnote w:type="continuationSeparator" w:id="0">
    <w:p w14:paraId="69AC6E54" w14:textId="77777777" w:rsidR="00F25BBC" w:rsidRDefault="00F25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F5DE0" w14:textId="77777777" w:rsidR="009F2D2C" w:rsidRDefault="009F2D2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40CCC" w14:textId="025EC94E" w:rsidR="00F25BBC" w:rsidRDefault="00F25BBC">
    <w:pPr>
      <w:pStyle w:val="a3"/>
      <w:jc w:val="center"/>
    </w:pPr>
    <w:r w:rsidRPr="00E85906">
      <w:rPr>
        <w:rFonts w:ascii="標楷體" w:eastAsia="標楷體" w:hAnsi="標楷體" w:hint="eastAsia"/>
        <w:b/>
        <w:spacing w:val="10"/>
        <w:sz w:val="32"/>
        <w:szCs w:val="36"/>
        <w:u w:val="single"/>
      </w:rPr>
      <w:t>拾</w:t>
    </w:r>
    <w:r>
      <w:rPr>
        <w:rFonts w:hint="eastAsia"/>
        <w:b/>
        <w:spacing w:val="10"/>
        <w:sz w:val="32"/>
        <w:szCs w:val="36"/>
        <w:u w:val="single"/>
      </w:rPr>
      <w:t>、</w:t>
    </w: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E85906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E85906">
      <w:rPr>
        <w:rFonts w:ascii="標楷體" w:eastAsia="標楷體" w:hAnsi="標楷體" w:hint="eastAsia"/>
        <w:b/>
        <w:spacing w:val="60"/>
        <w:sz w:val="32"/>
        <w:szCs w:val="32"/>
        <w:u w:val="single"/>
      </w:rPr>
      <w:t>桃園市</w:t>
    </w: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Pr="00F31595">
      <w:rPr>
        <w:rFonts w:eastAsia="標楷體" w:hint="eastAsia"/>
        <w:b/>
        <w:spacing w:val="60"/>
        <w:sz w:val="32"/>
        <w:szCs w:val="32"/>
        <w:u w:val="single"/>
      </w:rPr>
      <w:t>入</w:t>
    </w: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E85906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FB39F" w14:textId="77777777" w:rsidR="00F25BBC" w:rsidRPr="00546678" w:rsidRDefault="00F25BBC" w:rsidP="001C2E16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 w:rsidRPr="00546678">
      <w:rPr>
        <w:rFonts w:ascii="標楷體" w:eastAsia="標楷體" w:hint="eastAsia"/>
        <w:b/>
        <w:spacing w:val="60"/>
        <w:sz w:val="32"/>
        <w:u w:val="single"/>
      </w:rPr>
      <w:t>壹、總決算修正數</w:t>
    </w:r>
  </w:p>
  <w:p w14:paraId="327AA132" w14:textId="50B1D1DB" w:rsidR="00F25BBC" w:rsidRPr="00546678" w:rsidRDefault="00F25BBC" w:rsidP="001C2E16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bookmarkStart w:id="1" w:name="_GoBack"/>
    <w:r w:rsidRPr="00546678">
      <w:rPr>
        <w:rFonts w:ascii="標楷體" w:eastAsia="標楷體" w:hint="eastAsia"/>
        <w:b/>
        <w:spacing w:val="60"/>
        <w:sz w:val="32"/>
        <w:u w:val="single"/>
      </w:rPr>
      <w:t>一、中華民國</w:t>
    </w:r>
    <w:proofErr w:type="gramStart"/>
    <w:r w:rsidRPr="00546678">
      <w:rPr>
        <w:rFonts w:ascii="標楷體" w:eastAsia="標楷體" w:hint="eastAsia"/>
        <w:b/>
        <w:spacing w:val="60"/>
        <w:sz w:val="32"/>
        <w:u w:val="single"/>
      </w:rPr>
      <w:t>113</w:t>
    </w:r>
    <w:proofErr w:type="gramEnd"/>
    <w:r w:rsidRPr="00546678">
      <w:rPr>
        <w:rFonts w:ascii="標楷體" w:eastAsia="標楷體" w:hint="eastAsia"/>
        <w:b/>
        <w:spacing w:val="60"/>
        <w:sz w:val="32"/>
        <w:u w:val="single"/>
      </w:rPr>
      <w:t>年度桃園市總決算歲入決算</w:t>
    </w:r>
    <w:proofErr w:type="gramStart"/>
    <w:r w:rsidRPr="00546678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Pr="00546678">
      <w:rPr>
        <w:rFonts w:ascii="標楷體" w:eastAsia="標楷體" w:hint="eastAsia"/>
        <w:b/>
        <w:spacing w:val="60"/>
        <w:sz w:val="32"/>
        <w:u w:val="single"/>
      </w:rPr>
      <w:t>表</w:t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B0"/>
    <w:rsid w:val="001B1FB9"/>
    <w:rsid w:val="001C2E16"/>
    <w:rsid w:val="002204E5"/>
    <w:rsid w:val="002759B7"/>
    <w:rsid w:val="002B01B0"/>
    <w:rsid w:val="002C1B9B"/>
    <w:rsid w:val="003A13A8"/>
    <w:rsid w:val="003F0FC3"/>
    <w:rsid w:val="00441BAD"/>
    <w:rsid w:val="004A7EFE"/>
    <w:rsid w:val="004E2AFA"/>
    <w:rsid w:val="00546678"/>
    <w:rsid w:val="00610C0F"/>
    <w:rsid w:val="00626E76"/>
    <w:rsid w:val="006C7AF6"/>
    <w:rsid w:val="00763A6B"/>
    <w:rsid w:val="007D6080"/>
    <w:rsid w:val="00863368"/>
    <w:rsid w:val="008A2B30"/>
    <w:rsid w:val="00912D0E"/>
    <w:rsid w:val="00975575"/>
    <w:rsid w:val="009F2D2C"/>
    <w:rsid w:val="00A8063F"/>
    <w:rsid w:val="00A95D81"/>
    <w:rsid w:val="00AB0A92"/>
    <w:rsid w:val="00AC30E8"/>
    <w:rsid w:val="00B851A1"/>
    <w:rsid w:val="00C82FA5"/>
    <w:rsid w:val="00C87AFA"/>
    <w:rsid w:val="00C96114"/>
    <w:rsid w:val="00E85906"/>
    <w:rsid w:val="00F011B1"/>
    <w:rsid w:val="00F216E7"/>
    <w:rsid w:val="00F25BBC"/>
    <w:rsid w:val="00F31595"/>
    <w:rsid w:val="00F628BB"/>
    <w:rsid w:val="00F629F6"/>
    <w:rsid w:val="00FD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F25D9B7"/>
  <w15:chartTrackingRefBased/>
  <w15:docId w15:val="{FB2C0116-2EEB-43C2-B893-E3A34C7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semiHidden/>
    <w:rsid w:val="00E85906"/>
    <w:rPr>
      <w:kern w:val="2"/>
    </w:rPr>
  </w:style>
  <w:style w:type="character" w:customStyle="1" w:styleId="a6">
    <w:name w:val="頁尾 字元"/>
    <w:basedOn w:val="a0"/>
    <w:link w:val="a5"/>
    <w:uiPriority w:val="99"/>
    <w:rsid w:val="0086336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0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8DtjATi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8DtjATi歲入決算修正數明細表.dot</Template>
  <TotalTime>50</TotalTime>
  <Pages>1</Pages>
  <Words>669</Words>
  <Characters>1126</Characters>
  <Application>Microsoft Office Word</Application>
  <DocSecurity>0</DocSecurity>
  <Lines>9</Lines>
  <Paragraphs>3</Paragraphs>
  <ScaleCrop>false</ScaleCrop>
  <Company>N.A.O.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王筱雯</dc:creator>
  <cp:keywords/>
  <cp:lastModifiedBy>廖天生</cp:lastModifiedBy>
  <cp:revision>18</cp:revision>
  <cp:lastPrinted>2025-06-02T02:41:00Z</cp:lastPrinted>
  <dcterms:created xsi:type="dcterms:W3CDTF">2025-05-29T07:43:00Z</dcterms:created>
  <dcterms:modified xsi:type="dcterms:W3CDTF">2025-06-20T05:56:00Z</dcterms:modified>
</cp:coreProperties>
</file>