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1AE3E" w14:textId="3905AC67" w:rsidR="006915A7" w:rsidRPr="00B858B1" w:rsidRDefault="00EB422B" w:rsidP="00B858B1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r>
        <w:rPr>
          <w:rFonts w:ascii="標楷體" w:eastAsia="標楷體" w:hint="eastAsia"/>
          <w:b/>
          <w:spacing w:val="60"/>
          <w:sz w:val="32"/>
          <w:u w:val="single"/>
        </w:rPr>
        <w:t>拾伍</w:t>
      </w:r>
      <w:r>
        <w:rPr>
          <w:rFonts w:ascii="標楷體" w:eastAsia="標楷體" w:hAnsi="標楷體" w:hint="eastAsia"/>
          <w:b/>
          <w:spacing w:val="60"/>
          <w:sz w:val="32"/>
          <w:u w:val="single"/>
        </w:rPr>
        <w:t>、</w:t>
      </w:r>
      <w:r w:rsidR="006915A7" w:rsidRPr="00B858B1">
        <w:rPr>
          <w:rFonts w:ascii="標楷體" w:eastAsia="標楷體" w:hint="eastAsia"/>
          <w:b/>
          <w:spacing w:val="60"/>
          <w:sz w:val="32"/>
          <w:u w:val="single"/>
        </w:rPr>
        <w:t>中華民國</w:t>
      </w:r>
      <w:proofErr w:type="gramStart"/>
      <w:r w:rsidR="006915A7" w:rsidRPr="00B858B1">
        <w:rPr>
          <w:rFonts w:ascii="標楷體" w:eastAsia="標楷體" w:hint="eastAsia"/>
          <w:b/>
          <w:spacing w:val="60"/>
          <w:sz w:val="32"/>
          <w:u w:val="single"/>
        </w:rPr>
        <w:t>11</w:t>
      </w:r>
      <w:r w:rsidR="002B5BFC">
        <w:rPr>
          <w:rFonts w:ascii="標楷體" w:eastAsia="標楷體" w:hint="eastAsia"/>
          <w:b/>
          <w:spacing w:val="60"/>
          <w:sz w:val="32"/>
          <w:u w:val="single"/>
        </w:rPr>
        <w:t>3</w:t>
      </w:r>
      <w:proofErr w:type="gramEnd"/>
      <w:r w:rsidR="006915A7" w:rsidRPr="00B858B1">
        <w:rPr>
          <w:rFonts w:ascii="標楷體" w:eastAsia="標楷體" w:hint="eastAsia"/>
          <w:b/>
          <w:spacing w:val="60"/>
          <w:sz w:val="32"/>
          <w:u w:val="single"/>
        </w:rPr>
        <w:t>年度</w:t>
      </w:r>
      <w:r w:rsidR="00E7238F">
        <w:rPr>
          <w:rFonts w:ascii="標楷體" w:eastAsia="標楷體" w:hint="eastAsia"/>
          <w:b/>
          <w:spacing w:val="60"/>
          <w:sz w:val="32"/>
          <w:u w:val="single"/>
        </w:rPr>
        <w:t>屏東縣</w:t>
      </w:r>
      <w:r w:rsidR="006915A7" w:rsidRPr="00B858B1">
        <w:rPr>
          <w:rFonts w:ascii="標楷體" w:eastAsia="標楷體" w:hint="eastAsia"/>
          <w:b/>
          <w:spacing w:val="60"/>
          <w:sz w:val="32"/>
          <w:u w:val="single"/>
        </w:rPr>
        <w:t>總決算以前年度融資調度轉入數決算審定表</w:t>
      </w:r>
    </w:p>
    <w:p w14:paraId="4986671A" w14:textId="77777777" w:rsidR="006915A7" w:rsidRPr="00C652E9" w:rsidRDefault="006915A7" w:rsidP="002226A7">
      <w:pPr>
        <w:pStyle w:val="ac"/>
        <w:spacing w:afterLines="0" w:line="240" w:lineRule="exact"/>
        <w:ind w:left="74" w:right="74"/>
        <w:jc w:val="center"/>
        <w:rPr>
          <w:rFonts w:ascii="標楷體" w:eastAsia="標楷體" w:hAnsi="標楷體"/>
          <w:b w:val="0"/>
          <w:bCs/>
          <w:spacing w:val="0"/>
          <w:sz w:val="24"/>
          <w:szCs w:val="24"/>
          <w:u w:val="none"/>
        </w:rPr>
      </w:pPr>
    </w:p>
    <w:p w14:paraId="442E1D79" w14:textId="0FC7D20E" w:rsidR="006915A7" w:rsidRPr="00C652E9" w:rsidRDefault="00E7238F" w:rsidP="00E7238F">
      <w:pPr>
        <w:spacing w:line="320" w:lineRule="exact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 xml:space="preserve">  </w:t>
      </w:r>
      <w:r w:rsidR="006915A7" w:rsidRPr="00C652E9">
        <w:rPr>
          <w:rFonts w:ascii="標楷體" w:eastAsia="標楷體" w:hAnsi="標楷體" w:hint="eastAsia"/>
          <w:sz w:val="20"/>
        </w:rPr>
        <w:t>單位：新臺幣元</w:t>
      </w:r>
    </w:p>
    <w:tbl>
      <w:tblPr>
        <w:tblW w:w="2073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6"/>
        <w:gridCol w:w="2381"/>
        <w:gridCol w:w="2126"/>
        <w:gridCol w:w="2929"/>
        <w:gridCol w:w="2930"/>
        <w:gridCol w:w="2930"/>
        <w:gridCol w:w="2362"/>
        <w:gridCol w:w="2362"/>
        <w:gridCol w:w="2115"/>
      </w:tblGrid>
      <w:tr w:rsidR="006915A7" w:rsidRPr="00B44BF3" w14:paraId="62CDAA8B" w14:textId="77777777" w:rsidTr="00E7238F">
        <w:trPr>
          <w:cantSplit/>
          <w:trHeight w:hRule="exact" w:val="395"/>
          <w:jc w:val="center"/>
        </w:trPr>
        <w:tc>
          <w:tcPr>
            <w:tcW w:w="59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7A4F" w14:textId="77777777" w:rsidR="006915A7" w:rsidRPr="00B44BF3" w:rsidRDefault="006915A7" w:rsidP="00BA11D7">
            <w:pPr>
              <w:pStyle w:val="a9"/>
              <w:ind w:leftChars="0" w:left="24" w:rightChars="10" w:right="24" w:hanging="57"/>
              <w:rPr>
                <w:rFonts w:ascii="標楷體" w:hAnsi="標楷體"/>
                <w:spacing w:val="-20"/>
              </w:rPr>
            </w:pPr>
            <w:r w:rsidRPr="00B44BF3">
              <w:rPr>
                <w:rFonts w:ascii="標楷體" w:hAnsi="標楷體" w:hint="eastAsia"/>
                <w:spacing w:val="-20"/>
              </w:rPr>
              <w:t>年度別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E9E3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</w:rPr>
              <w:t>項目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4E845A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  <w:spacing w:val="-4"/>
              </w:rPr>
            </w:pPr>
            <w:r w:rsidRPr="00B44BF3">
              <w:rPr>
                <w:rFonts w:ascii="Times New Roman" w:hint="eastAsia"/>
                <w:spacing w:val="-4"/>
              </w:rPr>
              <w:t>以前年度</w:t>
            </w:r>
          </w:p>
          <w:p w14:paraId="35385733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  <w:spacing w:val="-4"/>
              </w:rPr>
            </w:pPr>
            <w:r w:rsidRPr="00B44BF3">
              <w:rPr>
                <w:rFonts w:ascii="Times New Roman" w:hint="eastAsia"/>
                <w:spacing w:val="-4"/>
              </w:rPr>
              <w:t>轉入數</w:t>
            </w:r>
          </w:p>
        </w:tc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760596" w14:textId="77777777" w:rsidR="006915A7" w:rsidRPr="00B44BF3" w:rsidRDefault="006915A7" w:rsidP="00BA11D7">
            <w:pPr>
              <w:pStyle w:val="a9"/>
              <w:snapToGrid w:val="0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</w:rPr>
              <w:t>決算數</w:t>
            </w:r>
          </w:p>
        </w:tc>
        <w:tc>
          <w:tcPr>
            <w:tcW w:w="683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3C11EF6" w14:textId="77777777" w:rsidR="006915A7" w:rsidRPr="00B44BF3" w:rsidRDefault="006915A7" w:rsidP="00BA11D7">
            <w:pPr>
              <w:pStyle w:val="a9"/>
              <w:snapToGrid w:val="0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</w:rPr>
              <w:t>決算審定數</w:t>
            </w:r>
          </w:p>
        </w:tc>
      </w:tr>
      <w:tr w:rsidR="006915A7" w:rsidRPr="00B44BF3" w14:paraId="0EAA47E0" w14:textId="77777777" w:rsidTr="00E7238F">
        <w:trPr>
          <w:cantSplit/>
          <w:trHeight w:hRule="exact" w:val="397"/>
          <w:jc w:val="center"/>
        </w:trPr>
        <w:tc>
          <w:tcPr>
            <w:tcW w:w="59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74E9" w14:textId="77777777" w:rsidR="006915A7" w:rsidRPr="00B44BF3" w:rsidRDefault="006915A7" w:rsidP="00BA11D7">
            <w:pPr>
              <w:pStyle w:val="a9"/>
              <w:ind w:leftChars="10" w:left="24" w:rightChars="10" w:right="24" w:firstLine="600"/>
              <w:rPr>
                <w:rFonts w:ascii="細明體" w:eastAsia="細明體" w:hAnsi="細明體"/>
                <w:sz w:val="3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BD07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  <w:sz w:val="3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79BA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</w:rPr>
            </w:pP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7B9A6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  <w:spacing w:val="-20"/>
              </w:rPr>
            </w:pPr>
            <w:r w:rsidRPr="00B44BF3">
              <w:rPr>
                <w:rFonts w:ascii="Times New Roman" w:hint="eastAsia"/>
                <w:spacing w:val="-20"/>
              </w:rPr>
              <w:t>減免（註銷）數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9F06A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</w:rPr>
              <w:t>實現數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0DEA" w14:textId="77777777" w:rsidR="006915A7" w:rsidRPr="00B44BF3" w:rsidRDefault="006915A7" w:rsidP="00BA11D7">
            <w:pPr>
              <w:pStyle w:val="a9"/>
              <w:ind w:leftChars="-7" w:left="25" w:rightChars="10" w:right="24" w:hangingChars="26" w:hanging="42"/>
              <w:rPr>
                <w:rFonts w:ascii="Times New Roman"/>
                <w:spacing w:val="-20"/>
              </w:rPr>
            </w:pPr>
            <w:r w:rsidRPr="00B44BF3">
              <w:rPr>
                <w:rFonts w:ascii="Times New Roman" w:hint="eastAsia"/>
                <w:spacing w:val="-20"/>
              </w:rPr>
              <w:t>未</w:t>
            </w:r>
            <w:proofErr w:type="gramStart"/>
            <w:r w:rsidRPr="00B44BF3">
              <w:rPr>
                <w:rFonts w:ascii="Times New Roman" w:hint="eastAsia"/>
                <w:spacing w:val="-20"/>
              </w:rPr>
              <w:t>結清數</w:t>
            </w:r>
            <w:proofErr w:type="gramEnd"/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AA24" w14:textId="77777777" w:rsidR="006915A7" w:rsidRPr="00B44BF3" w:rsidRDefault="006915A7" w:rsidP="004841D8">
            <w:pPr>
              <w:pStyle w:val="a9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  <w:spacing w:val="-20"/>
              </w:rPr>
              <w:t>減免（註銷）數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02A5" w14:textId="77777777" w:rsidR="006915A7" w:rsidRPr="00B44BF3" w:rsidRDefault="006915A7" w:rsidP="00BA11D7">
            <w:pPr>
              <w:pStyle w:val="a9"/>
              <w:ind w:leftChars="10" w:left="24" w:rightChars="10" w:right="24"/>
              <w:rPr>
                <w:rFonts w:ascii="Times New Roman"/>
              </w:rPr>
            </w:pPr>
            <w:r w:rsidRPr="00B44BF3">
              <w:rPr>
                <w:rFonts w:ascii="Times New Roman" w:hint="eastAsia"/>
              </w:rPr>
              <w:t>實現數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D2611" w14:textId="77777777" w:rsidR="006915A7" w:rsidRPr="00B44BF3" w:rsidRDefault="006915A7" w:rsidP="00BA11D7">
            <w:pPr>
              <w:pStyle w:val="a9"/>
              <w:ind w:leftChars="-12" w:left="24" w:rightChars="10" w:right="24" w:hangingChars="33" w:hanging="53"/>
              <w:rPr>
                <w:rFonts w:ascii="Times New Roman"/>
                <w:spacing w:val="-20"/>
              </w:rPr>
            </w:pPr>
            <w:r w:rsidRPr="00B44BF3">
              <w:rPr>
                <w:rFonts w:ascii="Times New Roman" w:hint="eastAsia"/>
                <w:spacing w:val="-20"/>
              </w:rPr>
              <w:t>未</w:t>
            </w:r>
            <w:proofErr w:type="gramStart"/>
            <w:r w:rsidRPr="00B44BF3">
              <w:rPr>
                <w:rFonts w:ascii="Times New Roman" w:hint="eastAsia"/>
                <w:spacing w:val="-20"/>
              </w:rPr>
              <w:t>結清數</w:t>
            </w:r>
            <w:proofErr w:type="gramEnd"/>
          </w:p>
        </w:tc>
      </w:tr>
      <w:tr w:rsidR="00701FE3" w:rsidRPr="00B44BF3" w14:paraId="45CEE746" w14:textId="77777777" w:rsidTr="00E7238F">
        <w:trPr>
          <w:cantSplit/>
          <w:trHeight w:val="1310"/>
          <w:jc w:val="center"/>
        </w:trPr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5940CDB" w14:textId="77777777" w:rsidR="00701FE3" w:rsidRPr="004D41F9" w:rsidRDefault="00701FE3" w:rsidP="00701FE3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  <w:b/>
                <w:bCs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0BBDF50B" w14:textId="77777777" w:rsidR="00701FE3" w:rsidRPr="004D41F9" w:rsidRDefault="00701FE3" w:rsidP="00701FE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b/>
                <w:bCs/>
                <w:spacing w:val="-2"/>
                <w:kern w:val="0"/>
                <w:sz w:val="20"/>
              </w:rPr>
            </w:pPr>
            <w:r w:rsidRPr="004D41F9">
              <w:rPr>
                <w:rFonts w:ascii="標楷體" w:eastAsia="標楷體" w:hAnsi="標楷體" w:cs="新細明體" w:hint="eastAsia"/>
                <w:b/>
                <w:bCs/>
                <w:spacing w:val="-2"/>
                <w:kern w:val="0"/>
                <w:sz w:val="20"/>
              </w:rPr>
              <w:t>合計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116E656A" w14:textId="47914859" w:rsidR="00701FE3" w:rsidRPr="00E7238F" w:rsidRDefault="00701FE3" w:rsidP="00701FE3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</w:pP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12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000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000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000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533552BF" w14:textId="6C9F13E8" w:rsidR="00701FE3" w:rsidRPr="00E7238F" w:rsidRDefault="00701FE3" w:rsidP="00701FE3">
            <w:pPr>
              <w:snapToGrid w:val="0"/>
              <w:ind w:rightChars="10" w:right="24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</w:rPr>
            </w:pP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1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 xml:space="preserve"> 000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000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000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3FB44EEA" w14:textId="7CEBA3E7" w:rsidR="00701FE3" w:rsidRPr="00E7238F" w:rsidRDefault="00701FE3" w:rsidP="00701FE3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</w:rPr>
            </w:pP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－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3444592" w14:textId="09071963" w:rsidR="00701FE3" w:rsidRPr="00E7238F" w:rsidRDefault="00701FE3" w:rsidP="00701FE3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</w:rPr>
            </w:pP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11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 xml:space="preserve"> 000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000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000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6D2DAE5B" w14:textId="308E64E2" w:rsidR="00701FE3" w:rsidRPr="00E7238F" w:rsidRDefault="00701FE3" w:rsidP="00701FE3">
            <w:pPr>
              <w:snapToGrid w:val="0"/>
              <w:ind w:rightChars="10" w:right="24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</w:rPr>
            </w:pP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1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 xml:space="preserve"> 000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000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000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C86BB5F" w14:textId="482A910E" w:rsidR="00701FE3" w:rsidRPr="00E7238F" w:rsidRDefault="00701FE3" w:rsidP="00701FE3">
            <w:pPr>
              <w:snapToGrid w:val="0"/>
              <w:jc w:val="right"/>
              <w:rPr>
                <w:rFonts w:ascii="新細明體" w:cs="新細明體"/>
                <w:b/>
                <w:bCs/>
                <w:spacing w:val="-4"/>
                <w:kern w:val="0"/>
                <w:sz w:val="20"/>
              </w:rPr>
            </w:pP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left w:w="6" w:type="dxa"/>
              <w:right w:w="17" w:type="dxa"/>
            </w:tcMar>
            <w:vAlign w:val="center"/>
          </w:tcPr>
          <w:p w14:paraId="27CEDBB1" w14:textId="6A6556E6" w:rsidR="00701FE3" w:rsidRPr="00E7238F" w:rsidRDefault="00701FE3" w:rsidP="00701FE3">
            <w:pPr>
              <w:widowControl/>
              <w:snapToGrid w:val="0"/>
              <w:jc w:val="right"/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</w:pP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11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 xml:space="preserve"> 000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000</w:t>
            </w:r>
            <w:r w:rsidRPr="00E7238F">
              <w:rPr>
                <w:rFonts w:ascii="新細明體" w:hAnsi="新細明體" w:cs="新細明體"/>
                <w:b/>
                <w:bCs/>
                <w:spacing w:val="-4"/>
                <w:kern w:val="0"/>
                <w:sz w:val="20"/>
              </w:rPr>
              <w:t>,</w:t>
            </w:r>
            <w:r w:rsidRPr="00E7238F">
              <w:rPr>
                <w:rFonts w:ascii="新細明體" w:hAnsi="新細明體" w:cs="新細明體" w:hint="eastAsia"/>
                <w:b/>
                <w:bCs/>
                <w:spacing w:val="-4"/>
                <w:kern w:val="0"/>
                <w:sz w:val="20"/>
              </w:rPr>
              <w:t>000</w:t>
            </w:r>
          </w:p>
        </w:tc>
      </w:tr>
      <w:tr w:rsidR="00701FE3" w:rsidRPr="00B44BF3" w14:paraId="3BC14CE4" w14:textId="77777777" w:rsidTr="00E7238F">
        <w:trPr>
          <w:cantSplit/>
          <w:trHeight w:val="1310"/>
          <w:jc w:val="center"/>
        </w:trPr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1BCAE5" w14:textId="1F379066" w:rsidR="00701FE3" w:rsidRPr="004D41F9" w:rsidRDefault="00701FE3" w:rsidP="00701FE3">
            <w:pPr>
              <w:pStyle w:val="1-1"/>
              <w:snapToGrid w:val="0"/>
              <w:spacing w:beforeLines="0" w:afterLines="0"/>
              <w:ind w:firstLine="24"/>
              <w:jc w:val="center"/>
              <w:rPr>
                <w:rFonts w:ascii="新細明體" w:eastAsia="新細明體" w:hAnsi="新細明體"/>
              </w:rPr>
            </w:pPr>
            <w:r>
              <w:rPr>
                <w:rFonts w:ascii="新細明體" w:eastAsia="新細明體" w:hAnsi="新細明體" w:hint="eastAsia"/>
              </w:rPr>
              <w:t>112</w:t>
            </w:r>
          </w:p>
        </w:tc>
        <w:tc>
          <w:tcPr>
            <w:tcW w:w="2381" w:type="dxa"/>
            <w:tcBorders>
              <w:bottom w:val="single" w:sz="4" w:space="0" w:color="auto"/>
              <w:right w:val="single" w:sz="4" w:space="0" w:color="auto"/>
            </w:tcBorders>
            <w:tcMar>
              <w:right w:w="17" w:type="dxa"/>
            </w:tcMar>
            <w:vAlign w:val="center"/>
          </w:tcPr>
          <w:p w14:paraId="7A439472" w14:textId="77777777" w:rsidR="00701FE3" w:rsidRPr="004D41F9" w:rsidRDefault="00701FE3" w:rsidP="00701FE3">
            <w:pPr>
              <w:widowControl/>
              <w:snapToGrid w:val="0"/>
              <w:jc w:val="distribute"/>
              <w:rPr>
                <w:rFonts w:ascii="標楷體" w:eastAsia="標楷體" w:hAnsi="標楷體" w:cs="新細明體"/>
                <w:spacing w:val="-2"/>
                <w:kern w:val="0"/>
                <w:sz w:val="20"/>
              </w:rPr>
            </w:pPr>
            <w:r w:rsidRPr="004D41F9">
              <w:rPr>
                <w:rFonts w:ascii="標楷體" w:eastAsia="標楷體" w:hAnsi="標楷體" w:cs="新細明體" w:hint="eastAsia"/>
                <w:spacing w:val="-2"/>
                <w:kern w:val="0"/>
                <w:sz w:val="20"/>
              </w:rPr>
              <w:t>債務之舉借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DA2D0C7" w14:textId="1C4C582A" w:rsidR="00701FE3" w:rsidRPr="004D41F9" w:rsidRDefault="00701FE3" w:rsidP="00701FE3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</w:rPr>
            </w:pPr>
            <w:r w:rsidRPr="004D41F9"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1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2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000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000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000</w:t>
            </w:r>
          </w:p>
        </w:tc>
        <w:tc>
          <w:tcPr>
            <w:tcW w:w="2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3A302368" w14:textId="74E3FAD0" w:rsidR="00701FE3" w:rsidRPr="004D41F9" w:rsidRDefault="00701FE3" w:rsidP="00701FE3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</w:rPr>
            </w:pPr>
            <w:r w:rsidRPr="004D41F9"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1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 xml:space="preserve"> 000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000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000</w:t>
            </w:r>
          </w:p>
        </w:tc>
        <w:tc>
          <w:tcPr>
            <w:tcW w:w="2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63CB20B3" w14:textId="77777777" w:rsidR="00701FE3" w:rsidRPr="004D41F9" w:rsidRDefault="00701FE3" w:rsidP="00701FE3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</w:rPr>
            </w:pPr>
            <w:r w:rsidRPr="004D41F9"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29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2B25DA8" w14:textId="05E3A212" w:rsidR="00701FE3" w:rsidRPr="004D41F9" w:rsidRDefault="00701FE3" w:rsidP="00701FE3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</w:rPr>
            </w:pPr>
            <w:r w:rsidRPr="004D41F9"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1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1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 xml:space="preserve"> 000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000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000</w:t>
            </w: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0FBF955B" w14:textId="41AF9F5E" w:rsidR="00701FE3" w:rsidRPr="004D41F9" w:rsidRDefault="00701FE3" w:rsidP="00701FE3">
            <w:pPr>
              <w:widowControl/>
              <w:snapToGrid w:val="0"/>
              <w:ind w:rightChars="10" w:right="24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</w:rPr>
            </w:pPr>
            <w:r w:rsidRPr="004D41F9"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1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 xml:space="preserve"> 000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000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000</w:t>
            </w:r>
          </w:p>
        </w:tc>
        <w:tc>
          <w:tcPr>
            <w:tcW w:w="23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43D174B1" w14:textId="77777777" w:rsidR="00701FE3" w:rsidRPr="004D41F9" w:rsidRDefault="00701FE3" w:rsidP="00701FE3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</w:rPr>
            </w:pPr>
            <w:r w:rsidRPr="004D41F9"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－</w:t>
            </w:r>
          </w:p>
        </w:tc>
        <w:tc>
          <w:tcPr>
            <w:tcW w:w="2115" w:type="dxa"/>
            <w:tcBorders>
              <w:left w:val="single" w:sz="4" w:space="0" w:color="auto"/>
              <w:bottom w:val="single" w:sz="4" w:space="0" w:color="auto"/>
            </w:tcBorders>
            <w:tcMar>
              <w:left w:w="6" w:type="dxa"/>
              <w:right w:w="17" w:type="dxa"/>
            </w:tcMar>
            <w:vAlign w:val="center"/>
          </w:tcPr>
          <w:p w14:paraId="5576705C" w14:textId="30D5E9FE" w:rsidR="00701FE3" w:rsidRPr="004D41F9" w:rsidRDefault="00701FE3" w:rsidP="00701FE3">
            <w:pPr>
              <w:widowControl/>
              <w:snapToGrid w:val="0"/>
              <w:jc w:val="right"/>
              <w:rPr>
                <w:rFonts w:ascii="新細明體" w:hAnsi="新細明體" w:cs="新細明體"/>
                <w:spacing w:val="-4"/>
                <w:kern w:val="0"/>
                <w:sz w:val="20"/>
              </w:rPr>
            </w:pPr>
            <w:r w:rsidRPr="004D41F9"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1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1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 xml:space="preserve"> 000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000</w:t>
            </w:r>
            <w:r w:rsidRPr="004D41F9">
              <w:rPr>
                <w:rFonts w:ascii="新細明體" w:hAnsi="新細明體" w:cs="新細明體"/>
                <w:spacing w:val="-4"/>
                <w:kern w:val="0"/>
                <w:sz w:val="20"/>
              </w:rPr>
              <w:t>,</w:t>
            </w:r>
            <w:r>
              <w:rPr>
                <w:rFonts w:ascii="新細明體" w:hAnsi="新細明體" w:cs="新細明體" w:hint="eastAsia"/>
                <w:spacing w:val="-4"/>
                <w:kern w:val="0"/>
                <w:sz w:val="20"/>
              </w:rPr>
              <w:t>000</w:t>
            </w:r>
          </w:p>
        </w:tc>
      </w:tr>
    </w:tbl>
    <w:p w14:paraId="39B121A6" w14:textId="77777777" w:rsidR="00BC2A3A" w:rsidRDefault="00BC2A3A" w:rsidP="00E7238F">
      <w:pPr>
        <w:pStyle w:val="2"/>
        <w:spacing w:line="240" w:lineRule="auto"/>
        <w:rPr>
          <w:rFonts w:eastAsia="標楷體"/>
          <w:sz w:val="22"/>
        </w:rPr>
      </w:pPr>
    </w:p>
    <w:p w14:paraId="412B3C36" w14:textId="77777777" w:rsidR="00F7716D" w:rsidRPr="00F7716D" w:rsidRDefault="00F7716D" w:rsidP="00F7716D"/>
    <w:p w14:paraId="66AFCF55" w14:textId="77777777" w:rsidR="00F7716D" w:rsidRPr="00F7716D" w:rsidRDefault="00F7716D" w:rsidP="00F7716D"/>
    <w:p w14:paraId="1D12E3D4" w14:textId="77777777" w:rsidR="00F7716D" w:rsidRPr="00F7716D" w:rsidRDefault="00F7716D" w:rsidP="00F7716D"/>
    <w:p w14:paraId="3803CC1F" w14:textId="77777777" w:rsidR="00F7716D" w:rsidRPr="00F7716D" w:rsidRDefault="00F7716D" w:rsidP="00F7716D"/>
    <w:p w14:paraId="022E308A" w14:textId="77777777" w:rsidR="00F7716D" w:rsidRPr="00F7716D" w:rsidRDefault="00F7716D" w:rsidP="00F7716D"/>
    <w:p w14:paraId="0BA5D09B" w14:textId="77777777" w:rsidR="00F7716D" w:rsidRPr="00F7716D" w:rsidRDefault="00F7716D" w:rsidP="00F7716D"/>
    <w:p w14:paraId="0E1D6310" w14:textId="77777777" w:rsidR="00F7716D" w:rsidRPr="00F7716D" w:rsidRDefault="00F7716D" w:rsidP="00F7716D"/>
    <w:p w14:paraId="528D6BE1" w14:textId="77777777" w:rsidR="00F7716D" w:rsidRPr="00F7716D" w:rsidRDefault="00F7716D" w:rsidP="00F7716D"/>
    <w:p w14:paraId="754210EA" w14:textId="77777777" w:rsidR="00F7716D" w:rsidRPr="00F7716D" w:rsidRDefault="00F7716D" w:rsidP="00F7716D"/>
    <w:p w14:paraId="62A8FE6B" w14:textId="77777777" w:rsidR="00F7716D" w:rsidRPr="00F7716D" w:rsidRDefault="00F7716D" w:rsidP="00F7716D"/>
    <w:p w14:paraId="7B450CD5" w14:textId="77777777" w:rsidR="00F7716D" w:rsidRPr="00F7716D" w:rsidRDefault="00F7716D" w:rsidP="00F7716D"/>
    <w:p w14:paraId="596C5346" w14:textId="77777777" w:rsidR="00F7716D" w:rsidRPr="00F7716D" w:rsidRDefault="00F7716D" w:rsidP="00F7716D"/>
    <w:p w14:paraId="0A171D78" w14:textId="77777777" w:rsidR="00F7716D" w:rsidRPr="00F7716D" w:rsidRDefault="00F7716D" w:rsidP="00F7716D"/>
    <w:p w14:paraId="2316F834" w14:textId="77777777" w:rsidR="00F7716D" w:rsidRPr="00F7716D" w:rsidRDefault="00F7716D" w:rsidP="00F7716D"/>
    <w:p w14:paraId="0A2A1A3E" w14:textId="77777777" w:rsidR="00F7716D" w:rsidRPr="00F7716D" w:rsidRDefault="00F7716D" w:rsidP="00F7716D"/>
    <w:p w14:paraId="2AC52FC5" w14:textId="77777777" w:rsidR="00F7716D" w:rsidRPr="00F7716D" w:rsidRDefault="00F7716D" w:rsidP="00F7716D"/>
    <w:p w14:paraId="7B62457F" w14:textId="77777777" w:rsidR="00F7716D" w:rsidRPr="00F7716D" w:rsidRDefault="00F7716D" w:rsidP="00F7716D"/>
    <w:p w14:paraId="1CF2285B" w14:textId="77777777" w:rsidR="00F7716D" w:rsidRPr="00F7716D" w:rsidRDefault="00F7716D" w:rsidP="00F7716D"/>
    <w:p w14:paraId="376A9092" w14:textId="77777777" w:rsidR="00F7716D" w:rsidRPr="00F7716D" w:rsidRDefault="00F7716D" w:rsidP="00F7716D"/>
    <w:p w14:paraId="3B49A398" w14:textId="77777777" w:rsidR="00F7716D" w:rsidRPr="00F7716D" w:rsidRDefault="00F7716D" w:rsidP="00F7716D"/>
    <w:p w14:paraId="487EA414" w14:textId="77777777" w:rsidR="00F7716D" w:rsidRPr="00F7716D" w:rsidRDefault="00F7716D" w:rsidP="00F7716D"/>
    <w:p w14:paraId="0F6363CE" w14:textId="77777777" w:rsidR="00F7716D" w:rsidRPr="00F7716D" w:rsidRDefault="00F7716D" w:rsidP="00F7716D"/>
    <w:p w14:paraId="4406303E" w14:textId="77777777" w:rsidR="00F7716D" w:rsidRPr="00F7716D" w:rsidRDefault="00F7716D" w:rsidP="00F7716D"/>
    <w:p w14:paraId="064DBF83" w14:textId="77777777" w:rsidR="00F7716D" w:rsidRDefault="00F7716D" w:rsidP="00F7716D">
      <w:pPr>
        <w:rPr>
          <w:rFonts w:asciiTheme="majorHAnsi" w:eastAsia="標楷體" w:hAnsiTheme="majorHAnsi" w:cstheme="majorBidi"/>
          <w:b/>
          <w:bCs/>
          <w:sz w:val="22"/>
          <w:szCs w:val="48"/>
        </w:rPr>
      </w:pPr>
    </w:p>
    <w:p w14:paraId="1CBF32BF" w14:textId="6E0A8CBF" w:rsidR="00F7716D" w:rsidRPr="00F7716D" w:rsidRDefault="00F7716D" w:rsidP="00F7716D">
      <w:pPr>
        <w:tabs>
          <w:tab w:val="left" w:pos="13630"/>
        </w:tabs>
      </w:pPr>
      <w:r>
        <w:tab/>
      </w:r>
    </w:p>
    <w:sectPr w:rsidR="00F7716D" w:rsidRPr="00F7716D" w:rsidSect="00E05B35">
      <w:headerReference w:type="first" r:id="rId8"/>
      <w:footerReference w:type="first" r:id="rId9"/>
      <w:pgSz w:w="23814" w:h="16840" w:orient="landscape" w:code="8"/>
      <w:pgMar w:top="567" w:right="1418" w:bottom="851" w:left="1418" w:header="851" w:footer="56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2330D" w14:textId="77777777" w:rsidR="001857EA" w:rsidRDefault="001857EA">
      <w:r>
        <w:separator/>
      </w:r>
    </w:p>
  </w:endnote>
  <w:endnote w:type="continuationSeparator" w:id="0">
    <w:p w14:paraId="49537427" w14:textId="77777777" w:rsidR="001857EA" w:rsidRDefault="0018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楷書體W5">
    <w:altName w:val="微軟正黑體"/>
    <w:charset w:val="88"/>
    <w:family w:val="script"/>
    <w:pitch w:val="fixed"/>
    <w:sig w:usb0="00000000" w:usb1="28091800" w:usb2="00000016" w:usb3="00000000" w:csb0="00100000" w:csb1="00000000"/>
  </w:font>
  <w:font w:name="華康儷中黑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16D3D" w14:textId="77C00F1E" w:rsidR="00F7716D" w:rsidRDefault="00F7716D" w:rsidP="00F7716D">
    <w:pPr>
      <w:tabs>
        <w:tab w:val="center" w:pos="4153"/>
        <w:tab w:val="right" w:pos="8306"/>
      </w:tabs>
      <w:snapToGrid w:val="0"/>
      <w:jc w:val="center"/>
    </w:pPr>
    <w:r w:rsidRPr="00F7716D">
      <w:rPr>
        <w:rFonts w:ascii="標楷體" w:eastAsia="標楷體" w:hAnsi="標楷體"/>
        <w:sz w:val="22"/>
      </w:rPr>
      <w:t>1</w:t>
    </w:r>
    <w:r>
      <w:rPr>
        <w:rFonts w:ascii="標楷體" w:eastAsia="標楷體" w:hAnsi="標楷體" w:hint="eastAsia"/>
        <w:sz w:val="22"/>
      </w:rPr>
      <w:t>5</w:t>
    </w:r>
    <w:r w:rsidRPr="00F7716D">
      <w:rPr>
        <w:rFonts w:ascii="標楷體" w:eastAsia="標楷體" w:hAnsi="標楷體"/>
        <w:sz w:val="22"/>
      </w:rPr>
      <w:t>-</w:t>
    </w:r>
    <w:r w:rsidRPr="00F7716D">
      <w:rPr>
        <w:rFonts w:ascii="標楷體" w:eastAsia="標楷體" w:hAnsi="標楷體"/>
        <w:sz w:val="22"/>
      </w:rPr>
      <w:fldChar w:fldCharType="begin"/>
    </w:r>
    <w:r w:rsidRPr="00F7716D">
      <w:rPr>
        <w:rFonts w:ascii="標楷體" w:eastAsia="標楷體" w:hAnsi="標楷體"/>
        <w:sz w:val="22"/>
      </w:rPr>
      <w:instrText>PAGE   \* MERGEFORMAT</w:instrText>
    </w:r>
    <w:r w:rsidRPr="00F7716D">
      <w:rPr>
        <w:rFonts w:ascii="標楷體" w:eastAsia="標楷體" w:hAnsi="標楷體"/>
        <w:sz w:val="22"/>
      </w:rPr>
      <w:fldChar w:fldCharType="separate"/>
    </w:r>
    <w:r w:rsidRPr="00F7716D">
      <w:rPr>
        <w:rFonts w:ascii="標楷體" w:eastAsia="標楷體" w:hAnsi="標楷體"/>
        <w:sz w:val="22"/>
      </w:rPr>
      <w:t>1</w:t>
    </w:r>
    <w:r w:rsidRPr="00F7716D">
      <w:rPr>
        <w:rFonts w:ascii="標楷體" w:eastAsia="標楷體" w:hAnsi="標楷體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48A21C" w14:textId="77777777" w:rsidR="001857EA" w:rsidRDefault="001857EA">
      <w:r>
        <w:separator/>
      </w:r>
    </w:p>
  </w:footnote>
  <w:footnote w:type="continuationSeparator" w:id="0">
    <w:p w14:paraId="3647C689" w14:textId="77777777" w:rsidR="001857EA" w:rsidRDefault="0018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EDA4C" w14:textId="77777777" w:rsidR="00AE45F2" w:rsidRPr="004249E5" w:rsidRDefault="00AE45F2" w:rsidP="004249E5">
    <w:pPr>
      <w:pStyle w:val="a3"/>
      <w:jc w:val="center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E71C4"/>
    <w:multiLevelType w:val="hybridMultilevel"/>
    <w:tmpl w:val="02FAAF2E"/>
    <w:lvl w:ilvl="0" w:tplc="296C8918">
      <w:start w:val="1"/>
      <w:numFmt w:val="taiwaneseCountingThousand"/>
      <w:lvlText w:val="%1、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1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590896645">
    <w:abstractNumId w:val="1"/>
  </w:num>
  <w:num w:numId="2" w16cid:durableId="1814104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7EA"/>
    <w:rsid w:val="0003262E"/>
    <w:rsid w:val="00064124"/>
    <w:rsid w:val="00074F9E"/>
    <w:rsid w:val="00084F28"/>
    <w:rsid w:val="00085C0D"/>
    <w:rsid w:val="000D5094"/>
    <w:rsid w:val="000E1D18"/>
    <w:rsid w:val="000E56C3"/>
    <w:rsid w:val="000F6A0E"/>
    <w:rsid w:val="00107DCC"/>
    <w:rsid w:val="00121ECF"/>
    <w:rsid w:val="0013159C"/>
    <w:rsid w:val="001421A8"/>
    <w:rsid w:val="00153BB4"/>
    <w:rsid w:val="001852ED"/>
    <w:rsid w:val="001857EA"/>
    <w:rsid w:val="00191CEF"/>
    <w:rsid w:val="001B5287"/>
    <w:rsid w:val="001D702D"/>
    <w:rsid w:val="001E5C26"/>
    <w:rsid w:val="002140B6"/>
    <w:rsid w:val="00220942"/>
    <w:rsid w:val="002240F4"/>
    <w:rsid w:val="00231FCB"/>
    <w:rsid w:val="002B5BFC"/>
    <w:rsid w:val="002C039C"/>
    <w:rsid w:val="002D3089"/>
    <w:rsid w:val="002D359C"/>
    <w:rsid w:val="002D5138"/>
    <w:rsid w:val="00307F81"/>
    <w:rsid w:val="00324E13"/>
    <w:rsid w:val="00340FE0"/>
    <w:rsid w:val="0035147E"/>
    <w:rsid w:val="0037063A"/>
    <w:rsid w:val="003829FE"/>
    <w:rsid w:val="00385607"/>
    <w:rsid w:val="003A1BC5"/>
    <w:rsid w:val="003F5FB9"/>
    <w:rsid w:val="00413998"/>
    <w:rsid w:val="00417B35"/>
    <w:rsid w:val="00422E58"/>
    <w:rsid w:val="0042320F"/>
    <w:rsid w:val="004249E5"/>
    <w:rsid w:val="00453B1B"/>
    <w:rsid w:val="00464552"/>
    <w:rsid w:val="00473C44"/>
    <w:rsid w:val="004D2950"/>
    <w:rsid w:val="005246FC"/>
    <w:rsid w:val="00563CF8"/>
    <w:rsid w:val="005A41A7"/>
    <w:rsid w:val="005D3491"/>
    <w:rsid w:val="00626E32"/>
    <w:rsid w:val="00633CA1"/>
    <w:rsid w:val="00635000"/>
    <w:rsid w:val="006522E1"/>
    <w:rsid w:val="00653DBF"/>
    <w:rsid w:val="00662042"/>
    <w:rsid w:val="00683920"/>
    <w:rsid w:val="006915A7"/>
    <w:rsid w:val="006917A0"/>
    <w:rsid w:val="00701FE3"/>
    <w:rsid w:val="007219FA"/>
    <w:rsid w:val="00721C67"/>
    <w:rsid w:val="0072766E"/>
    <w:rsid w:val="00730731"/>
    <w:rsid w:val="00741630"/>
    <w:rsid w:val="00794371"/>
    <w:rsid w:val="007A0A8C"/>
    <w:rsid w:val="007C3EA5"/>
    <w:rsid w:val="007F5A17"/>
    <w:rsid w:val="008205FD"/>
    <w:rsid w:val="008276C4"/>
    <w:rsid w:val="008A4744"/>
    <w:rsid w:val="008A72C0"/>
    <w:rsid w:val="008C51AD"/>
    <w:rsid w:val="0097490E"/>
    <w:rsid w:val="00984502"/>
    <w:rsid w:val="009926DE"/>
    <w:rsid w:val="009A22CD"/>
    <w:rsid w:val="009A6956"/>
    <w:rsid w:val="009C467C"/>
    <w:rsid w:val="009E3ACF"/>
    <w:rsid w:val="009F1294"/>
    <w:rsid w:val="00A26471"/>
    <w:rsid w:val="00A376CB"/>
    <w:rsid w:val="00A509CC"/>
    <w:rsid w:val="00A8013A"/>
    <w:rsid w:val="00A905CA"/>
    <w:rsid w:val="00AA1C0A"/>
    <w:rsid w:val="00AC309C"/>
    <w:rsid w:val="00AE45F2"/>
    <w:rsid w:val="00AE487A"/>
    <w:rsid w:val="00AF0673"/>
    <w:rsid w:val="00B52B2A"/>
    <w:rsid w:val="00B73A02"/>
    <w:rsid w:val="00B832C4"/>
    <w:rsid w:val="00B83D67"/>
    <w:rsid w:val="00BA49FC"/>
    <w:rsid w:val="00BB1D02"/>
    <w:rsid w:val="00BC2A3A"/>
    <w:rsid w:val="00BC4823"/>
    <w:rsid w:val="00BE49FE"/>
    <w:rsid w:val="00C24D4A"/>
    <w:rsid w:val="00C43DCC"/>
    <w:rsid w:val="00C45343"/>
    <w:rsid w:val="00C46245"/>
    <w:rsid w:val="00C557B3"/>
    <w:rsid w:val="00C61413"/>
    <w:rsid w:val="00C74020"/>
    <w:rsid w:val="00C91CF3"/>
    <w:rsid w:val="00CC6EC0"/>
    <w:rsid w:val="00CF5BB4"/>
    <w:rsid w:val="00D2228F"/>
    <w:rsid w:val="00D84EE4"/>
    <w:rsid w:val="00D8552B"/>
    <w:rsid w:val="00D90EB8"/>
    <w:rsid w:val="00D97E55"/>
    <w:rsid w:val="00DE0C32"/>
    <w:rsid w:val="00E059B8"/>
    <w:rsid w:val="00E05B35"/>
    <w:rsid w:val="00E26150"/>
    <w:rsid w:val="00E55897"/>
    <w:rsid w:val="00E560B9"/>
    <w:rsid w:val="00E65D60"/>
    <w:rsid w:val="00E7238F"/>
    <w:rsid w:val="00E85117"/>
    <w:rsid w:val="00EA2FE8"/>
    <w:rsid w:val="00EB422B"/>
    <w:rsid w:val="00ED1FA7"/>
    <w:rsid w:val="00F161AF"/>
    <w:rsid w:val="00F3443D"/>
    <w:rsid w:val="00F56EFC"/>
    <w:rsid w:val="00F7716D"/>
    <w:rsid w:val="00F82F87"/>
    <w:rsid w:val="00FA6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  <w14:docId w14:val="15C7D4A4"/>
  <w15:chartTrackingRefBased/>
  <w15:docId w15:val="{AAC059E3-3826-4129-9851-90E7F503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6915A7"/>
    <w:pPr>
      <w:keepNext/>
      <w:jc w:val="distribute"/>
      <w:outlineLvl w:val="0"/>
    </w:pPr>
    <w:rPr>
      <w:rFonts w:ascii="標楷體" w:eastAsia="標楷體"/>
      <w:b/>
      <w:bCs/>
      <w:sz w:val="18"/>
    </w:rPr>
  </w:style>
  <w:style w:type="paragraph" w:styleId="2">
    <w:name w:val="heading 2"/>
    <w:basedOn w:val="a"/>
    <w:next w:val="a"/>
    <w:link w:val="20"/>
    <w:unhideWhenUsed/>
    <w:qFormat/>
    <w:rsid w:val="00AE45F2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qFormat/>
    <w:rsid w:val="00E560B9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link w:val="40"/>
    <w:qFormat/>
    <w:rsid w:val="00E560B9"/>
    <w:pPr>
      <w:overflowPunct w:val="0"/>
      <w:spacing w:beforeLines="20" w:before="20" w:afterLines="20" w:after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10">
    <w:name w:val="標題 1 字元"/>
    <w:basedOn w:val="a0"/>
    <w:link w:val="1"/>
    <w:rsid w:val="006915A7"/>
    <w:rPr>
      <w:rFonts w:ascii="標楷體" w:eastAsia="標楷體"/>
      <w:b/>
      <w:bCs/>
      <w:kern w:val="2"/>
      <w:sz w:val="18"/>
    </w:rPr>
  </w:style>
  <w:style w:type="paragraph" w:customStyle="1" w:styleId="a7">
    <w:name w:val="單元"/>
    <w:basedOn w:val="a"/>
    <w:rsid w:val="006915A7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8">
    <w:name w:val="註"/>
    <w:basedOn w:val="a"/>
    <w:rsid w:val="006915A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a9">
    <w:name w:val="表頭"/>
    <w:basedOn w:val="a"/>
    <w:rsid w:val="006915A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aa">
    <w:name w:val="標題壹、"/>
    <w:basedOn w:val="a"/>
    <w:link w:val="ab"/>
    <w:rsid w:val="006915A7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b">
    <w:name w:val="標題壹、 字元"/>
    <w:link w:val="aa"/>
    <w:rsid w:val="006915A7"/>
    <w:rPr>
      <w:rFonts w:eastAsia="標楷體" w:cs="新細明體"/>
      <w:b/>
      <w:bCs/>
      <w:kern w:val="2"/>
      <w:sz w:val="36"/>
      <w:szCs w:val="36"/>
    </w:rPr>
  </w:style>
  <w:style w:type="paragraph" w:customStyle="1" w:styleId="1-1">
    <w:name w:val="欄1-1"/>
    <w:basedOn w:val="a"/>
    <w:rsid w:val="006915A7"/>
    <w:pPr>
      <w:spacing w:beforeLines="20" w:afterLines="20"/>
      <w:jc w:val="distribute"/>
    </w:pPr>
    <w:rPr>
      <w:rFonts w:eastAsia="華康儷中黑"/>
      <w:sz w:val="20"/>
    </w:rPr>
  </w:style>
  <w:style w:type="paragraph" w:customStyle="1" w:styleId="ac">
    <w:name w:val="跨頁標頭"/>
    <w:basedOn w:val="a"/>
    <w:rsid w:val="006915A7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character" w:customStyle="1" w:styleId="a4">
    <w:name w:val="頁首 字元"/>
    <w:basedOn w:val="a0"/>
    <w:link w:val="a3"/>
    <w:uiPriority w:val="99"/>
    <w:rsid w:val="006915A7"/>
    <w:rPr>
      <w:kern w:val="2"/>
    </w:rPr>
  </w:style>
  <w:style w:type="character" w:customStyle="1" w:styleId="20">
    <w:name w:val="標題 2 字元"/>
    <w:basedOn w:val="a0"/>
    <w:link w:val="2"/>
    <w:rsid w:val="00AE45F2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customStyle="1" w:styleId="30">
    <w:name w:val="標題 3 字元"/>
    <w:basedOn w:val="a0"/>
    <w:link w:val="3"/>
    <w:rsid w:val="00E560B9"/>
    <w:rPr>
      <w:rFonts w:ascii="Arial" w:hAnsi="Arial"/>
      <w:b/>
      <w:bCs/>
      <w:kern w:val="2"/>
      <w:sz w:val="36"/>
      <w:szCs w:val="36"/>
    </w:rPr>
  </w:style>
  <w:style w:type="character" w:customStyle="1" w:styleId="40">
    <w:name w:val="標題 4 字元"/>
    <w:basedOn w:val="a0"/>
    <w:link w:val="4"/>
    <w:rsid w:val="00E560B9"/>
    <w:rPr>
      <w:rFonts w:ascii="標楷體" w:eastAsia="標楷體" w:hAnsi="Arial"/>
      <w:b/>
      <w:kern w:val="2"/>
      <w:sz w:val="28"/>
      <w:szCs w:val="36"/>
    </w:rPr>
  </w:style>
  <w:style w:type="character" w:customStyle="1" w:styleId="a6">
    <w:name w:val="頁尾 字元"/>
    <w:link w:val="a5"/>
    <w:uiPriority w:val="99"/>
    <w:rsid w:val="00E560B9"/>
    <w:rPr>
      <w:kern w:val="2"/>
    </w:rPr>
  </w:style>
  <w:style w:type="paragraph" w:customStyle="1" w:styleId="ad">
    <w:name w:val="標題一、"/>
    <w:basedOn w:val="a"/>
    <w:rsid w:val="00E560B9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eastAsia="標楷體" w:cs="新細明體"/>
      <w:b/>
      <w:bCs/>
      <w:sz w:val="32"/>
      <w:szCs w:val="32"/>
    </w:rPr>
  </w:style>
  <w:style w:type="paragraph" w:customStyle="1" w:styleId="31">
    <w:name w:val="表格欄3數字"/>
    <w:basedOn w:val="a"/>
    <w:rsid w:val="00E560B9"/>
    <w:pPr>
      <w:jc w:val="right"/>
    </w:pPr>
    <w:rPr>
      <w:rFonts w:ascii="細明體" w:eastAsia="細明體" w:hAnsi="Arial"/>
      <w:bCs/>
      <w:w w:val="90"/>
      <w:sz w:val="18"/>
    </w:rPr>
  </w:style>
  <w:style w:type="paragraph" w:customStyle="1" w:styleId="22">
    <w:name w:val="二、2行宋體退2"/>
    <w:basedOn w:val="a"/>
    <w:rsid w:val="00E560B9"/>
    <w:pPr>
      <w:ind w:leftChars="150" w:left="150" w:rightChars="10" w:right="10"/>
      <w:jc w:val="distribute"/>
    </w:pPr>
    <w:rPr>
      <w:rFonts w:eastAsia="標楷體" w:cs="新細明體"/>
      <w:spacing w:val="-8"/>
      <w:sz w:val="18"/>
      <w:szCs w:val="18"/>
    </w:rPr>
  </w:style>
  <w:style w:type="paragraph" w:styleId="ae">
    <w:name w:val="List Paragraph"/>
    <w:basedOn w:val="a"/>
    <w:uiPriority w:val="34"/>
    <w:qFormat/>
    <w:rsid w:val="00E560B9"/>
    <w:pPr>
      <w:ind w:leftChars="200" w:left="480"/>
    </w:pPr>
  </w:style>
  <w:style w:type="paragraph" w:customStyle="1" w:styleId="11">
    <w:name w:val="表說1."/>
    <w:basedOn w:val="a"/>
    <w:rsid w:val="00E560B9"/>
    <w:pPr>
      <w:spacing w:line="400" w:lineRule="exact"/>
      <w:jc w:val="both"/>
    </w:pPr>
    <w:rPr>
      <w:rFonts w:ascii="標楷體" w:eastAsia="標楷體" w:cs="新細明體"/>
      <w:szCs w:val="24"/>
    </w:rPr>
  </w:style>
  <w:style w:type="paragraph" w:customStyle="1" w:styleId="41">
    <w:name w:val="欄4（原因分析）"/>
    <w:basedOn w:val="a"/>
    <w:rsid w:val="00E560B9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21">
    <w:name w:val="二、2行宋體退1"/>
    <w:basedOn w:val="a"/>
    <w:rsid w:val="00E560B9"/>
    <w:pPr>
      <w:ind w:leftChars="80" w:left="192" w:rightChars="10" w:right="10"/>
      <w:jc w:val="both"/>
    </w:pPr>
    <w:rPr>
      <w:rFonts w:eastAsia="標楷體" w:cs="新細明體"/>
      <w:spacing w:val="-8"/>
      <w:sz w:val="18"/>
      <w:szCs w:val="18"/>
    </w:rPr>
  </w:style>
  <w:style w:type="character" w:customStyle="1" w:styleId="12">
    <w:name w:val="頁首 字元1"/>
    <w:aliases w:val="頁首 字元 字元"/>
    <w:rsid w:val="00E560B9"/>
    <w:rPr>
      <w:rFonts w:eastAsia="新細明體"/>
      <w:kern w:val="2"/>
      <w:lang w:val="en-US" w:eastAsia="zh-TW" w:bidi="ar-SA"/>
    </w:rPr>
  </w:style>
  <w:style w:type="paragraph" w:styleId="af">
    <w:name w:val="Body Text"/>
    <w:aliases w:val="本文 字元 字元 字元 字元 字元 字元 字元,本文 字元 字元 字元 字元 字元 字元"/>
    <w:basedOn w:val="a"/>
    <w:link w:val="af0"/>
    <w:rsid w:val="00E560B9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af0">
    <w:name w:val="本文 字元"/>
    <w:aliases w:val="本文 字元 字元 字元 字元 字元 字元 字元 字元,本文 字元 字元 字元 字元 字元 字元 字元1"/>
    <w:basedOn w:val="a0"/>
    <w:link w:val="af"/>
    <w:rsid w:val="00E560B9"/>
    <w:rPr>
      <w:rFonts w:ascii="標楷體" w:eastAsia="標楷體"/>
      <w:kern w:val="2"/>
      <w:sz w:val="32"/>
    </w:rPr>
  </w:style>
  <w:style w:type="character" w:styleId="af1">
    <w:name w:val="page number"/>
    <w:basedOn w:val="a0"/>
    <w:rsid w:val="00E560B9"/>
  </w:style>
  <w:style w:type="paragraph" w:styleId="af2">
    <w:name w:val="Date"/>
    <w:aliases w:val="年度"/>
    <w:basedOn w:val="a"/>
    <w:next w:val="a"/>
    <w:link w:val="af3"/>
    <w:rsid w:val="00E560B9"/>
    <w:pPr>
      <w:ind w:leftChars="10" w:left="10" w:rightChars="10" w:right="10"/>
      <w:jc w:val="center"/>
    </w:pPr>
    <w:rPr>
      <w:rFonts w:ascii="細明體" w:eastAsia="細明體"/>
      <w:w w:val="90"/>
      <w:kern w:val="0"/>
      <w:sz w:val="18"/>
      <w:szCs w:val="18"/>
    </w:rPr>
  </w:style>
  <w:style w:type="character" w:customStyle="1" w:styleId="af3">
    <w:name w:val="日期 字元"/>
    <w:aliases w:val="年度 字元"/>
    <w:basedOn w:val="a0"/>
    <w:link w:val="af2"/>
    <w:rsid w:val="00E560B9"/>
    <w:rPr>
      <w:rFonts w:ascii="細明體" w:eastAsia="細明體"/>
      <w:w w:val="90"/>
      <w:sz w:val="18"/>
      <w:szCs w:val="18"/>
    </w:rPr>
  </w:style>
  <w:style w:type="paragraph" w:customStyle="1" w:styleId="af4">
    <w:name w:val="標題（一）"/>
    <w:basedOn w:val="a"/>
    <w:rsid w:val="00E560B9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1-">
    <w:name w:val="表格欄1-數字主管"/>
    <w:basedOn w:val="a"/>
    <w:rsid w:val="00E560B9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3">
    <w:name w:val="標題1."/>
    <w:basedOn w:val="a"/>
    <w:rsid w:val="00E560B9"/>
    <w:pPr>
      <w:spacing w:line="400" w:lineRule="exact"/>
      <w:ind w:firstLineChars="450" w:firstLine="450"/>
      <w:jc w:val="both"/>
    </w:pPr>
    <w:rPr>
      <w:rFonts w:ascii="標楷體" w:eastAsia="標楷體" w:cs="新細明體"/>
      <w:bCs/>
      <w:szCs w:val="24"/>
    </w:rPr>
  </w:style>
  <w:style w:type="paragraph" w:customStyle="1" w:styleId="14">
    <w:name w:val="標題(1)"/>
    <w:basedOn w:val="13"/>
    <w:rsid w:val="00E560B9"/>
    <w:pPr>
      <w:ind w:firstLineChars="550" w:firstLine="550"/>
    </w:pPr>
  </w:style>
  <w:style w:type="paragraph" w:customStyle="1" w:styleId="af5">
    <w:name w:val="乙篇主文"/>
    <w:basedOn w:val="a"/>
    <w:link w:val="af6"/>
    <w:rsid w:val="00E560B9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6">
    <w:name w:val="乙篇主文 字元"/>
    <w:link w:val="af5"/>
    <w:rsid w:val="00E560B9"/>
    <w:rPr>
      <w:rFonts w:ascii="標楷體" w:eastAsia="標楷體"/>
      <w:kern w:val="2"/>
      <w:sz w:val="24"/>
      <w:szCs w:val="24"/>
    </w:rPr>
  </w:style>
  <w:style w:type="paragraph" w:customStyle="1" w:styleId="af7">
    <w:name w:val="單元 字元"/>
    <w:basedOn w:val="a"/>
    <w:link w:val="af8"/>
    <w:rsid w:val="00E560B9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character" w:customStyle="1" w:styleId="af8">
    <w:name w:val="單元 字元 字元"/>
    <w:link w:val="af7"/>
    <w:rsid w:val="00E560B9"/>
    <w:rPr>
      <w:rFonts w:ascii="標楷體" w:eastAsia="標楷體" w:hAnsi="Arial Narrow"/>
      <w:w w:val="95"/>
      <w:kern w:val="2"/>
    </w:rPr>
  </w:style>
  <w:style w:type="paragraph" w:customStyle="1" w:styleId="23">
    <w:name w:val="表格欄2數字"/>
    <w:basedOn w:val="1-"/>
    <w:rsid w:val="00E560B9"/>
  </w:style>
  <w:style w:type="paragraph" w:customStyle="1" w:styleId="af9">
    <w:name w:val="甲篇內文"/>
    <w:basedOn w:val="af5"/>
    <w:link w:val="afa"/>
    <w:rsid w:val="00E560B9"/>
    <w:pPr>
      <w:spacing w:line="460" w:lineRule="exact"/>
    </w:pPr>
    <w:rPr>
      <w:sz w:val="28"/>
      <w:szCs w:val="28"/>
    </w:rPr>
  </w:style>
  <w:style w:type="character" w:customStyle="1" w:styleId="afa">
    <w:name w:val="甲篇內文 字元"/>
    <w:link w:val="af9"/>
    <w:rsid w:val="00E560B9"/>
    <w:rPr>
      <w:rFonts w:ascii="標楷體" w:eastAsia="標楷體"/>
      <w:kern w:val="2"/>
      <w:sz w:val="28"/>
      <w:szCs w:val="28"/>
    </w:rPr>
  </w:style>
  <w:style w:type="paragraph" w:customStyle="1" w:styleId="1-10">
    <w:name w:val="表格欄1-1主管"/>
    <w:basedOn w:val="a"/>
    <w:rsid w:val="00E56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E56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character" w:customStyle="1" w:styleId="1-20">
    <w:name w:val="表格欄1-2 字元"/>
    <w:link w:val="1-2"/>
    <w:rsid w:val="00E560B9"/>
    <w:rPr>
      <w:rFonts w:eastAsia="標楷體" w:cs="新細明體"/>
      <w:b/>
      <w:kern w:val="2"/>
      <w:szCs w:val="18"/>
    </w:rPr>
  </w:style>
  <w:style w:type="paragraph" w:customStyle="1" w:styleId="1-31">
    <w:name w:val="表格欄1-3退1"/>
    <w:basedOn w:val="a"/>
    <w:rsid w:val="00E560B9"/>
    <w:pPr>
      <w:ind w:rightChars="10" w:right="10"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23">
    <w:name w:val="內文123"/>
    <w:rsid w:val="00E560B9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b">
    <w:name w:val="小計"/>
    <w:basedOn w:val="1-2"/>
    <w:rsid w:val="00E560B9"/>
    <w:pPr>
      <w:ind w:leftChars="250" w:left="250" w:rightChars="100" w:right="100" w:firstLineChars="0" w:firstLine="0"/>
    </w:pPr>
    <w:rPr>
      <w:sz w:val="18"/>
    </w:rPr>
  </w:style>
  <w:style w:type="paragraph" w:customStyle="1" w:styleId="15">
    <w:name w:val="標題1.加粗"/>
    <w:basedOn w:val="13"/>
    <w:rsid w:val="00E560B9"/>
    <w:pPr>
      <w:ind w:firstLine="1080"/>
    </w:pPr>
    <w:rPr>
      <w:b/>
      <w:sz w:val="28"/>
      <w:szCs w:val="28"/>
    </w:rPr>
  </w:style>
  <w:style w:type="paragraph" w:customStyle="1" w:styleId="-">
    <w:name w:val="欄-項目符號"/>
    <w:basedOn w:val="a3"/>
    <w:rsid w:val="00E560B9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c">
    <w:name w:val="甲乙丙"/>
    <w:basedOn w:val="a"/>
    <w:rsid w:val="00E560B9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fd">
    <w:name w:val="壹貳參"/>
    <w:basedOn w:val="afc"/>
    <w:rsid w:val="00E560B9"/>
    <w:pPr>
      <w:spacing w:after="240"/>
      <w:ind w:left="624"/>
      <w:jc w:val="left"/>
    </w:pPr>
    <w:rPr>
      <w:sz w:val="36"/>
    </w:rPr>
  </w:style>
  <w:style w:type="paragraph" w:customStyle="1" w:styleId="afe">
    <w:name w:val="一二三"/>
    <w:basedOn w:val="afd"/>
    <w:rsid w:val="00E560B9"/>
    <w:pPr>
      <w:spacing w:after="120"/>
      <w:ind w:left="0"/>
    </w:pPr>
    <w:rPr>
      <w:b w:val="0"/>
      <w:sz w:val="32"/>
    </w:rPr>
  </w:style>
  <w:style w:type="paragraph" w:customStyle="1" w:styleId="aff">
    <w:name w:val="括號一二三"/>
    <w:basedOn w:val="afe"/>
    <w:rsid w:val="00E560B9"/>
    <w:pPr>
      <w:spacing w:after="0"/>
      <w:ind w:firstLine="624"/>
      <w:jc w:val="both"/>
    </w:pPr>
    <w:rPr>
      <w:b/>
      <w:sz w:val="28"/>
    </w:rPr>
  </w:style>
  <w:style w:type="paragraph" w:customStyle="1" w:styleId="1230">
    <w:name w:val="123"/>
    <w:basedOn w:val="aff"/>
    <w:rsid w:val="00E560B9"/>
    <w:pPr>
      <w:ind w:firstLine="425"/>
    </w:pPr>
    <w:rPr>
      <w:b w:val="0"/>
      <w:sz w:val="24"/>
    </w:rPr>
  </w:style>
  <w:style w:type="paragraph" w:customStyle="1" w:styleId="1231">
    <w:name w:val="括號123"/>
    <w:basedOn w:val="1230"/>
    <w:rsid w:val="00E560B9"/>
    <w:pPr>
      <w:ind w:firstLine="624"/>
    </w:pPr>
  </w:style>
  <w:style w:type="paragraph" w:customStyle="1" w:styleId="1232">
    <w:name w:val="圓圈123"/>
    <w:basedOn w:val="1231"/>
    <w:rsid w:val="00E560B9"/>
    <w:pPr>
      <w:ind w:firstLine="1008"/>
    </w:pPr>
  </w:style>
  <w:style w:type="paragraph" w:customStyle="1" w:styleId="aff0">
    <w:name w:val="標題甲、"/>
    <w:basedOn w:val="a"/>
    <w:rsid w:val="00E560B9"/>
    <w:pPr>
      <w:spacing w:beforeLines="50" w:before="50"/>
      <w:jc w:val="center"/>
    </w:pPr>
    <w:rPr>
      <w:rFonts w:eastAsia="標楷體" w:cs="新細明體"/>
      <w:b/>
      <w:bCs/>
      <w:sz w:val="40"/>
    </w:rPr>
  </w:style>
  <w:style w:type="paragraph" w:customStyle="1" w:styleId="1-32">
    <w:name w:val="表格欄1-3退2"/>
    <w:basedOn w:val="1-31"/>
    <w:rsid w:val="00E560B9"/>
    <w:pPr>
      <w:ind w:firstLineChars="200" w:firstLine="200"/>
    </w:pPr>
  </w:style>
  <w:style w:type="paragraph" w:styleId="aff1">
    <w:name w:val="Balloon Text"/>
    <w:basedOn w:val="a"/>
    <w:link w:val="aff2"/>
    <w:semiHidden/>
    <w:rsid w:val="00E560B9"/>
    <w:rPr>
      <w:rFonts w:ascii="Arial" w:hAnsi="Arial"/>
      <w:sz w:val="18"/>
      <w:szCs w:val="18"/>
    </w:rPr>
  </w:style>
  <w:style w:type="character" w:customStyle="1" w:styleId="aff2">
    <w:name w:val="註解方塊文字 字元"/>
    <w:basedOn w:val="a0"/>
    <w:link w:val="aff1"/>
    <w:semiHidden/>
    <w:rsid w:val="00E560B9"/>
    <w:rPr>
      <w:rFonts w:ascii="Arial" w:hAnsi="Arial"/>
      <w:kern w:val="2"/>
      <w:sz w:val="18"/>
      <w:szCs w:val="18"/>
    </w:rPr>
  </w:style>
  <w:style w:type="paragraph" w:customStyle="1" w:styleId="210">
    <w:name w:val="一、2行黑體退1"/>
    <w:basedOn w:val="1-2"/>
    <w:rsid w:val="00E560B9"/>
    <w:pPr>
      <w:ind w:leftChars="80" w:left="80" w:firstLineChars="0" w:firstLine="0"/>
      <w:jc w:val="both"/>
    </w:pPr>
    <w:rPr>
      <w:spacing w:val="-4"/>
      <w:szCs w:val="20"/>
    </w:rPr>
  </w:style>
  <w:style w:type="paragraph" w:customStyle="1" w:styleId="211">
    <w:name w:val="一、2行宋體退1"/>
    <w:basedOn w:val="1-32"/>
    <w:rsid w:val="00E560B9"/>
    <w:pPr>
      <w:ind w:leftChars="80" w:left="192" w:firstLineChars="0" w:firstLine="0"/>
      <w:jc w:val="both"/>
    </w:pPr>
    <w:rPr>
      <w:spacing w:val="-2"/>
    </w:rPr>
  </w:style>
  <w:style w:type="paragraph" w:customStyle="1" w:styleId="220">
    <w:name w:val="一、2行宋體退2"/>
    <w:basedOn w:val="1-32"/>
    <w:rsid w:val="00E560B9"/>
    <w:pPr>
      <w:ind w:leftChars="170" w:left="408" w:firstLineChars="0" w:firstLine="0"/>
      <w:jc w:val="both"/>
    </w:pPr>
    <w:rPr>
      <w:spacing w:val="-6"/>
    </w:rPr>
  </w:style>
  <w:style w:type="paragraph" w:customStyle="1" w:styleId="212">
    <w:name w:val="二、2行黑體退1"/>
    <w:basedOn w:val="210"/>
    <w:rsid w:val="00E560B9"/>
    <w:pPr>
      <w:jc w:val="distribute"/>
    </w:pPr>
  </w:style>
  <w:style w:type="paragraph" w:customStyle="1" w:styleId="24">
    <w:name w:val="二、2行主管黑體"/>
    <w:basedOn w:val="1-10"/>
    <w:rsid w:val="00E560B9"/>
    <w:rPr>
      <w:spacing w:val="-6"/>
    </w:rPr>
  </w:style>
  <w:style w:type="paragraph" w:styleId="aff3">
    <w:name w:val="Plain Text"/>
    <w:basedOn w:val="a"/>
    <w:link w:val="aff4"/>
    <w:rsid w:val="00E560B9"/>
    <w:pPr>
      <w:suppressAutoHyphens/>
      <w:autoSpaceDN w:val="0"/>
      <w:textAlignment w:val="baseline"/>
    </w:pPr>
    <w:rPr>
      <w:rFonts w:ascii="細明體" w:eastAsia="細明體" w:hAnsi="細明體"/>
      <w:kern w:val="3"/>
    </w:rPr>
  </w:style>
  <w:style w:type="character" w:customStyle="1" w:styleId="aff4">
    <w:name w:val="純文字 字元"/>
    <w:basedOn w:val="a0"/>
    <w:link w:val="aff3"/>
    <w:rsid w:val="00E560B9"/>
    <w:rPr>
      <w:rFonts w:ascii="細明體" w:eastAsia="細明體" w:hAnsi="細明體"/>
      <w:kern w:val="3"/>
      <w:sz w:val="24"/>
    </w:rPr>
  </w:style>
  <w:style w:type="numbering" w:customStyle="1" w:styleId="16">
    <w:name w:val="無清單1"/>
    <w:next w:val="a2"/>
    <w:uiPriority w:val="99"/>
    <w:semiHidden/>
    <w:unhideWhenUsed/>
    <w:rsid w:val="00E560B9"/>
  </w:style>
  <w:style w:type="table" w:styleId="aff5">
    <w:name w:val="Table Grid"/>
    <w:basedOn w:val="a1"/>
    <w:rsid w:val="00E560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57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4O3TY4izZf0L2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F5947F-B3E2-434D-A387-2E7B02411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q4O3TY4izZf0L2歲出決算修正數明細表.dot</Template>
  <TotalTime>9</TotalTime>
  <Pages>1</Pages>
  <Words>117</Words>
  <Characters>199</Characters>
  <Application>Microsoft Office Word</Application>
  <DocSecurity>0</DocSecurity>
  <Lines>1</Lines>
  <Paragraphs>1</Paragraphs>
  <ScaleCrop>false</ScaleCrop>
  <Company>N.A.O.</Company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邱筠惠</dc:creator>
  <cp:keywords/>
  <cp:lastModifiedBy>張靖芬</cp:lastModifiedBy>
  <cp:revision>4</cp:revision>
  <cp:lastPrinted>2025-06-12T06:38:00Z</cp:lastPrinted>
  <dcterms:created xsi:type="dcterms:W3CDTF">2025-06-12T06:45:00Z</dcterms:created>
  <dcterms:modified xsi:type="dcterms:W3CDTF">2025-06-25T07:11:00Z</dcterms:modified>
</cp:coreProperties>
</file>