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5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61"/>
        <w:gridCol w:w="1937"/>
        <w:gridCol w:w="1560"/>
        <w:gridCol w:w="1460"/>
        <w:gridCol w:w="1191"/>
        <w:gridCol w:w="269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1"/>
      </w:tblGrid>
      <w:tr w:rsidR="00D867AC" w14:paraId="60861D28" w14:textId="77777777" w:rsidTr="00BC1294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7C2A3792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2E095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88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C0C5" w14:textId="77777777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77CF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7E9D8D88" w14:textId="77777777" w:rsidTr="00BC1294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right w:val="nil"/>
            </w:tcBorders>
          </w:tcPr>
          <w:p w14:paraId="14196E56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EAA94D0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80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11BB28C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7038451A" w14:textId="77777777" w:rsidTr="004D10F1">
        <w:trPr>
          <w:gridAfter w:val="1"/>
          <w:wAfter w:w="11" w:type="dxa"/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7D4B9117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570A14C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38CB9552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752C36C3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3C3DDE16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2C7DC696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0BF117DB" w14:textId="77777777" w:rsidTr="004D10F1">
        <w:trPr>
          <w:gridAfter w:val="1"/>
          <w:wAfter w:w="11" w:type="dxa"/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39BFE3C4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1191B0A5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D3266A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319833A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3701C57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A002FA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4301A7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54732A8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1346AB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2EDF1B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6D5F35D9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8A1B86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F2BF08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3B846C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F8066B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73BD8804" w14:textId="77777777" w:rsidTr="004D10F1">
        <w:trPr>
          <w:gridAfter w:val="1"/>
          <w:wAfter w:w="11" w:type="dxa"/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3B2CE7D4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44C67D7E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DC91D9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78038D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0D12536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31727A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A5A290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FE5FF0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575ED5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81ED9D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2976ED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683D2E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A3E7C2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A2D994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25EA3C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0703D7F1" w14:textId="77777777" w:rsidTr="004D10F1">
        <w:trPr>
          <w:gridAfter w:val="1"/>
          <w:wAfter w:w="11" w:type="dxa"/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4917FE49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388301AC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4E4047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A8B3E8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1AEB05A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544C97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AF2708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1D342F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0BC841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B249DC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6C5CE5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887F9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892D9D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4BB997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BFB694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A77CF6" w:rsidRPr="0032221B" w14:paraId="0508369B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97FDCAB" w14:textId="77777777" w:rsidR="00A77CF6" w:rsidRPr="0032221B" w:rsidRDefault="00A77CF6" w:rsidP="002F600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94154B9" w14:textId="77777777" w:rsidR="00A77CF6" w:rsidRPr="00755084" w:rsidRDefault="00A77CF6" w:rsidP="002F600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5508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5C3DC8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12,049,399,831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B162C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956,047,016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74E5AC4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7,599,568,713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FD07AA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1BE544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3,493,784,102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3739BF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AF1845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42FEA3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2F7887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2F8731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956,047,016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624CD3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7,599,568,713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2A1552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809605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3,493,784,102</w:t>
            </w:r>
          </w:p>
        </w:tc>
      </w:tr>
      <w:tr w:rsidR="00A77CF6" w:rsidRPr="0032221B" w14:paraId="78952414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72392AE" w14:textId="77777777" w:rsidR="00A77CF6" w:rsidRPr="0032221B" w:rsidRDefault="00A77CF6" w:rsidP="002F600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1ABEE3CC" w14:textId="77777777" w:rsidR="00A77CF6" w:rsidRPr="00755084" w:rsidRDefault="00A77CF6" w:rsidP="002F600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5508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35C0A2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3,150</w:t>
            </w:r>
          </w:p>
          <w:p w14:paraId="312BD12F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12,049,396,681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04B2BD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44A057B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956,047,016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6C10D3B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3,150</w:t>
            </w:r>
          </w:p>
          <w:p w14:paraId="17259090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7,599,565,563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27AF05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87209F6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F51694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A702167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3,493,784,102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BE4D26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1A297C1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A47EA2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29AFD8C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FDA9FE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46F4FB6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51DC2C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87862C4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71F0CB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72F4B54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956,047,016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69961B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3,150</w:t>
            </w:r>
          </w:p>
          <w:p w14:paraId="69B05350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7,599,565,563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79052C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9C82C0C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4E91A3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4360CC8" w14:textId="77777777" w:rsidR="00A77CF6" w:rsidRPr="00755084" w:rsidRDefault="00A77CF6" w:rsidP="002F60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5084">
              <w:rPr>
                <w:rFonts w:ascii="新細明體" w:hAnsi="新細明體"/>
                <w:b/>
                <w:noProof/>
                <w:spacing w:val="-6"/>
                <w:sz w:val="20"/>
              </w:rPr>
              <w:t>3,493,784,102</w:t>
            </w:r>
          </w:p>
        </w:tc>
      </w:tr>
      <w:tr w:rsidR="00A77CF6" w:rsidRPr="00996DBB" w14:paraId="1AAF9C8F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C9601CA" w14:textId="77777777" w:rsidR="00A77CF6" w:rsidRPr="00996DBB" w:rsidRDefault="00A77CF6" w:rsidP="002F600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96DB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1CF52DC" w14:textId="77777777" w:rsidR="00A77CF6" w:rsidRPr="00996DBB" w:rsidRDefault="00A77CF6" w:rsidP="002F600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縣議會主管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AAAFC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425D72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11,164,049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BB008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310185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603,845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822DD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24D349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7,164,049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CA9D6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705DC2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DA91B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A13F38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3,396,155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71DBF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10FB8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8E77F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79CCCE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6D2D5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870DBF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B259A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126693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9EF4AA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21CF28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603,845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90030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ED1C87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7,164,049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034BE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682AC6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1C2DE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A19CBE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3,396,155</w:t>
            </w:r>
          </w:p>
        </w:tc>
      </w:tr>
      <w:tr w:rsidR="00A77CF6" w:rsidRPr="0032221B" w14:paraId="738F6979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F2F71EE" w14:textId="77777777" w:rsidR="00A77CF6" w:rsidRPr="00996DBB" w:rsidRDefault="00A77CF6" w:rsidP="002F600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100－112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A326817" w14:textId="77777777" w:rsidR="00A77CF6" w:rsidRPr="00996DBB" w:rsidRDefault="00A77CF6" w:rsidP="002F600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縣政府主管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D00FC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AF9FB7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10,156,831,706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30EAA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A7147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832,375,070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2C9B0CA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E9003C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6,383,499,619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ED032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9F4C5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4120B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F8FF3D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2,940,957,017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8ACBF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7BF671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E1FB2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C6BCF7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02139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B582A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615C5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D20472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55887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E602D8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832,375,070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BF125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F2EA6E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6,383,499,619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C516C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08832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9B357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5601EE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2,940,957,017</w:t>
            </w:r>
          </w:p>
        </w:tc>
      </w:tr>
      <w:tr w:rsidR="00A77CF6" w:rsidRPr="0032221B" w14:paraId="0761DD70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881AE4A" w14:textId="77777777" w:rsidR="00A77CF6" w:rsidRPr="00996DBB" w:rsidRDefault="00A77CF6" w:rsidP="002F600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96DB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2083437" w14:textId="77777777" w:rsidR="00A77CF6" w:rsidRPr="00996DBB" w:rsidRDefault="00A77CF6" w:rsidP="002F600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民政處主管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C7C19A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5AFD7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5,204,251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BA00B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8BA418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3,992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C7091B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93D44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5,200,259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429E3A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DBCDE0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9E8CE9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A907C8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05C4C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5B9A2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36A8E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8FAB02A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44F39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4424B9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59AD6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15D227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FF893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240E5D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3,992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BE581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45AB1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5,200,259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C26C0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BB7F38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05925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FCB5AAA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172623" w:rsidRPr="0032221B" w14:paraId="2FD24997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913C8AA" w14:textId="0C1C505A" w:rsidR="00172623" w:rsidRPr="00996DBB" w:rsidRDefault="00172623" w:rsidP="00172623">
            <w:pPr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996DB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705F2FB" w14:textId="3543481D" w:rsidR="00172623" w:rsidRPr="00996DBB" w:rsidRDefault="00172623" w:rsidP="00172623">
            <w:pPr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地政處主管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325BF2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A475D20" w14:textId="33FE43D5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860,000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7D1207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ECC7B94" w14:textId="2529739B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244CBB6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ADA644" w14:textId="6447ED1E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860,000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60763C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1D0862D" w14:textId="2DA4A993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0A34B6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B82F68" w14:textId="1F94E876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A6AF24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FFF986C" w14:textId="4B99BB5D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B5BCF8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B8759CD" w14:textId="4E1F5C4C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24A029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8CDCE6" w14:textId="2C21027D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6934BA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1032BB5" w14:textId="241889B5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6798D4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1B0BBE2" w14:textId="0D5EE013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C6F154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424B3FB" w14:textId="6A24CE5F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860,000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0E0ED2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F1966B9" w14:textId="335B4EE1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EDD73E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C868612" w14:textId="4F6746A1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172623" w:rsidRPr="0032221B" w14:paraId="782392D6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ADAD916" w14:textId="42B0039E" w:rsidR="00172623" w:rsidRPr="00996DBB" w:rsidRDefault="00172623" w:rsidP="00172623">
            <w:pPr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8C6FAE8" w14:textId="758799BD" w:rsidR="00172623" w:rsidRPr="00996DBB" w:rsidRDefault="00172623" w:rsidP="00172623">
            <w:pPr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21E397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946EEB" w14:textId="2525027B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35,524,502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DCEE72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702900" w14:textId="11B44304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1,982,959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B7B9B63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2E1DA1D" w14:textId="600501E0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33,355,543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25D135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D7960C7" w14:textId="34D7A822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59FDF0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828EC0" w14:textId="276FB502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186,000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7FD8E2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FAB617F" w14:textId="5AB010B2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7D5827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C827D0" w14:textId="76ABA1B0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66CEC1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5AC5F3C" w14:textId="501698A8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EB3702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0CE4042" w14:textId="13A9F044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731E71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3841E68" w14:textId="5063C8AA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1,982,959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160617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E8F7457" w14:textId="2AF45C26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33,355,543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7FF5B1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06F1169" w14:textId="770189F9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170D45" w14:textId="77777777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FBC0E2" w14:textId="3C64D4A0" w:rsidR="00172623" w:rsidRPr="008C576A" w:rsidRDefault="00172623" w:rsidP="00172623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186,000</w:t>
            </w:r>
          </w:p>
        </w:tc>
      </w:tr>
      <w:tr w:rsidR="00A77CF6" w:rsidRPr="0032221B" w14:paraId="128797BB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1CDE2B1" w14:textId="77777777" w:rsidR="00A77CF6" w:rsidRPr="00996DBB" w:rsidRDefault="00A77CF6" w:rsidP="002F600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27E95B8" w14:textId="77777777" w:rsidR="00A77CF6" w:rsidRPr="00996DBB" w:rsidRDefault="00A77CF6" w:rsidP="002F600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農業處主管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42593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5661EC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292,125,292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B789D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12EE26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3,471,802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AF79B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DCDFC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189,570,958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80E87F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6433D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269C6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4BADB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99,082,532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54B83F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22D368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90E92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14E35E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7758A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90E82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2789D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E0F81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9A808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54132F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3,471,802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4C7CC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E5CAD3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189,570,958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6E3B0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3DA3A0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F00B6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4F1925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99,082,532</w:t>
            </w:r>
          </w:p>
        </w:tc>
      </w:tr>
      <w:tr w:rsidR="00647841" w:rsidRPr="0032221B" w14:paraId="2DA123FC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4C888A6" w14:textId="27AFAF4A" w:rsidR="00647841" w:rsidRPr="00996DBB" w:rsidRDefault="00647841" w:rsidP="00647841">
            <w:pPr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C2F03B9" w14:textId="19E48453" w:rsidR="00647841" w:rsidRPr="00996DBB" w:rsidRDefault="00647841" w:rsidP="00647841">
            <w:pPr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B520D7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2AEAB9E" w14:textId="35B9DD41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321,049,387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69D7E9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1FABD51" w14:textId="158CE28F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1,758,209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8DC446A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B3D9C12" w14:textId="153986C1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179,882,604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F35156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59961F8" w14:textId="43842510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8EA1F7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8500B48" w14:textId="5DE861B0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139,408,574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F8786D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1CDBF17" w14:textId="7530BF1E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20D3B6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28D1D0" w14:textId="0866EA0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2CBA26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05E717" w14:textId="21EE3912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10255B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77F1E9F" w14:textId="4575E84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5CCBED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C67542" w14:textId="1E081EAA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1,758,209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8D11E3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28D2100" w14:textId="16F3F8CD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179,882,604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9C80F4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B379D11" w14:textId="170BD820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6F020A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F918B7E" w14:textId="09AE1F3D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139,408,574</w:t>
            </w:r>
          </w:p>
        </w:tc>
      </w:tr>
      <w:tr w:rsidR="00647841" w:rsidRPr="0032221B" w14:paraId="247DD1A2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17386DB" w14:textId="77F12652" w:rsidR="00647841" w:rsidRPr="00996DBB" w:rsidRDefault="00647841" w:rsidP="00647841">
            <w:pPr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8097B0B" w14:textId="79581CB5" w:rsidR="00647841" w:rsidRPr="00996DBB" w:rsidRDefault="00647841" w:rsidP="00647841">
            <w:pPr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5254F3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EC215AA" w14:textId="2591B83C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219,041,395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5593FC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C5C4DE" w14:textId="081B219D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16,646,970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3E52934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1E55A3" w14:textId="596A66F6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166,245,795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FCD89C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2C811A7" w14:textId="3C0ED26E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ABA62C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59F96C" w14:textId="1712A228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36,148,630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E3868A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C2A88F" w14:textId="73AD23D6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44C26D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4C94766" w14:textId="6CE3A8D6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D10064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8C4D88A" w14:textId="1108F6D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F248FC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2B400B9" w14:textId="2CE6ABD6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5B04BD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8C83D5" w14:textId="46D191E3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16,646,970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D69963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FAA7F49" w14:textId="73C768B1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166,245,795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0846B6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E1E590" w14:textId="0C8D8A10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F64867" w14:textId="77777777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730C18A" w14:textId="7F4460EB" w:rsidR="00647841" w:rsidRPr="008C576A" w:rsidRDefault="00647841" w:rsidP="00647841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36,148,630</w:t>
            </w:r>
          </w:p>
        </w:tc>
      </w:tr>
      <w:tr w:rsidR="00A77CF6" w:rsidRPr="0032221B" w14:paraId="7C4E84E7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145772A" w14:textId="77777777" w:rsidR="00A77CF6" w:rsidRPr="00996DBB" w:rsidRDefault="00A77CF6" w:rsidP="002F600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0F95FF2" w14:textId="77777777" w:rsidR="00A77CF6" w:rsidRPr="00996DBB" w:rsidRDefault="00A77CF6" w:rsidP="002F600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E2B10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3,150</w:t>
            </w:r>
          </w:p>
          <w:p w14:paraId="58ADA1B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204,436,053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2203B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F4235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816,971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FFDC25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3,150</w:t>
            </w:r>
          </w:p>
          <w:p w14:paraId="15153A6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112,656,110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6D6C9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2EC808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0C7FEF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894BE1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90,962,972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4CF65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92F86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4FE22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CA4CE0F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81FD0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D3C409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1481B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2C0E0E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82050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308572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816,971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0368A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3,150</w:t>
            </w:r>
          </w:p>
          <w:p w14:paraId="57D1A19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112,656,110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30BAB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877799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8136E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A25197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90,962,972</w:t>
            </w:r>
          </w:p>
        </w:tc>
      </w:tr>
      <w:tr w:rsidR="00930F0E" w:rsidRPr="0032221B" w14:paraId="2E72B5B1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4BC30683" w14:textId="05497F2C" w:rsidR="00930F0E" w:rsidRPr="00996DBB" w:rsidRDefault="00930F0E" w:rsidP="00930F0E">
            <w:pPr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3DDA90F" w14:textId="6FA06E75" w:rsidR="00930F0E" w:rsidRPr="00996DBB" w:rsidRDefault="00930F0E" w:rsidP="00930F0E">
            <w:pPr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文化處主管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BA7689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AB5348" w14:textId="246265AD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226,783,720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E353B8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A6B8C9" w14:textId="450FAAB0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4,423,341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513EAB2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0BE9BD" w14:textId="681F7073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180,570,263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29D80D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B12AEBC" w14:textId="75523041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121D07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C6292E" w14:textId="6AF099A4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41,790,116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430B69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269D1B" w14:textId="46198519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13F4A2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365F504" w14:textId="049CE1EB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93998A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757CFC" w14:textId="6675FA34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0C8A23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48A3EA" w14:textId="171C341D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07F662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CC53613" w14:textId="3C83C9C5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4,423,341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E05EF0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4B870AA" w14:textId="08A6E4E6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180,570,263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A7F884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2C6E39B" w14:textId="17F592D5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0EB5AB" w14:textId="77777777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166D7A" w14:textId="265C351E" w:rsidR="00930F0E" w:rsidRPr="008C576A" w:rsidRDefault="00930F0E" w:rsidP="00930F0E">
            <w:pPr>
              <w:jc w:val="right"/>
              <w:rPr>
                <w:rFonts w:ascii="新細明體" w:hAnsi="新細明體"/>
                <w:bCs/>
                <w:noProof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41,790,116</w:t>
            </w:r>
          </w:p>
        </w:tc>
      </w:tr>
      <w:tr w:rsidR="00A77CF6" w:rsidRPr="0032221B" w14:paraId="56C18736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7A70730" w14:textId="77777777" w:rsidR="00A77CF6" w:rsidRPr="00996DBB" w:rsidRDefault="00A77CF6" w:rsidP="002F600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DCB69D8" w14:textId="77777777" w:rsidR="00A77CF6" w:rsidRPr="00996DBB" w:rsidRDefault="00A77CF6" w:rsidP="002F600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財稅局主管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A8602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97DAC7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87,195,245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4DDABF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6CDADDA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3,884,850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B933D3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AA0499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46,251,931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33DAD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5EE0F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E9376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00265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37,058,464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CAC379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FB9CED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4054A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FBBED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D51ED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0CE4C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B0F1B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735000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4EAF2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0A28E9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3,884,850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44F07A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ACA45F2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46,251,931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EA35A5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018E7E3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84CD59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FC6C00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37,058,464</w:t>
            </w:r>
          </w:p>
        </w:tc>
      </w:tr>
      <w:tr w:rsidR="00A77CF6" w:rsidRPr="0032221B" w14:paraId="23968988" w14:textId="77777777" w:rsidTr="004D10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4114B49" w14:textId="77777777" w:rsidR="00A77CF6" w:rsidRPr="00996DBB" w:rsidRDefault="00A77CF6" w:rsidP="002F600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96DBB">
              <w:rPr>
                <w:rFonts w:ascii="新細明體" w:hAnsi="新細明體" w:hint="eastAsia"/>
                <w:bCs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68209E3" w14:textId="77777777" w:rsidR="00A77CF6" w:rsidRPr="00996DBB" w:rsidRDefault="00A77CF6" w:rsidP="002F600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996DBB">
              <w:rPr>
                <w:rFonts w:ascii="標楷體" w:eastAsia="標楷體" w:hAnsi="標楷體" w:hint="eastAsia"/>
                <w:bCs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C20AA7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1F838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489,181,081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06C51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C3C96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90,079,007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C12BAF9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9BEFF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294,308,432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52E81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99FC90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F0BED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D5B35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104,793,642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4CFE46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4C380C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30E2E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D7CD8FC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9D102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98111B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907A41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AF106B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159590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E17941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90,079,007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99544D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A440A48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294,308,432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4B2CBE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20064E4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2B5FEF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F0C3D3F" w14:textId="77777777" w:rsidR="00A77CF6" w:rsidRPr="008C576A" w:rsidRDefault="00A77CF6" w:rsidP="002F600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8C576A">
              <w:rPr>
                <w:rFonts w:ascii="新細明體" w:hAnsi="新細明體"/>
                <w:bCs/>
                <w:noProof/>
                <w:spacing w:val="-6"/>
                <w:sz w:val="20"/>
              </w:rPr>
              <w:t>104,793,642</w:t>
            </w:r>
          </w:p>
        </w:tc>
      </w:tr>
    </w:tbl>
    <w:p w14:paraId="410702B5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 w:rsidSect="00297269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1D343" w14:textId="77777777" w:rsidR="00A77CF6" w:rsidRDefault="00A77CF6">
      <w:r>
        <w:separator/>
      </w:r>
    </w:p>
  </w:endnote>
  <w:endnote w:type="continuationSeparator" w:id="0">
    <w:p w14:paraId="45214D2E" w14:textId="77777777" w:rsidR="00A77CF6" w:rsidRDefault="00A7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26E7" w14:textId="7EF5A8A8" w:rsidR="00DD3F43" w:rsidRDefault="006C6B94" w:rsidP="006C6B94">
    <w:pPr>
      <w:tabs>
        <w:tab w:val="center" w:pos="4153"/>
        <w:tab w:val="right" w:pos="8306"/>
      </w:tabs>
      <w:snapToGrid w:val="0"/>
      <w:spacing w:line="240" w:lineRule="exact"/>
      <w:jc w:val="center"/>
    </w:pPr>
    <w:r w:rsidRPr="00F7716D">
      <w:rPr>
        <w:rFonts w:ascii="標楷體" w:eastAsia="標楷體" w:hAnsi="標楷體"/>
        <w:sz w:val="22"/>
      </w:rPr>
      <w:t>1</w:t>
    </w:r>
    <w:r>
      <w:rPr>
        <w:rFonts w:ascii="標楷體" w:eastAsia="標楷體" w:hAnsi="標楷體" w:hint="eastAsia"/>
        <w:sz w:val="22"/>
      </w:rPr>
      <w:t>4</w:t>
    </w:r>
    <w:r w:rsidRPr="00F7716D">
      <w:rPr>
        <w:rFonts w:ascii="標楷體" w:eastAsia="標楷體" w:hAnsi="標楷體"/>
        <w:sz w:val="22"/>
      </w:rPr>
      <w:t>-</w:t>
    </w:r>
    <w:r w:rsidRPr="00F7716D">
      <w:rPr>
        <w:rFonts w:ascii="標楷體" w:eastAsia="標楷體" w:hAnsi="標楷體"/>
        <w:sz w:val="22"/>
      </w:rPr>
      <w:fldChar w:fldCharType="begin"/>
    </w:r>
    <w:r w:rsidRPr="00F7716D">
      <w:rPr>
        <w:rFonts w:ascii="標楷體" w:eastAsia="標楷體" w:hAnsi="標楷體"/>
        <w:sz w:val="22"/>
      </w:rPr>
      <w:instrText>PAGE   \* MERGEFORMAT</w:instrText>
    </w:r>
    <w:r w:rsidRPr="00F7716D">
      <w:rPr>
        <w:rFonts w:ascii="標楷體" w:eastAsia="標楷體" w:hAnsi="標楷體"/>
        <w:sz w:val="22"/>
      </w:rPr>
      <w:fldChar w:fldCharType="separate"/>
    </w:r>
    <w:r>
      <w:rPr>
        <w:rFonts w:ascii="標楷體" w:eastAsia="標楷體" w:hAnsi="標楷體"/>
        <w:sz w:val="22"/>
      </w:rPr>
      <w:t>1</w:t>
    </w:r>
    <w:r w:rsidRPr="00F7716D">
      <w:rPr>
        <w:rFonts w:ascii="標楷體" w:eastAsia="標楷體" w:hAnsi="標楷體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87139" w14:textId="77777777" w:rsidR="00A77CF6" w:rsidRDefault="00A77CF6">
      <w:r>
        <w:separator/>
      </w:r>
    </w:p>
  </w:footnote>
  <w:footnote w:type="continuationSeparator" w:id="0">
    <w:p w14:paraId="5FD08266" w14:textId="77777777" w:rsidR="00A77CF6" w:rsidRDefault="00A77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07FCE" w14:textId="77777777" w:rsidR="00D867AC" w:rsidRDefault="00B27658">
    <w:pPr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D4434F" w:rsidRPr="00D4434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年度title總決算以前年度歲出</w:t>
    </w:r>
    <w:r w:rsidR="00D867AC" w:rsidRPr="003F092B">
      <w:rPr>
        <w:rFonts w:ascii="標楷體" w:eastAsia="標楷體" w:hAnsi="標楷體"/>
        <w:b/>
        <w:spacing w:val="60"/>
        <w:sz w:val="32"/>
        <w:szCs w:val="32"/>
        <w:u w:val="single"/>
      </w:rPr>
      <w:t>kind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D4434F" w:rsidRPr="00D4434F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72AA" w14:textId="516CA59B" w:rsidR="00D867AC" w:rsidRDefault="00076B03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拾肆、</w:t>
    </w:r>
    <w:r w:rsidR="00DD3F43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DD3F43" w:rsidRPr="001A60AF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DD3F43">
      <w:rPr>
        <w:rFonts w:ascii="標楷體" w:eastAsia="標楷體" w:hAnsi="標楷體"/>
        <w:b/>
        <w:spacing w:val="60"/>
        <w:sz w:val="32"/>
        <w:u w:val="single"/>
      </w:rPr>
      <w:t>3</w:t>
    </w:r>
    <w:proofErr w:type="gramEnd"/>
    <w:r w:rsidR="00DD3F43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DD3F43" w:rsidRPr="001A60AF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DD3F43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DD3F43" w:rsidRPr="001A60AF">
      <w:rPr>
        <w:rFonts w:ascii="標楷體" w:eastAsia="標楷體" w:hAnsi="標楷體"/>
        <w:b/>
        <w:spacing w:val="60"/>
        <w:sz w:val="32"/>
        <w:u w:val="single"/>
      </w:rPr>
      <w:t>機關別</w:t>
    </w:r>
    <w:r w:rsidR="00DD3F43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F6"/>
    <w:rsid w:val="0001712C"/>
    <w:rsid w:val="00076B03"/>
    <w:rsid w:val="000A3326"/>
    <w:rsid w:val="001176F1"/>
    <w:rsid w:val="001214FD"/>
    <w:rsid w:val="00161616"/>
    <w:rsid w:val="00172623"/>
    <w:rsid w:val="001A4B2C"/>
    <w:rsid w:val="00297269"/>
    <w:rsid w:val="003F092B"/>
    <w:rsid w:val="004D10F1"/>
    <w:rsid w:val="004D4AE4"/>
    <w:rsid w:val="004E0B7F"/>
    <w:rsid w:val="005074DC"/>
    <w:rsid w:val="00534FD8"/>
    <w:rsid w:val="00647841"/>
    <w:rsid w:val="006C6B94"/>
    <w:rsid w:val="00734FFE"/>
    <w:rsid w:val="00755084"/>
    <w:rsid w:val="00775C5D"/>
    <w:rsid w:val="008B0CCA"/>
    <w:rsid w:val="008C576A"/>
    <w:rsid w:val="008E605A"/>
    <w:rsid w:val="00930F0E"/>
    <w:rsid w:val="00965F66"/>
    <w:rsid w:val="00996DBB"/>
    <w:rsid w:val="009D2E50"/>
    <w:rsid w:val="009F31F2"/>
    <w:rsid w:val="00A77CF6"/>
    <w:rsid w:val="00AA7593"/>
    <w:rsid w:val="00AB6EA1"/>
    <w:rsid w:val="00AF1A01"/>
    <w:rsid w:val="00B27658"/>
    <w:rsid w:val="00BC1294"/>
    <w:rsid w:val="00BC47E5"/>
    <w:rsid w:val="00CE74C9"/>
    <w:rsid w:val="00CF501C"/>
    <w:rsid w:val="00D4434F"/>
    <w:rsid w:val="00D75938"/>
    <w:rsid w:val="00D867AC"/>
    <w:rsid w:val="00DD3F43"/>
    <w:rsid w:val="00E83F40"/>
    <w:rsid w:val="00E95279"/>
    <w:rsid w:val="00EC414C"/>
    <w:rsid w:val="00ED19D3"/>
    <w:rsid w:val="00FB2CFB"/>
    <w:rsid w:val="00FD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AE4E6D3"/>
  <w15:chartTrackingRefBased/>
  <w15:docId w15:val="{E47CB44E-274B-4765-9B78-8A046728C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XpV72DrdFxhD8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LXpV72DrdFxhD8以前年度歲出決算審定表.dot</Template>
  <TotalTime>232</TotalTime>
  <Pages>1</Pages>
  <Words>297</Words>
  <Characters>1693</Characters>
  <Application>Microsoft Office Word</Application>
  <DocSecurity>0</DocSecurity>
  <Lines>14</Lines>
  <Paragraphs>3</Paragraphs>
  <ScaleCrop>false</ScaleCrop>
  <Company>N.A.O.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張靖芬</cp:lastModifiedBy>
  <cp:revision>14</cp:revision>
  <dcterms:created xsi:type="dcterms:W3CDTF">2025-05-27T06:55:00Z</dcterms:created>
  <dcterms:modified xsi:type="dcterms:W3CDTF">2025-07-10T03:23:00Z</dcterms:modified>
</cp:coreProperties>
</file>