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1169C068" w14:textId="77777777" w:rsidTr="00527172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5A98F1D5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260DE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F6C4" w14:textId="77777777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4C6E9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104ABF92" w14:textId="77777777" w:rsidTr="00527172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21070B5B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264B7707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382220A2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0D1D7915" w14:textId="77777777" w:rsidTr="00527172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1EA3F9EA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13B7507D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7A979403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241637AB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03626946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716D6736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2F75AEA2" w14:textId="77777777" w:rsidTr="00527172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3EBAD4D9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208467D8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290893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4DED8C60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2D2F26F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04F61D9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70D9A6C8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8E035B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7C78F55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4769A26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A87936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7E2E64F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54E3C79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16DF6A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29C40FB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43A9CDA3" w14:textId="77777777" w:rsidTr="00527172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50B94156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6E0C5AD4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B05680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973EB4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7F15881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813966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27DCD8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F4375D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A0D586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D046AD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D8284C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32CB09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4806D9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DF8618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CC1D8D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6AD1747F" w14:textId="77777777" w:rsidTr="00527172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442ABE5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6CC96D8B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67C694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DFA55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37D66DD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841BC4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CE0FFC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EC2600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1EA860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D243E5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27959B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4748D5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65F08B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6DF151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739432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4C6E91" w:rsidRPr="008E1532" w14:paraId="64A13FD7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06F23CD" w14:textId="77777777" w:rsidR="004C6E91" w:rsidRPr="008E1532" w:rsidRDefault="004C6E91" w:rsidP="00DC582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42BD2618" w14:textId="77777777" w:rsidR="004C6E91" w:rsidRPr="008E1532" w:rsidRDefault="004C6E91" w:rsidP="00DC582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E153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6B5084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12,049,399,831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FCCF8A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956,047,016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5B2B714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7,599,568,713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263ADA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ACAD10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3,493,784,102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781FEB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6D63CC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9A5264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579288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9D3AD5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956,047,016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E6C589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7,599,568,713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34EF8A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D641A6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3,493,784,102</w:t>
            </w:r>
          </w:p>
        </w:tc>
      </w:tr>
      <w:tr w:rsidR="004C6E91" w:rsidRPr="008E1532" w14:paraId="39279F67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91B0056" w14:textId="77777777" w:rsidR="004C6E91" w:rsidRPr="008E1532" w:rsidRDefault="004C6E91" w:rsidP="00DC582A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BE8A5EE" w14:textId="77777777" w:rsidR="004C6E91" w:rsidRPr="008E1532" w:rsidRDefault="004C6E91" w:rsidP="00DC582A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8E153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326843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3,150</w:t>
            </w:r>
          </w:p>
          <w:p w14:paraId="13D6B326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12,049,396,681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A3865B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2662AD2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956,047,016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485AB5B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3,150</w:t>
            </w:r>
          </w:p>
          <w:p w14:paraId="070B9F93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7,599,565,563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F571E3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A1F071A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605106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111588D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3,493,784,102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7EFF5A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016E947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000A82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E9FDC2A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CE2747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0C59779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50DE23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466D51B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0A5855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FEB8188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956,047,016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D51146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3,150</w:t>
            </w:r>
          </w:p>
          <w:p w14:paraId="2104A697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7,599,565,563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77A195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A7EA9D7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469FB5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6869AD3B" w14:textId="77777777" w:rsidR="004C6E91" w:rsidRPr="008E1532" w:rsidRDefault="004C6E91" w:rsidP="00DC582A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8E1532">
              <w:rPr>
                <w:rFonts w:ascii="新細明體" w:hAnsi="新細明體"/>
                <w:b/>
                <w:noProof/>
                <w:spacing w:val="-6"/>
                <w:sz w:val="20"/>
              </w:rPr>
              <w:t>3,493,784,102</w:t>
            </w:r>
          </w:p>
        </w:tc>
      </w:tr>
      <w:tr w:rsidR="004C6E91" w14:paraId="541B3B48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01B0CA2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8C07100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BBF82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2B99E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114,987,856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BC136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4214A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8,052,986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61E9B7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3EED7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103,463,187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27A6E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3B7F4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8EB4F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C0357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3,471,683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D05E7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C3D5B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EA9DF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BA76A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65D8E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3FDF2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60B9F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CA96D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0A723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CD020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8,052,986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D369D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8FFF7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103,463,187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49934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A443C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C9884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7DFB3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3,471,683</w:t>
            </w:r>
          </w:p>
        </w:tc>
      </w:tr>
      <w:tr w:rsidR="004C6E91" w14:paraId="64E19715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3BE0BE1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CDA7E99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376E7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960F5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11,164,049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D67DD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A5FAF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603,845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E99C47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1341A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7,164,049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C9980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D9220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FB1AD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41A21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3,396,155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F3389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CF17E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D5D0D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B997C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FFA42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4A1CC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3DD9C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D7791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4D0EC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3C63D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603,845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D046C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3898F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7,164,049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51E11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134747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64B58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959E2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3,396,155</w:t>
            </w:r>
          </w:p>
        </w:tc>
      </w:tr>
      <w:tr w:rsidR="004C6E91" w14:paraId="3694C331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D6DFB23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F4846E1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D4056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E0D85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752,473,187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D8BF8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39494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46,723,861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CBE214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10A3B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412,914,933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65C9B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F9808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C564B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B64D1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292,834,393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B898E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CE306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22D30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05981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A7A1B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F2AAC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8ED6A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CDCBC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0EE4C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6BD0E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46,723,861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3A1E9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B527B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412,914,933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C106D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30803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B449B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7C31F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292,834,393</w:t>
            </w:r>
          </w:p>
        </w:tc>
      </w:tr>
      <w:tr w:rsidR="004C6E91" w14:paraId="3C419EC8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4110413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111－112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BD5F524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2A2E4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3,150</w:t>
            </w:r>
          </w:p>
          <w:p w14:paraId="3F3F6A6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204,436,053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E3072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96536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816,971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00AC0E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3,150</w:t>
            </w:r>
          </w:p>
          <w:p w14:paraId="27965A7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112,656,110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1A7D0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3C171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4DBB9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23916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90,962,972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8F44E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52921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BAEC6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0BC47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7C168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789C4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0FE67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80A716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AD390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71E61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816,971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94AF5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3,150</w:t>
            </w:r>
          </w:p>
          <w:p w14:paraId="5E174BC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112,656,110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EC42EA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3F5A9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83587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E52EC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90,962,972</w:t>
            </w:r>
          </w:p>
        </w:tc>
      </w:tr>
      <w:tr w:rsidR="004C6E91" w14:paraId="7D9E1064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C75217E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107－112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492B982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E3AF2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C35FF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87,195,245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4600D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9B1E1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3,884,850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BDDEDA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F2502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46,251,931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FA662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2E9D0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4BA0E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6801E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37,058,464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1DC1C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A0A8D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7B2CD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74B01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9436B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04456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E847D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196DB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29287B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6DD5A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3,884,850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A9E42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A24B1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46,251,931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28720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AC206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632A4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59444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37,058,464</w:t>
            </w:r>
          </w:p>
        </w:tc>
      </w:tr>
      <w:tr w:rsidR="004C6E91" w14:paraId="04ABF16F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3E7C50A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D7EDC16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CE0E7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0D8FE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598,680,656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55310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46E3A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4,739,437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A97B4F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07208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527,019,667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78CED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A3CD2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00EEE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D94A8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66,921,552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0CE6E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02596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2BEEA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6FBAA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59BDF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DA7AC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A45B3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34D092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65F14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E5A97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4,739,437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A2824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6C03E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527,019,667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DDA9C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C7055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25CB5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F629B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66,921,552</w:t>
            </w:r>
          </w:p>
        </w:tc>
      </w:tr>
      <w:tr w:rsidR="004C6E91" w14:paraId="02ACF512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359E486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AA0C12C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1F7C5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F1064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1,257,097,975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8A4C8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A77BA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52,400,015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73F01D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735947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659,280,062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8D04B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FA29B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1EE71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93104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545,417,898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E447D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A5BB7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16417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2DB302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D3168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14AC3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1E712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E8869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8128E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109EC5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52,400,015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BBE28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EF101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659,280,062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4A210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E199A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D0778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866A6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545,417,898</w:t>
            </w:r>
          </w:p>
        </w:tc>
      </w:tr>
      <w:tr w:rsidR="004C6E91" w14:paraId="5E2B4A49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0426C7C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F48ACB0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15AC0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75B5C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3,117,516,816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CB6B5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E1862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134,712,281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6E3693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47686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1,932,075,638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7CE49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5AAFC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172CB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1BD2E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1,050,728,897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77DBD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3A7A3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703E8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1C1FC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FCFC5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669D7E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8C45E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161B2D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169D5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A0395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134,712,281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C504A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4FE45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1,932,075,638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F7B27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87AA9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A9729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9E338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1,050,728,897</w:t>
            </w:r>
          </w:p>
        </w:tc>
      </w:tr>
      <w:tr w:rsidR="004C6E91" w14:paraId="5C769410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DCDAB9C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63D5864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74AA3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B2575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1,090,351,075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CEA01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E1793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229,757,009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DF2FBA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AC3D7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552,754,450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3BF8A6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2D486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3FF0C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05268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307,839,616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A4359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A93B1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4C117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4783C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968EC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F0584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78BDD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16E32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151C0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E1B9C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229,757,009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A0AA5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B4658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552,754,450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A90C7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512D3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3F8E7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4920A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307,839,616</w:t>
            </w:r>
          </w:p>
        </w:tc>
      </w:tr>
      <w:tr w:rsidR="004C6E91" w14:paraId="48C45731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C1B0B25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106－112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4876268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D7131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031A2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1,847,431,928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0E9BF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811D4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247,207,982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B4C230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E78F6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1,227,712,036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75BC3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7C324C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6613F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18134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372,511,910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5A8D8B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8E043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43E2B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5D0CD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C2CB8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06ED0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C12B6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AA9E8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907CF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177E2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247,207,982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4F774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9EF7B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1,227,712,036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911D8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27019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75ACA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6D00C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372,511,910</w:t>
            </w:r>
          </w:p>
        </w:tc>
      </w:tr>
      <w:tr w:rsidR="004C6E91" w14:paraId="50E98868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F51DEC6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108－112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2DC21F3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0F672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F62BF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864,440,784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00D3C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C8991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37,419,692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2A5B22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AFDE0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596,314,731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E683C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5AF23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0BF2C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6E071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230,706,361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14250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DC4AB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2A2C0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E836E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8F096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683A7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989C3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AE86F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7B504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C351E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37,419,692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2A589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95B04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596,314,731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98BE1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C1E6A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B979A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7C698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230,706,361</w:t>
            </w:r>
          </w:p>
        </w:tc>
      </w:tr>
      <w:tr w:rsidR="004C6E91" w14:paraId="7C4CA826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A22DD3E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68E56BD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2418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4B828E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6,162,212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06694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00D10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389,200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F60FC3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B9E7E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2,973,012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01B1A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082FE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217BA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921A0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2,800,000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FE30C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A203C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77E00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DB4F1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769D5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8001D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D3045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59A39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E6B88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4285A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389,200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0E841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6EDCB6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2,973,012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A0397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C9029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75207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6B454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2,800,000</w:t>
            </w:r>
          </w:p>
        </w:tc>
      </w:tr>
      <w:tr w:rsidR="004C6E91" w14:paraId="437C24BB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3DBBC55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3FD4CC8A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B7A4C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39F7B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947,681,420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E0AD2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6069B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63,771,519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6C39D0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6C7E7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707,864,218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3D9D4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C6E5F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71DBC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0A067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176,045,683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BA7BA0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98AFD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9E399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13830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97BB4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3F9658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B966E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AD8AD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B4AC5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44ECC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63,771,519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3BB62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AC8C52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707,864,218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41073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BFC2B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9CF31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269DA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176,045,683</w:t>
            </w:r>
          </w:p>
        </w:tc>
      </w:tr>
      <w:tr w:rsidR="004C6E91" w14:paraId="6AF62DDE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C99F1FA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8E4C7B6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CE33F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AC299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56,213,850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C4CC7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3E5C58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9,480,893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0D8B2D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53107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38,380,659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AC98C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6EC10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EFC0C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C32B3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8,352,298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5ED60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45584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5798A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588B6E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DDB38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C3C31C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4F92C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BF18E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2A9D9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EBD37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9,480,893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1C458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A37EC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38,380,659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44012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1EDBD2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7DE4D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C1195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8,352,298</w:t>
            </w:r>
          </w:p>
        </w:tc>
      </w:tr>
      <w:tr w:rsidR="004C6E91" w14:paraId="624464BA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14A82E1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228BB480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98664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984D4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321,791,887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D8933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594DF0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1,758,209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B3CE9F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E9253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179,882,604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4673F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2DADC3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3EE08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387DD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140,151,074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41C44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12CF5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A96C1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A4714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9A1F6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4B3D39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C9168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722EC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7889A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4619A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1,758,209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52B57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079C7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179,882,604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0AAFD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07A0F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B62A5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83684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140,151,074</w:t>
            </w:r>
          </w:p>
        </w:tc>
      </w:tr>
      <w:tr w:rsidR="004C6E91" w14:paraId="0E86F4DF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4D913DA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6DB7BB2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252BE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12781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219,041,395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95DA4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E4B4E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16,646,970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8FD089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E3E65D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166,245,795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D4ACD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BF66FA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25DCB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9229A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36,148,630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54FA8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81D025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EF7488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C5676B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147D1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0F501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815F4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31BCA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1E340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BF75B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16,646,970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14DB8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835C9C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166,245,795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8A3F3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A8FB9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C900C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2F240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36,148,630</w:t>
            </w:r>
          </w:p>
        </w:tc>
      </w:tr>
      <w:tr w:rsidR="004C6E91" w14:paraId="0D7B5CFD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A6CC2EF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109－112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97F464E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9055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F0F914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63,549,212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446DF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3B602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7,602,289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7E5176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BEC23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32,304,049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2CEFF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FF0E4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D4A11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4342E7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23,642,874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E77FE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C2246E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0746D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4366D8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153E7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50B4F2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E93E4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07D85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03E08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FC9107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7,602,289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8A011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57E6D4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32,304,049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3F444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2C56C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08EB9A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434357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23,642,874</w:t>
            </w:r>
          </w:p>
        </w:tc>
      </w:tr>
      <w:tr w:rsidR="004C6E91" w14:paraId="480804D3" w14:textId="77777777" w:rsidTr="0052717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50AB1D77" w14:textId="77777777" w:rsidR="004C6E91" w:rsidRDefault="004C6E91" w:rsidP="00DC582A">
            <w:pPr>
              <w:jc w:val="center"/>
              <w:rPr>
                <w:rFonts w:ascii="新細明體" w:hAnsi="新細明體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z w:val="20"/>
              </w:rPr>
              <w:t>110－112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F9649FA" w14:textId="77777777" w:rsidR="004C6E91" w:rsidRDefault="004C6E91" w:rsidP="00DC582A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C35FD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A0DD4D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56B8E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489,181,081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FF4469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5F06495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90,079,007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24F8C4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C686F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294,308,432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35A56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162B5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889B4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BA500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104,793,642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9E11AF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19564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104E6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9D2A2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67C8E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89232F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BABFD2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5D9FB3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C469A6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A15D40E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90,079,007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74F34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A4DA1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294,308,432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502151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1ADC4C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82081B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7DCC00" w14:textId="77777777" w:rsidR="004C6E91" w:rsidRPr="008B0CCA" w:rsidRDefault="004C6E91" w:rsidP="00DC582A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9C35FD">
              <w:rPr>
                <w:rFonts w:ascii="新細明體" w:hAnsi="新細明體"/>
                <w:noProof/>
                <w:spacing w:val="-6"/>
                <w:sz w:val="20"/>
              </w:rPr>
              <w:t>104,793,642</w:t>
            </w:r>
          </w:p>
        </w:tc>
      </w:tr>
    </w:tbl>
    <w:p w14:paraId="76ADF0FC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 w:rsidSect="00E528C1">
      <w:headerReference w:type="default" r:id="rId6"/>
      <w:headerReference w:type="first" r:id="rId7"/>
      <w:footerReference w:type="first" r:id="rId8"/>
      <w:pgSz w:w="23814" w:h="16840" w:orient="landscape" w:code="8"/>
      <w:pgMar w:top="567" w:right="851" w:bottom="851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A388E" w14:textId="77777777" w:rsidR="004C6E91" w:rsidRDefault="004C6E91">
      <w:r>
        <w:separator/>
      </w:r>
    </w:p>
  </w:endnote>
  <w:endnote w:type="continuationSeparator" w:id="0">
    <w:p w14:paraId="76B42BD8" w14:textId="77777777" w:rsidR="004C6E91" w:rsidRDefault="004C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05F5" w14:textId="23B25DDA" w:rsidR="00E528C1" w:rsidRDefault="00E528C1" w:rsidP="00E528C1">
    <w:pPr>
      <w:tabs>
        <w:tab w:val="center" w:pos="4153"/>
        <w:tab w:val="right" w:pos="8306"/>
      </w:tabs>
      <w:snapToGrid w:val="0"/>
      <w:spacing w:line="240" w:lineRule="exact"/>
      <w:jc w:val="center"/>
    </w:pPr>
    <w:r w:rsidRPr="00F7716D">
      <w:rPr>
        <w:rFonts w:ascii="標楷體" w:eastAsia="標楷體" w:hAnsi="標楷體"/>
        <w:sz w:val="22"/>
      </w:rPr>
      <w:t>1</w:t>
    </w:r>
    <w:r>
      <w:rPr>
        <w:rFonts w:ascii="標楷體" w:eastAsia="標楷體" w:hAnsi="標楷體" w:hint="eastAsia"/>
        <w:sz w:val="22"/>
      </w:rPr>
      <w:t>3</w:t>
    </w:r>
    <w:r w:rsidRPr="00F7716D">
      <w:rPr>
        <w:rFonts w:ascii="標楷體" w:eastAsia="標楷體" w:hAnsi="標楷體"/>
        <w:sz w:val="22"/>
      </w:rPr>
      <w:t>-</w:t>
    </w:r>
    <w:r w:rsidRPr="00F7716D">
      <w:rPr>
        <w:rFonts w:ascii="標楷體" w:eastAsia="標楷體" w:hAnsi="標楷體"/>
        <w:sz w:val="22"/>
      </w:rPr>
      <w:fldChar w:fldCharType="begin"/>
    </w:r>
    <w:r w:rsidRPr="00F7716D">
      <w:rPr>
        <w:rFonts w:ascii="標楷體" w:eastAsia="標楷體" w:hAnsi="標楷體"/>
        <w:sz w:val="22"/>
      </w:rPr>
      <w:instrText>PAGE   \* MERGEFORMAT</w:instrText>
    </w:r>
    <w:r w:rsidRPr="00F7716D">
      <w:rPr>
        <w:rFonts w:ascii="標楷體" w:eastAsia="標楷體" w:hAnsi="標楷體"/>
        <w:sz w:val="22"/>
      </w:rPr>
      <w:fldChar w:fldCharType="separate"/>
    </w:r>
    <w:r>
      <w:rPr>
        <w:rFonts w:ascii="標楷體" w:eastAsia="標楷體" w:hAnsi="標楷體"/>
        <w:sz w:val="22"/>
      </w:rPr>
      <w:t>1</w:t>
    </w:r>
    <w:r w:rsidRPr="00F7716D">
      <w:rPr>
        <w:rFonts w:ascii="標楷體" w:eastAsia="標楷體" w:hAnsi="標楷體"/>
        <w:sz w:val="22"/>
      </w:rPr>
      <w:fldChar w:fldCharType="end"/>
    </w:r>
  </w:p>
  <w:p w14:paraId="5075C1F7" w14:textId="77777777" w:rsidR="00E528C1" w:rsidRDefault="00E528C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F1365" w14:textId="77777777" w:rsidR="004C6E91" w:rsidRDefault="004C6E91">
      <w:r>
        <w:separator/>
      </w:r>
    </w:p>
  </w:footnote>
  <w:footnote w:type="continuationSeparator" w:id="0">
    <w:p w14:paraId="0778617D" w14:textId="77777777" w:rsidR="004C6E91" w:rsidRDefault="004C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47BFA" w14:textId="77777777" w:rsidR="00D867AC" w:rsidRDefault="00B27658">
    <w:pPr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="00F06F9A" w:rsidRPr="00F06F9A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年度title總決算以前年度歲出</w:t>
    </w:r>
    <w:r w:rsidR="00F06F9A" w:rsidRPr="00F06F9A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="00F06F9A" w:rsidRPr="00F06F9A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A2B79" w14:textId="3A390FB6" w:rsidR="00D867AC" w:rsidRDefault="0035469E">
    <w:pPr>
      <w:jc w:val="center"/>
      <w:rPr>
        <w:rFonts w:ascii="標楷體" w:eastAsia="標楷體" w:hAnsi="標楷體"/>
        <w:b/>
        <w:sz w:val="32"/>
      </w:rPr>
    </w:pPr>
    <w:r>
      <w:rPr>
        <w:rFonts w:ascii="標楷體" w:eastAsia="標楷體" w:hAnsi="標楷體" w:hint="eastAsia"/>
        <w:b/>
        <w:spacing w:val="60"/>
        <w:sz w:val="32"/>
        <w:u w:val="single"/>
      </w:rPr>
      <w:t>拾參、</w:t>
    </w:r>
    <w:r w:rsidR="00036699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="00036699" w:rsidRPr="00D33FA1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036699">
      <w:rPr>
        <w:rFonts w:ascii="標楷體" w:eastAsia="標楷體" w:hAnsi="標楷體"/>
        <w:b/>
        <w:spacing w:val="60"/>
        <w:sz w:val="32"/>
        <w:u w:val="single"/>
      </w:rPr>
      <w:t>3</w:t>
    </w:r>
    <w:proofErr w:type="gramEnd"/>
    <w:r w:rsidR="00036699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="00036699" w:rsidRPr="00D33FA1">
      <w:rPr>
        <w:rFonts w:ascii="標楷體" w:eastAsia="標楷體" w:hAnsi="標楷體" w:hint="eastAsia"/>
        <w:b/>
        <w:spacing w:val="60"/>
        <w:sz w:val="32"/>
        <w:u w:val="single"/>
      </w:rPr>
      <w:t>屏東縣</w:t>
    </w:r>
    <w:r w:rsidR="00036699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="00036699" w:rsidRPr="00D33FA1">
      <w:rPr>
        <w:rFonts w:ascii="標楷體" w:eastAsia="標楷體" w:hAnsi="標楷體"/>
        <w:b/>
        <w:spacing w:val="60"/>
        <w:sz w:val="32"/>
        <w:u w:val="single"/>
      </w:rPr>
      <w:t>政事別</w:t>
    </w:r>
    <w:r w:rsidR="00036699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E91"/>
    <w:rsid w:val="0001712C"/>
    <w:rsid w:val="00036699"/>
    <w:rsid w:val="000972D3"/>
    <w:rsid w:val="000A3326"/>
    <w:rsid w:val="001214FD"/>
    <w:rsid w:val="001A4B2C"/>
    <w:rsid w:val="0035469E"/>
    <w:rsid w:val="003F092B"/>
    <w:rsid w:val="00421609"/>
    <w:rsid w:val="004C6E91"/>
    <w:rsid w:val="004E0B7F"/>
    <w:rsid w:val="00527172"/>
    <w:rsid w:val="00585F48"/>
    <w:rsid w:val="00734FFE"/>
    <w:rsid w:val="00775C5D"/>
    <w:rsid w:val="008B0CCA"/>
    <w:rsid w:val="008E605A"/>
    <w:rsid w:val="0096542F"/>
    <w:rsid w:val="009D2E50"/>
    <w:rsid w:val="00AA7593"/>
    <w:rsid w:val="00AB6EA1"/>
    <w:rsid w:val="00AD5B73"/>
    <w:rsid w:val="00B27658"/>
    <w:rsid w:val="00CE74C9"/>
    <w:rsid w:val="00D75938"/>
    <w:rsid w:val="00D867AC"/>
    <w:rsid w:val="00E528C1"/>
    <w:rsid w:val="00EC414C"/>
    <w:rsid w:val="00ED19D3"/>
    <w:rsid w:val="00F06F9A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61F6A3D"/>
  <w15:chartTrackingRefBased/>
  <w15:docId w15:val="{BBA77148-86FC-4B8E-A62C-9D8439AAA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C7MRAk603m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hC7MRAk603m以前年度歲出決算審定表.dot</Template>
  <TotalTime>122</TotalTime>
  <Pages>1</Pages>
  <Words>817</Words>
  <Characters>2060</Characters>
  <Application>Microsoft Office Word</Application>
  <DocSecurity>0</DocSecurity>
  <Lines>17</Lines>
  <Paragraphs>5</Paragraphs>
  <ScaleCrop>false</ScaleCrop>
  <Company>N.A.O.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張靖芬</cp:lastModifiedBy>
  <cp:revision>5</cp:revision>
  <cp:lastPrinted>2025-06-13T06:28:00Z</cp:lastPrinted>
  <dcterms:created xsi:type="dcterms:W3CDTF">2025-05-27T06:53:00Z</dcterms:created>
  <dcterms:modified xsi:type="dcterms:W3CDTF">2025-07-10T03:23:00Z</dcterms:modified>
</cp:coreProperties>
</file>