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9"/>
        <w:gridCol w:w="361"/>
        <w:gridCol w:w="1686"/>
        <w:gridCol w:w="1462"/>
        <w:gridCol w:w="1486"/>
        <w:gridCol w:w="1488"/>
        <w:gridCol w:w="313"/>
        <w:gridCol w:w="1174"/>
        <w:gridCol w:w="1488"/>
        <w:gridCol w:w="1487"/>
        <w:gridCol w:w="1488"/>
        <w:gridCol w:w="1487"/>
        <w:gridCol w:w="1489"/>
        <w:gridCol w:w="1487"/>
        <w:gridCol w:w="1488"/>
        <w:gridCol w:w="1487"/>
        <w:gridCol w:w="1492"/>
      </w:tblGrid>
      <w:tr w:rsidR="00D46CDC" w14:paraId="2AB2FB3E" w14:textId="77777777" w:rsidTr="00E51E32">
        <w:trPr>
          <w:cantSplit/>
          <w:trHeight w:val="270"/>
          <w:tblHeader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017C8E45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79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A9515" w14:textId="77777777"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56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5F9F4" w14:textId="77777777" w:rsidR="00D46CDC" w:rsidRDefault="00D46CD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DC7F63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14:paraId="0295196F" w14:textId="77777777" w:rsidTr="00E51E32">
        <w:trPr>
          <w:cantSplit/>
          <w:trHeight w:val="270"/>
          <w:tblHeader/>
        </w:trPr>
        <w:tc>
          <w:tcPr>
            <w:tcW w:w="479" w:type="dxa"/>
            <w:tcBorders>
              <w:top w:val="nil"/>
              <w:left w:val="nil"/>
              <w:right w:val="nil"/>
            </w:tcBorders>
          </w:tcPr>
          <w:p w14:paraId="2F5D437B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796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27F283E0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65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1DB9F913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46CDC" w14:paraId="56A613B3" w14:textId="77777777" w:rsidTr="00E51E32">
        <w:trPr>
          <w:cantSplit/>
          <w:tblHeader/>
        </w:trPr>
        <w:tc>
          <w:tcPr>
            <w:tcW w:w="840" w:type="dxa"/>
            <w:gridSpan w:val="2"/>
            <w:vMerge w:val="restart"/>
            <w:tcBorders>
              <w:left w:val="nil"/>
            </w:tcBorders>
            <w:vAlign w:val="center"/>
          </w:tcPr>
          <w:p w14:paraId="2CFD6E66" w14:textId="77777777" w:rsidR="00D46CDC" w:rsidRDefault="00D46CD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686" w:type="dxa"/>
            <w:vMerge w:val="restart"/>
            <w:tcBorders>
              <w:left w:val="nil"/>
            </w:tcBorders>
            <w:vAlign w:val="center"/>
          </w:tcPr>
          <w:p w14:paraId="118105F1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462" w:type="dxa"/>
            <w:vMerge w:val="restart"/>
            <w:vAlign w:val="center"/>
          </w:tcPr>
          <w:p w14:paraId="1DCDB297" w14:textId="77777777" w:rsidR="00D46CDC" w:rsidRDefault="00D46CD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948" w:type="dxa"/>
            <w:gridSpan w:val="5"/>
            <w:vAlign w:val="center"/>
          </w:tcPr>
          <w:p w14:paraId="7748FBA1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950" w:type="dxa"/>
            <w:gridSpan w:val="4"/>
            <w:vAlign w:val="center"/>
          </w:tcPr>
          <w:p w14:paraId="45EA5935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953" w:type="dxa"/>
            <w:gridSpan w:val="4"/>
            <w:tcBorders>
              <w:right w:val="nil"/>
            </w:tcBorders>
            <w:vAlign w:val="center"/>
          </w:tcPr>
          <w:p w14:paraId="4A6D1AB3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46CDC" w14:paraId="729F8F43" w14:textId="77777777" w:rsidTr="00E51E32">
        <w:trPr>
          <w:cantSplit/>
          <w:trHeight w:val="260"/>
          <w:tblHeader/>
        </w:trPr>
        <w:tc>
          <w:tcPr>
            <w:tcW w:w="840" w:type="dxa"/>
            <w:gridSpan w:val="2"/>
            <w:vMerge/>
            <w:tcBorders>
              <w:left w:val="nil"/>
            </w:tcBorders>
            <w:vAlign w:val="center"/>
          </w:tcPr>
          <w:p w14:paraId="3C4EAF97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86" w:type="dxa"/>
            <w:vMerge/>
            <w:vAlign w:val="center"/>
          </w:tcPr>
          <w:p w14:paraId="31B30D79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2" w:type="dxa"/>
            <w:vMerge/>
            <w:vAlign w:val="center"/>
          </w:tcPr>
          <w:p w14:paraId="3D1897B9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6" w:type="dxa"/>
            <w:vAlign w:val="center"/>
          </w:tcPr>
          <w:p w14:paraId="738179F5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88" w:type="dxa"/>
            <w:vAlign w:val="center"/>
          </w:tcPr>
          <w:p w14:paraId="49309F78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87" w:type="dxa"/>
            <w:gridSpan w:val="2"/>
            <w:vAlign w:val="center"/>
          </w:tcPr>
          <w:p w14:paraId="696294FC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88" w:type="dxa"/>
            <w:vAlign w:val="center"/>
          </w:tcPr>
          <w:p w14:paraId="05FA71F3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87" w:type="dxa"/>
            <w:vAlign w:val="center"/>
          </w:tcPr>
          <w:p w14:paraId="73F2280E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88" w:type="dxa"/>
            <w:vAlign w:val="center"/>
          </w:tcPr>
          <w:p w14:paraId="2BF7847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87" w:type="dxa"/>
            <w:vAlign w:val="center"/>
          </w:tcPr>
          <w:p w14:paraId="51A0B77F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89" w:type="dxa"/>
            <w:vAlign w:val="center"/>
          </w:tcPr>
          <w:p w14:paraId="1DAC51D0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87" w:type="dxa"/>
            <w:vAlign w:val="center"/>
          </w:tcPr>
          <w:p w14:paraId="76CB67C2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88" w:type="dxa"/>
            <w:vAlign w:val="center"/>
          </w:tcPr>
          <w:p w14:paraId="74587D7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87" w:type="dxa"/>
            <w:tcBorders>
              <w:right w:val="nil"/>
            </w:tcBorders>
            <w:vAlign w:val="center"/>
          </w:tcPr>
          <w:p w14:paraId="01D1AE46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92" w:type="dxa"/>
            <w:tcBorders>
              <w:right w:val="nil"/>
            </w:tcBorders>
            <w:vAlign w:val="center"/>
          </w:tcPr>
          <w:p w14:paraId="641772E4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46CDC" w14:paraId="616D912D" w14:textId="77777777" w:rsidTr="00E51E32">
        <w:trPr>
          <w:cantSplit/>
          <w:trHeight w:val="128"/>
          <w:tblHeader/>
        </w:trPr>
        <w:tc>
          <w:tcPr>
            <w:tcW w:w="840" w:type="dxa"/>
            <w:gridSpan w:val="2"/>
            <w:vMerge/>
            <w:tcBorders>
              <w:left w:val="nil"/>
            </w:tcBorders>
            <w:vAlign w:val="center"/>
          </w:tcPr>
          <w:p w14:paraId="6E47E689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86" w:type="dxa"/>
            <w:vMerge/>
            <w:vAlign w:val="center"/>
          </w:tcPr>
          <w:p w14:paraId="576416DF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2" w:type="dxa"/>
            <w:vAlign w:val="center"/>
          </w:tcPr>
          <w:p w14:paraId="35CE41A7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6" w:type="dxa"/>
            <w:vAlign w:val="center"/>
          </w:tcPr>
          <w:p w14:paraId="44B978F0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8" w:type="dxa"/>
            <w:vAlign w:val="center"/>
          </w:tcPr>
          <w:p w14:paraId="1A615DCA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7" w:type="dxa"/>
            <w:gridSpan w:val="2"/>
            <w:vAlign w:val="center"/>
          </w:tcPr>
          <w:p w14:paraId="2457D69E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8" w:type="dxa"/>
            <w:vAlign w:val="center"/>
          </w:tcPr>
          <w:p w14:paraId="58D122C5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7" w:type="dxa"/>
            <w:vAlign w:val="center"/>
          </w:tcPr>
          <w:p w14:paraId="6A2FC252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8" w:type="dxa"/>
            <w:vAlign w:val="center"/>
          </w:tcPr>
          <w:p w14:paraId="453EAD10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7" w:type="dxa"/>
            <w:vAlign w:val="center"/>
          </w:tcPr>
          <w:p w14:paraId="10822086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9" w:type="dxa"/>
            <w:vAlign w:val="center"/>
          </w:tcPr>
          <w:p w14:paraId="6B2662C2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7" w:type="dxa"/>
            <w:vAlign w:val="center"/>
          </w:tcPr>
          <w:p w14:paraId="3AA7A18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8" w:type="dxa"/>
            <w:vAlign w:val="center"/>
          </w:tcPr>
          <w:p w14:paraId="4BEC144D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7" w:type="dxa"/>
            <w:tcBorders>
              <w:right w:val="nil"/>
            </w:tcBorders>
            <w:vAlign w:val="center"/>
          </w:tcPr>
          <w:p w14:paraId="3AD3B586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92" w:type="dxa"/>
            <w:tcBorders>
              <w:right w:val="nil"/>
            </w:tcBorders>
            <w:vAlign w:val="center"/>
          </w:tcPr>
          <w:p w14:paraId="66E7B09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D46CDC" w14:paraId="1764CDE2" w14:textId="77777777" w:rsidTr="00E51E32">
        <w:trPr>
          <w:cantSplit/>
          <w:trHeight w:val="127"/>
          <w:tblHeader/>
        </w:trPr>
        <w:tc>
          <w:tcPr>
            <w:tcW w:w="840" w:type="dxa"/>
            <w:gridSpan w:val="2"/>
            <w:vMerge/>
            <w:tcBorders>
              <w:left w:val="nil"/>
            </w:tcBorders>
            <w:vAlign w:val="center"/>
          </w:tcPr>
          <w:p w14:paraId="436757C5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86" w:type="dxa"/>
            <w:vMerge/>
            <w:vAlign w:val="center"/>
          </w:tcPr>
          <w:p w14:paraId="6E9EF409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2" w:type="dxa"/>
            <w:vAlign w:val="center"/>
          </w:tcPr>
          <w:p w14:paraId="6304E472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6" w:type="dxa"/>
            <w:vAlign w:val="center"/>
          </w:tcPr>
          <w:p w14:paraId="4DBCC7E6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8" w:type="dxa"/>
            <w:vAlign w:val="center"/>
          </w:tcPr>
          <w:p w14:paraId="5E4D9E4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7" w:type="dxa"/>
            <w:gridSpan w:val="2"/>
            <w:vAlign w:val="center"/>
          </w:tcPr>
          <w:p w14:paraId="62BD7D2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8" w:type="dxa"/>
            <w:vAlign w:val="center"/>
          </w:tcPr>
          <w:p w14:paraId="1A764072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7" w:type="dxa"/>
            <w:vAlign w:val="center"/>
          </w:tcPr>
          <w:p w14:paraId="459306A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8" w:type="dxa"/>
            <w:vAlign w:val="center"/>
          </w:tcPr>
          <w:p w14:paraId="3472A86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7" w:type="dxa"/>
            <w:vAlign w:val="center"/>
          </w:tcPr>
          <w:p w14:paraId="2DB2732C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9" w:type="dxa"/>
            <w:vAlign w:val="center"/>
          </w:tcPr>
          <w:p w14:paraId="31F921F9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7" w:type="dxa"/>
            <w:vAlign w:val="center"/>
          </w:tcPr>
          <w:p w14:paraId="3D990FC5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8" w:type="dxa"/>
            <w:vAlign w:val="center"/>
          </w:tcPr>
          <w:p w14:paraId="33FEC8E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7" w:type="dxa"/>
            <w:tcBorders>
              <w:right w:val="nil"/>
            </w:tcBorders>
            <w:vAlign w:val="center"/>
          </w:tcPr>
          <w:p w14:paraId="506DA1E0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92" w:type="dxa"/>
            <w:tcBorders>
              <w:right w:val="nil"/>
            </w:tcBorders>
            <w:vAlign w:val="center"/>
          </w:tcPr>
          <w:p w14:paraId="18E8006B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DC7F63" w:rsidRPr="000D5C22" w14:paraId="195F6CE7" w14:textId="77777777" w:rsidTr="00E51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40" w:type="dxa"/>
            <w:gridSpan w:val="2"/>
            <w:shd w:val="clear" w:color="auto" w:fill="auto"/>
            <w:vAlign w:val="center"/>
          </w:tcPr>
          <w:p w14:paraId="113B15BF" w14:textId="77777777" w:rsidR="00DC7F63" w:rsidRPr="000D5C22" w:rsidRDefault="00DC7F63" w:rsidP="00B26D8D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14:paraId="22BDEE2C" w14:textId="77777777" w:rsidR="00DC7F63" w:rsidRPr="000D5C22" w:rsidRDefault="00DC7F63" w:rsidP="00B26D8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D5C22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6B66C0C9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/>
                <w:b/>
                <w:noProof/>
                <w:spacing w:val="-6"/>
                <w:sz w:val="20"/>
              </w:rPr>
              <w:t>6,418,234,261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FFEBEB4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/>
                <w:b/>
                <w:noProof/>
                <w:spacing w:val="-6"/>
                <w:sz w:val="20"/>
              </w:rPr>
              <w:t>548,472,163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AE6D795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/>
                <w:b/>
                <w:noProof/>
                <w:spacing w:val="-6"/>
                <w:sz w:val="20"/>
              </w:rPr>
              <w:t>2,996,683,814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14:paraId="14E940F4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36D919A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/>
                <w:b/>
                <w:noProof/>
                <w:spacing w:val="-6"/>
                <w:sz w:val="20"/>
              </w:rPr>
              <w:t>2,873,078,284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2D77AD4B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33FE2BF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24EAA4B0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8BCAB9C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591057F0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/>
                <w:b/>
                <w:noProof/>
                <w:spacing w:val="-6"/>
                <w:sz w:val="20"/>
              </w:rPr>
              <w:t>548,472,163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30A6AFA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/>
                <w:b/>
                <w:noProof/>
                <w:spacing w:val="-6"/>
                <w:sz w:val="20"/>
              </w:rPr>
              <w:t>2,996,683,814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21B6DC07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7F23BEE6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/>
                <w:b/>
                <w:noProof/>
                <w:spacing w:val="-6"/>
                <w:sz w:val="20"/>
              </w:rPr>
              <w:t>2,873,078,284</w:t>
            </w:r>
          </w:p>
        </w:tc>
      </w:tr>
      <w:tr w:rsidR="00DC7F63" w:rsidRPr="000D5C22" w14:paraId="55388C77" w14:textId="77777777" w:rsidTr="00E51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40" w:type="dxa"/>
            <w:gridSpan w:val="2"/>
            <w:shd w:val="clear" w:color="auto" w:fill="auto"/>
            <w:vAlign w:val="center"/>
          </w:tcPr>
          <w:p w14:paraId="7CE18A65" w14:textId="77777777" w:rsidR="00DC7F63" w:rsidRPr="000D5C22" w:rsidRDefault="00DC7F63" w:rsidP="00B26D8D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14:paraId="73873289" w14:textId="77777777" w:rsidR="00DC7F63" w:rsidRPr="000D5C22" w:rsidRDefault="00DC7F63" w:rsidP="00B26D8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D5C22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24AA96B3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/>
                <w:b/>
                <w:noProof/>
                <w:spacing w:val="-6"/>
                <w:sz w:val="20"/>
              </w:rPr>
              <w:t>549,177,537</w:t>
            </w:r>
          </w:p>
          <w:p w14:paraId="3F641E47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/>
                <w:b/>
                <w:noProof/>
                <w:spacing w:val="-6"/>
                <w:sz w:val="20"/>
              </w:rPr>
              <w:t>5,869,056,724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EEA6E0B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/>
                <w:b/>
                <w:noProof/>
                <w:spacing w:val="-6"/>
                <w:sz w:val="20"/>
              </w:rPr>
              <w:t>2,451,532</w:t>
            </w:r>
          </w:p>
          <w:p w14:paraId="028C9D8D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/>
                <w:b/>
                <w:noProof/>
                <w:spacing w:val="-6"/>
                <w:sz w:val="20"/>
              </w:rPr>
              <w:t>546,020,631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784DFF2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/>
                <w:b/>
                <w:noProof/>
                <w:spacing w:val="-6"/>
                <w:sz w:val="20"/>
              </w:rPr>
              <w:t>92,188,910</w:t>
            </w:r>
          </w:p>
          <w:p w14:paraId="6F9029D2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/>
                <w:b/>
                <w:noProof/>
                <w:spacing w:val="-6"/>
                <w:sz w:val="20"/>
              </w:rPr>
              <w:t>2,904,494,904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14:paraId="08A14525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2DE646A1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6304C14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/>
                <w:b/>
                <w:noProof/>
                <w:spacing w:val="-6"/>
                <w:sz w:val="20"/>
              </w:rPr>
              <w:t>454,537,095</w:t>
            </w:r>
          </w:p>
          <w:p w14:paraId="35E380F2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/>
                <w:b/>
                <w:noProof/>
                <w:spacing w:val="-6"/>
                <w:sz w:val="20"/>
              </w:rPr>
              <w:t>2,418,541,189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3D68A1E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87DA8AC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7BC870E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7696033E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4075596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86B4344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6007793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7AF7FD25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16B75DDE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/>
                <w:b/>
                <w:noProof/>
                <w:spacing w:val="-6"/>
                <w:sz w:val="20"/>
              </w:rPr>
              <w:t>2,451,532</w:t>
            </w:r>
          </w:p>
          <w:p w14:paraId="1398D702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/>
                <w:b/>
                <w:noProof/>
                <w:spacing w:val="-6"/>
                <w:sz w:val="20"/>
              </w:rPr>
              <w:t>546,020,631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97D1488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/>
                <w:b/>
                <w:noProof/>
                <w:spacing w:val="-6"/>
                <w:sz w:val="20"/>
              </w:rPr>
              <w:t>92,188,910</w:t>
            </w:r>
          </w:p>
          <w:p w14:paraId="7E899712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/>
                <w:b/>
                <w:noProof/>
                <w:spacing w:val="-6"/>
                <w:sz w:val="20"/>
              </w:rPr>
              <w:t>2,904,494,904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F757C6E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9338191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27FE9063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/>
                <w:b/>
                <w:noProof/>
                <w:spacing w:val="-6"/>
                <w:sz w:val="20"/>
              </w:rPr>
              <w:t>454,537,095</w:t>
            </w:r>
          </w:p>
          <w:p w14:paraId="6BF5F157" w14:textId="77777777" w:rsidR="00DC7F63" w:rsidRPr="000D5C22" w:rsidRDefault="00DC7F63" w:rsidP="00B26D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D5C22">
              <w:rPr>
                <w:rFonts w:ascii="新細明體" w:hAnsi="新細明體"/>
                <w:b/>
                <w:noProof/>
                <w:spacing w:val="-6"/>
                <w:sz w:val="20"/>
              </w:rPr>
              <w:t>2,418,541,189</w:t>
            </w:r>
          </w:p>
        </w:tc>
      </w:tr>
      <w:tr w:rsidR="00DC7F63" w14:paraId="7656AFF6" w14:textId="77777777" w:rsidTr="00E51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40" w:type="dxa"/>
            <w:gridSpan w:val="2"/>
            <w:shd w:val="clear" w:color="auto" w:fill="auto"/>
            <w:vAlign w:val="center"/>
          </w:tcPr>
          <w:p w14:paraId="7571A6CA" w14:textId="77777777" w:rsidR="00DC7F63" w:rsidRDefault="00DC7F63" w:rsidP="00B26D8D">
            <w:pPr>
              <w:jc w:val="center"/>
              <w:rPr>
                <w:rFonts w:ascii="新細明體" w:hAnsi="新細明體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418935D" w14:textId="77777777" w:rsidR="00DC7F63" w:rsidRDefault="00DC7F63" w:rsidP="00B26D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83C27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DDA138D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346,911,790</w:t>
            </w:r>
          </w:p>
          <w:p w14:paraId="122CEDFA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920,806,613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0B25CEB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A3A00D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142,120,437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13FF627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82,091,445</w:t>
            </w:r>
          </w:p>
          <w:p w14:paraId="6DD3116E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505,035,404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14:paraId="55508BF1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E157472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820EF5C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264,820,345</w:t>
            </w:r>
          </w:p>
          <w:p w14:paraId="528B943B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273,650,772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FC28648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A652BE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BC13404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DF553FF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37A42F9C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C34293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DDDBF25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FABBB1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03FF598F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1B77C5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142,120,437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6CEC2F2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82,091,445</w:t>
            </w:r>
          </w:p>
          <w:p w14:paraId="1519737E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505,035,404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0C705762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D4FD54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2207583C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264,820,345</w:t>
            </w:r>
          </w:p>
          <w:p w14:paraId="0ED0ABAC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273,650,772</w:t>
            </w:r>
          </w:p>
        </w:tc>
      </w:tr>
      <w:tr w:rsidR="00DC7F63" w14:paraId="1AF69B98" w14:textId="77777777" w:rsidTr="00E51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40" w:type="dxa"/>
            <w:gridSpan w:val="2"/>
            <w:shd w:val="clear" w:color="auto" w:fill="auto"/>
            <w:vAlign w:val="center"/>
          </w:tcPr>
          <w:p w14:paraId="76A95F55" w14:textId="77777777" w:rsidR="00DC7F63" w:rsidRDefault="00DC7F63" w:rsidP="00B26D8D">
            <w:pPr>
              <w:jc w:val="center"/>
              <w:rPr>
                <w:rFonts w:ascii="新細明體" w:hAnsi="新細明體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z w:val="20"/>
              </w:rPr>
              <w:t>93－1</w:t>
            </w:r>
            <w:r w:rsidRPr="00583C27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ABB4088" w14:textId="77777777" w:rsidR="00DC7F63" w:rsidRDefault="00DC7F63" w:rsidP="00B26D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83C27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CA77699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201,995,747</w:t>
            </w:r>
          </w:p>
          <w:p w14:paraId="1F7DB994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565,809,563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5452F1E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2,451,532</w:t>
            </w:r>
          </w:p>
          <w:p w14:paraId="3A2D6F43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66,866,376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C121D40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9,827,465</w:t>
            </w:r>
          </w:p>
          <w:p w14:paraId="5DF91E21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204,756,024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14:paraId="3905B7D3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69D958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6C3C795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189,716,750</w:t>
            </w:r>
          </w:p>
          <w:p w14:paraId="6FCC64F6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294,187,163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0F4A164D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462EDD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780922E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74A38A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37B29AC8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E8C698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2178A30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1D2C86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36420FC2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2,451,532</w:t>
            </w:r>
          </w:p>
          <w:p w14:paraId="1F6361B7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66,866,376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2A873F6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9,827,465</w:t>
            </w:r>
          </w:p>
          <w:p w14:paraId="53756CF9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204,756,024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5AE266AB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89A2A3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4D310C00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189,716,750</w:t>
            </w:r>
          </w:p>
          <w:p w14:paraId="6DA62C19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294,187,163</w:t>
            </w:r>
          </w:p>
        </w:tc>
      </w:tr>
      <w:tr w:rsidR="00DC7F63" w14:paraId="03795FEB" w14:textId="77777777" w:rsidTr="00E51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40" w:type="dxa"/>
            <w:gridSpan w:val="2"/>
            <w:shd w:val="clear" w:color="auto" w:fill="auto"/>
            <w:vAlign w:val="center"/>
          </w:tcPr>
          <w:p w14:paraId="01BBC7E6" w14:textId="77777777" w:rsidR="00DC7F63" w:rsidRDefault="00DC7F63" w:rsidP="00B26D8D">
            <w:pPr>
              <w:jc w:val="center"/>
              <w:rPr>
                <w:rFonts w:ascii="新細明體" w:hAnsi="新細明體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z w:val="20"/>
              </w:rPr>
              <w:t>101－112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BF08671" w14:textId="77777777" w:rsidR="00DC7F63" w:rsidRDefault="00DC7F63" w:rsidP="00B26D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83C27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75626641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F9CE36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6,086,223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C68DE89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2DFD59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3,677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55CEF0F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94C0757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253,699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14:paraId="34C255DE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650782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4DDC23F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71B151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5,828,847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26AC66BD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EE333B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3303EB7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E2DBFA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261DFC6F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69F67A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721A373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08859A8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59E44491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52753E8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3,677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0CAADF7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80CFE6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253,699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2AB46513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965E6B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54B12AE0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C6C4D1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5,828,847</w:t>
            </w:r>
          </w:p>
        </w:tc>
      </w:tr>
      <w:tr w:rsidR="00DC7F63" w14:paraId="19B7F53E" w14:textId="77777777" w:rsidTr="00E51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40" w:type="dxa"/>
            <w:gridSpan w:val="2"/>
            <w:shd w:val="clear" w:color="auto" w:fill="auto"/>
            <w:vAlign w:val="center"/>
          </w:tcPr>
          <w:p w14:paraId="6261739D" w14:textId="77777777" w:rsidR="00DC7F63" w:rsidRDefault="00DC7F63" w:rsidP="00B26D8D">
            <w:pPr>
              <w:jc w:val="center"/>
              <w:rPr>
                <w:rFonts w:ascii="新細明體" w:hAnsi="新細明體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z w:val="20"/>
              </w:rPr>
              <w:t>102－112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F9D458C" w14:textId="77777777" w:rsidR="00DC7F63" w:rsidRDefault="00DC7F63" w:rsidP="00B26D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83C27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F81DAD5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270,000</w:t>
            </w:r>
          </w:p>
          <w:p w14:paraId="13B50874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276,343,901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3121346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7A22B3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392,876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391DE54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270,000</w:t>
            </w:r>
          </w:p>
          <w:p w14:paraId="3E0B2A49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1,654,107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14:paraId="4D621067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1C301C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26E8334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AC4459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274,296,918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FC6D7BB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4F1321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69D8593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41A0ECD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6B6A35D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A61F46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B0A76E8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8057C8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5B461A7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13473E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392,876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2A0EDDE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270,000</w:t>
            </w:r>
          </w:p>
          <w:p w14:paraId="42D2170B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1,654,107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10CAE015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034C5C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6395513E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25A9FF9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274,296,918</w:t>
            </w:r>
          </w:p>
        </w:tc>
      </w:tr>
      <w:tr w:rsidR="00DC7F63" w14:paraId="01383CDB" w14:textId="77777777" w:rsidTr="00E51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40" w:type="dxa"/>
            <w:gridSpan w:val="2"/>
            <w:shd w:val="clear" w:color="auto" w:fill="auto"/>
            <w:vAlign w:val="center"/>
          </w:tcPr>
          <w:p w14:paraId="414800A6" w14:textId="77777777" w:rsidR="00DC7F63" w:rsidRDefault="00DC7F63" w:rsidP="00B26D8D">
            <w:pPr>
              <w:jc w:val="center"/>
              <w:rPr>
                <w:rFonts w:ascii="新細明體" w:hAnsi="新細明體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z w:val="20"/>
              </w:rPr>
              <w:t>103－112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24DB1D5" w14:textId="77777777" w:rsidR="00DC7F63" w:rsidRDefault="00DC7F63" w:rsidP="00B26D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83C27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79ABDD77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5C1B10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4,061,508,533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58716E5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86201D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334,559,763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68AD8F8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B2732A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2,156,932,281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14:paraId="73F900A0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99E952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598B78B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C637A5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1,570,016,489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551A136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A28083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0291103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7E5764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13EB4CC1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EC4F25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8A51FC6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1C0C6E6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B9B2279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864949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334,559,763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FB63A61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EA724F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2,156,932,281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92FF6B8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18EF9F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07AD8D7E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19CF73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1,570,016,489</w:t>
            </w:r>
          </w:p>
        </w:tc>
      </w:tr>
      <w:tr w:rsidR="00DC7F63" w14:paraId="45C126DF" w14:textId="77777777" w:rsidTr="00E51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40" w:type="dxa"/>
            <w:gridSpan w:val="2"/>
            <w:shd w:val="clear" w:color="auto" w:fill="auto"/>
            <w:vAlign w:val="center"/>
          </w:tcPr>
          <w:p w14:paraId="65835B5F" w14:textId="77777777" w:rsidR="00DC7F63" w:rsidRDefault="00DC7F63" w:rsidP="00B26D8D">
            <w:pPr>
              <w:jc w:val="center"/>
              <w:rPr>
                <w:rFonts w:ascii="新細明體" w:hAnsi="新細明體"/>
                <w:sz w:val="20"/>
              </w:rPr>
            </w:pPr>
            <w:r w:rsidRPr="00583C27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B554618" w14:textId="77777777" w:rsidR="00DC7F63" w:rsidRDefault="00DC7F63" w:rsidP="00B26D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83C27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16EF252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52E0F8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16,600,000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E8D783D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4A9673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2,070,000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C7A8EE5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4C8CE37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14,530,000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14:paraId="069C0AD2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57D0EA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2F66471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782F2D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1AB688F2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B07D36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8C05D86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D0E6E1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1735E955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452013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8EC233D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10A6B0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37D78B60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0AA8C1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2,070,000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AF8EDE0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CA6439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14,530,000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31739AE0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0957BF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70780217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F5260A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C7F63" w14:paraId="52D922C7" w14:textId="77777777" w:rsidTr="00E51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40" w:type="dxa"/>
            <w:gridSpan w:val="2"/>
            <w:shd w:val="clear" w:color="auto" w:fill="auto"/>
            <w:vAlign w:val="center"/>
          </w:tcPr>
          <w:p w14:paraId="1DFD1FAA" w14:textId="77777777" w:rsidR="00DC7F63" w:rsidRDefault="00DC7F63" w:rsidP="00B26D8D">
            <w:pPr>
              <w:jc w:val="center"/>
              <w:rPr>
                <w:rFonts w:ascii="新細明體" w:hAnsi="新細明體"/>
                <w:sz w:val="20"/>
              </w:rPr>
            </w:pPr>
            <w:r w:rsidRPr="00583C27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2B490C1" w14:textId="77777777" w:rsidR="00DC7F63" w:rsidRDefault="00DC7F63" w:rsidP="00B26D8D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83C27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34220758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807C89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21,901,891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43644C7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F931D5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7,502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2F959F2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FC8124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21,333,389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</w:tcPr>
          <w:p w14:paraId="0BF31A92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84F1A60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DB3855A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0FBB8A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561,000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359A81EA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376AD40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AE12F69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E4D412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04A87303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50DD9B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25260E5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5C0603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E5F6C3E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C8677B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7,502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C36B552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9D6EA40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21,333,389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14E55C9D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1EB1D3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3A98CDBC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197639" w14:textId="77777777" w:rsidR="00DC7F63" w:rsidRPr="00B205E3" w:rsidRDefault="00DC7F63" w:rsidP="00B26D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583C27">
              <w:rPr>
                <w:rFonts w:ascii="新細明體" w:hAnsi="新細明體"/>
                <w:noProof/>
                <w:spacing w:val="-6"/>
                <w:sz w:val="20"/>
              </w:rPr>
              <w:t>561,000</w:t>
            </w:r>
          </w:p>
        </w:tc>
      </w:tr>
    </w:tbl>
    <w:p w14:paraId="6F17FD5D" w14:textId="77777777" w:rsidR="00D46CDC" w:rsidRDefault="00D46CDC">
      <w:pPr>
        <w:ind w:right="414"/>
        <w:rPr>
          <w:rFonts w:eastAsia="標楷體"/>
          <w:sz w:val="22"/>
        </w:rPr>
      </w:pPr>
    </w:p>
    <w:sectPr w:rsidR="00D46CDC" w:rsidSect="00A81C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567" w:right="851" w:bottom="851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646DE" w14:textId="77777777" w:rsidR="00DC7F63" w:rsidRDefault="00DC7F63">
      <w:r>
        <w:separator/>
      </w:r>
    </w:p>
  </w:endnote>
  <w:endnote w:type="continuationSeparator" w:id="0">
    <w:p w14:paraId="29C5099E" w14:textId="77777777" w:rsidR="00DC7F63" w:rsidRDefault="00DC7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37057" w14:textId="77777777" w:rsidR="00E467FE" w:rsidRDefault="00E467F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23102" w14:textId="77777777" w:rsidR="00E467FE" w:rsidRDefault="00E467FE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113F5" w14:textId="331B2BAB" w:rsidR="00A81C3B" w:rsidRDefault="00A81C3B" w:rsidP="00A81C3B">
    <w:pPr>
      <w:pStyle w:val="a4"/>
      <w:jc w:val="center"/>
    </w:pPr>
    <w:r w:rsidRPr="00A81C3B">
      <w:rPr>
        <w:rFonts w:ascii="標楷體" w:eastAsia="標楷體" w:hAnsi="標楷體" w:hint="eastAsia"/>
        <w:sz w:val="22"/>
        <w:szCs w:val="22"/>
      </w:rPr>
      <w:t>1</w:t>
    </w:r>
    <w:r>
      <w:rPr>
        <w:rFonts w:ascii="標楷體" w:eastAsia="標楷體" w:hAnsi="標楷體" w:hint="eastAsia"/>
        <w:sz w:val="22"/>
        <w:szCs w:val="22"/>
      </w:rPr>
      <w:t>2</w:t>
    </w:r>
    <w:r w:rsidRPr="00A81C3B">
      <w:rPr>
        <w:rFonts w:ascii="標楷體" w:eastAsia="標楷體" w:hAnsi="標楷體" w:hint="eastAsia"/>
        <w:sz w:val="22"/>
        <w:szCs w:val="22"/>
      </w:rPr>
      <w:t>-</w:t>
    </w:r>
    <w:r w:rsidRPr="00A81C3B">
      <w:rPr>
        <w:rFonts w:ascii="標楷體" w:eastAsia="標楷體" w:hAnsi="標楷體" w:hint="eastAsia"/>
        <w:sz w:val="22"/>
        <w:szCs w:val="22"/>
      </w:rPr>
      <w:fldChar w:fldCharType="begin"/>
    </w:r>
    <w:r w:rsidRPr="00A81C3B">
      <w:rPr>
        <w:rFonts w:ascii="標楷體" w:eastAsia="標楷體" w:hAnsi="標楷體" w:hint="eastAsia"/>
        <w:sz w:val="22"/>
        <w:szCs w:val="22"/>
      </w:rPr>
      <w:instrText>PAGE   \* MERGEFORMAT</w:instrText>
    </w:r>
    <w:r w:rsidRPr="00A81C3B">
      <w:rPr>
        <w:rFonts w:ascii="標楷體" w:eastAsia="標楷體" w:hAnsi="標楷體" w:hint="eastAsia"/>
        <w:sz w:val="22"/>
        <w:szCs w:val="22"/>
      </w:rPr>
      <w:fldChar w:fldCharType="separate"/>
    </w:r>
    <w:r w:rsidRPr="00A81C3B">
      <w:rPr>
        <w:rFonts w:ascii="標楷體" w:eastAsia="標楷體" w:hAnsi="標楷體" w:hint="eastAsia"/>
        <w:sz w:val="22"/>
        <w:szCs w:val="22"/>
      </w:rPr>
      <w:t>1</w:t>
    </w:r>
    <w:r w:rsidRPr="00A81C3B">
      <w:rPr>
        <w:rFonts w:ascii="標楷體" w:eastAsia="標楷體" w:hAnsi="標楷體" w:hint="eastAsi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81270" w14:textId="77777777" w:rsidR="00DC7F63" w:rsidRDefault="00DC7F63">
      <w:r>
        <w:separator/>
      </w:r>
    </w:p>
  </w:footnote>
  <w:footnote w:type="continuationSeparator" w:id="0">
    <w:p w14:paraId="696CFA2C" w14:textId="77777777" w:rsidR="00DC7F63" w:rsidRDefault="00DC7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AB22" w14:textId="77777777" w:rsidR="00E467FE" w:rsidRDefault="00E467F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54CDC" w14:textId="77777777" w:rsidR="00D46CDC" w:rsidRDefault="00860F6F">
    <w:pPr>
      <w:jc w:val="center"/>
    </w:pPr>
    <w:proofErr w:type="spellStart"/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RptNo</w:t>
    </w:r>
    <w:proofErr w:type="spellEnd"/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7E6309" w:rsidRPr="007E630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7E6309" w:rsidRPr="007E6309">
      <w:rPr>
        <w:rFonts w:ascii="標楷體" w:eastAsia="標楷體" w:hAnsi="標楷體" w:hint="eastAsia"/>
        <w:b/>
        <w:spacing w:val="60"/>
        <w:sz w:val="32"/>
        <w:szCs w:val="32"/>
        <w:u w:val="single"/>
      </w:rPr>
      <w:t>屏東縣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</w:t>
    </w:r>
    <w:r w:rsidR="00B40E8D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7E6309" w:rsidRPr="007E6309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0666B" w14:textId="1F9FB818" w:rsidR="00F94076" w:rsidRPr="00E467FE" w:rsidRDefault="00A51E24" w:rsidP="00F94076">
    <w:pPr>
      <w:jc w:val="center"/>
      <w:rPr>
        <w:b/>
        <w:spacing w:val="60"/>
        <w:sz w:val="32"/>
      </w:rPr>
    </w:pPr>
    <w:r w:rsidRPr="00E467FE">
      <w:rPr>
        <w:rFonts w:ascii="標楷體" w:eastAsia="標楷體" w:hint="eastAsia"/>
        <w:b/>
        <w:color w:val="000000"/>
        <w:spacing w:val="60"/>
        <w:sz w:val="32"/>
        <w:szCs w:val="32"/>
        <w:u w:val="single"/>
      </w:rPr>
      <w:t>拾</w:t>
    </w:r>
    <w:r w:rsidR="009A56A5" w:rsidRPr="00E467FE">
      <w:rPr>
        <w:rFonts w:ascii="標楷體" w:eastAsia="標楷體" w:hint="eastAsia"/>
        <w:b/>
        <w:color w:val="000000"/>
        <w:spacing w:val="60"/>
        <w:sz w:val="32"/>
        <w:szCs w:val="32"/>
        <w:u w:val="single"/>
      </w:rPr>
      <w:t>貳</w:t>
    </w:r>
    <w:r w:rsidRPr="00E467FE">
      <w:rPr>
        <w:rFonts w:ascii="標楷體" w:eastAsia="標楷體"/>
        <w:b/>
        <w:color w:val="000000"/>
        <w:spacing w:val="60"/>
        <w:sz w:val="32"/>
        <w:szCs w:val="32"/>
        <w:u w:val="single"/>
      </w:rPr>
      <w:t>、</w:t>
    </w:r>
    <w:r w:rsidR="00F94076" w:rsidRPr="00E467FE">
      <w:rPr>
        <w:rFonts w:ascii="標楷體" w:eastAsia="標楷體" w:hint="eastAsia"/>
        <w:b/>
        <w:spacing w:val="60"/>
        <w:sz w:val="32"/>
        <w:u w:val="single"/>
      </w:rPr>
      <w:t>中華民國</w:t>
    </w:r>
    <w:r w:rsidR="00F94076" w:rsidRPr="00E467FE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F94076" w:rsidRPr="00E467FE">
      <w:rPr>
        <w:rFonts w:ascii="標楷體" w:eastAsia="標楷體" w:hAnsi="標楷體"/>
        <w:b/>
        <w:spacing w:val="60"/>
        <w:sz w:val="32"/>
        <w:u w:val="single"/>
      </w:rPr>
      <w:t>3</w:t>
    </w:r>
    <w:r w:rsidR="00F94076" w:rsidRPr="00E467FE">
      <w:rPr>
        <w:rFonts w:ascii="標楷體" w:eastAsia="標楷體" w:hint="eastAsia"/>
        <w:b/>
        <w:spacing w:val="60"/>
        <w:sz w:val="32"/>
        <w:u w:val="single"/>
      </w:rPr>
      <w:t>年度</w:t>
    </w:r>
    <w:r w:rsidR="00F94076" w:rsidRPr="00E467FE">
      <w:rPr>
        <w:rFonts w:ascii="標楷體" w:eastAsia="標楷體" w:hAnsi="標楷體" w:hint="eastAsia"/>
        <w:b/>
        <w:spacing w:val="60"/>
        <w:sz w:val="32"/>
        <w:u w:val="single"/>
      </w:rPr>
      <w:t>屏東縣</w:t>
    </w:r>
    <w:r w:rsidR="00F94076" w:rsidRPr="00E467FE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總決算以前年度歲入來源別轉入數決算審定總表</w:t>
    </w:r>
  </w:p>
  <w:p w14:paraId="4C65C361" w14:textId="77777777" w:rsidR="00D46CDC" w:rsidRPr="00F94076" w:rsidRDefault="00D46CDC" w:rsidP="00F940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F63"/>
    <w:rsid w:val="000C1A60"/>
    <w:rsid w:val="001021E7"/>
    <w:rsid w:val="001512E9"/>
    <w:rsid w:val="0018403C"/>
    <w:rsid w:val="001F4CCA"/>
    <w:rsid w:val="002E0ADC"/>
    <w:rsid w:val="005E1975"/>
    <w:rsid w:val="00602421"/>
    <w:rsid w:val="00653A7E"/>
    <w:rsid w:val="007D75E7"/>
    <w:rsid w:val="007E6309"/>
    <w:rsid w:val="0085742D"/>
    <w:rsid w:val="00860F6F"/>
    <w:rsid w:val="008851FB"/>
    <w:rsid w:val="009A56A5"/>
    <w:rsid w:val="009E1C1B"/>
    <w:rsid w:val="00A51E24"/>
    <w:rsid w:val="00A765AF"/>
    <w:rsid w:val="00A81C3B"/>
    <w:rsid w:val="00A93F3B"/>
    <w:rsid w:val="00AA6E9F"/>
    <w:rsid w:val="00B205E3"/>
    <w:rsid w:val="00B40E8D"/>
    <w:rsid w:val="00BA3E49"/>
    <w:rsid w:val="00BB53F0"/>
    <w:rsid w:val="00CB1EE5"/>
    <w:rsid w:val="00D46CDC"/>
    <w:rsid w:val="00DC7F63"/>
    <w:rsid w:val="00E467FE"/>
    <w:rsid w:val="00E51E32"/>
    <w:rsid w:val="00EA1B26"/>
    <w:rsid w:val="00F34B52"/>
    <w:rsid w:val="00F9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B0A130A"/>
  <w15:chartTrackingRefBased/>
  <w15:docId w15:val="{45563600-8150-47E9-8C1D-480F53D20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TKBKvRKRMTcL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TKBKvRKRMTcL以前年度歲入決算審定表.dot</Template>
  <TotalTime>9</TotalTime>
  <Pages>1</Pages>
  <Words>447</Words>
  <Characters>1098</Characters>
  <Application>Microsoft Office Word</Application>
  <DocSecurity>0</DocSecurity>
  <Lines>9</Lines>
  <Paragraphs>3</Paragraphs>
  <ScaleCrop>false</ScaleCrop>
  <Company>N.A.O.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劉新榕</dc:creator>
  <cp:keywords/>
  <cp:lastModifiedBy>陳資群</cp:lastModifiedBy>
  <cp:revision>7</cp:revision>
  <dcterms:created xsi:type="dcterms:W3CDTF">2025-05-27T06:53:00Z</dcterms:created>
  <dcterms:modified xsi:type="dcterms:W3CDTF">2025-07-18T01:51:00Z</dcterms:modified>
</cp:coreProperties>
</file>