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"/>
        <w:gridCol w:w="464"/>
        <w:gridCol w:w="164"/>
        <w:gridCol w:w="2406"/>
        <w:gridCol w:w="1549"/>
        <w:gridCol w:w="1442"/>
        <w:gridCol w:w="912"/>
        <w:gridCol w:w="531"/>
        <w:gridCol w:w="1444"/>
        <w:gridCol w:w="1444"/>
        <w:gridCol w:w="1519"/>
        <w:gridCol w:w="1520"/>
        <w:gridCol w:w="1521"/>
        <w:gridCol w:w="1520"/>
        <w:gridCol w:w="839"/>
        <w:gridCol w:w="1588"/>
        <w:gridCol w:w="694"/>
        <w:gridCol w:w="1668"/>
        <w:gridCol w:w="603"/>
      </w:tblGrid>
      <w:tr w:rsidR="00E55EEF" w14:paraId="60506DFE" w14:textId="77777777" w:rsidTr="00361465">
        <w:trPr>
          <w:gridBefore w:val="1"/>
          <w:wBefore w:w="40" w:type="dxa"/>
          <w:cantSplit/>
          <w:trHeight w:val="270"/>
          <w:tblHeader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14:paraId="01BF86CD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7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30858" w14:textId="77777777"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891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883CF58" w14:textId="77777777"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63B6365D" w14:textId="77777777" w:rsidR="00E55EEF" w:rsidRDefault="00E55EEF" w:rsidP="000D4B04">
            <w:pPr>
              <w:tabs>
                <w:tab w:val="left" w:pos="13096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14:paraId="1311CAB1" w14:textId="77777777" w:rsidTr="00361465">
        <w:trPr>
          <w:gridBefore w:val="1"/>
          <w:wBefore w:w="40" w:type="dxa"/>
          <w:cantSplit/>
          <w:trHeight w:val="270"/>
          <w:tblHeader/>
        </w:trPr>
        <w:tc>
          <w:tcPr>
            <w:tcW w:w="464" w:type="dxa"/>
            <w:tcBorders>
              <w:top w:val="nil"/>
              <w:left w:val="nil"/>
              <w:right w:val="nil"/>
            </w:tcBorders>
          </w:tcPr>
          <w:p w14:paraId="08988BCF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73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5F383234" w14:textId="77777777"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891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09EAE2F7" w14:textId="77777777"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14:paraId="145D7632" w14:textId="77777777" w:rsidTr="008F5F9A">
        <w:trPr>
          <w:cantSplit/>
          <w:tblHeader/>
        </w:trPr>
        <w:tc>
          <w:tcPr>
            <w:tcW w:w="3074" w:type="dxa"/>
            <w:gridSpan w:val="4"/>
            <w:tcBorders>
              <w:left w:val="nil"/>
            </w:tcBorders>
            <w:vAlign w:val="center"/>
          </w:tcPr>
          <w:p w14:paraId="2C999B2E" w14:textId="77777777"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9" w:type="dxa"/>
            <w:vMerge w:val="restart"/>
            <w:vAlign w:val="center"/>
          </w:tcPr>
          <w:p w14:paraId="1BE2F400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3" w:type="dxa"/>
            <w:gridSpan w:val="5"/>
            <w:vAlign w:val="center"/>
          </w:tcPr>
          <w:p w14:paraId="6CB777FE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919" w:type="dxa"/>
            <w:gridSpan w:val="5"/>
            <w:vAlign w:val="center"/>
          </w:tcPr>
          <w:p w14:paraId="55833CDD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282" w:type="dxa"/>
            <w:gridSpan w:val="2"/>
            <w:vAlign w:val="center"/>
          </w:tcPr>
          <w:p w14:paraId="27CA11E0" w14:textId="77777777" w:rsidR="00996727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1B0738FC" w14:textId="0E1C90E0" w:rsidR="0019333D" w:rsidRDefault="0019333D" w:rsidP="00996727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271" w:type="dxa"/>
            <w:gridSpan w:val="2"/>
            <w:tcBorders>
              <w:right w:val="nil"/>
            </w:tcBorders>
            <w:vAlign w:val="center"/>
          </w:tcPr>
          <w:p w14:paraId="7F21ED71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539EF658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14:paraId="32C626C7" w14:textId="77777777" w:rsidTr="008F5F9A">
        <w:trPr>
          <w:cantSplit/>
          <w:tblHeader/>
        </w:trPr>
        <w:tc>
          <w:tcPr>
            <w:tcW w:w="668" w:type="dxa"/>
            <w:gridSpan w:val="3"/>
            <w:tcBorders>
              <w:left w:val="nil"/>
            </w:tcBorders>
            <w:vAlign w:val="center"/>
          </w:tcPr>
          <w:p w14:paraId="608C290A" w14:textId="77777777" w:rsidR="0019333D" w:rsidRDefault="0019333D" w:rsidP="002806A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06" w:type="dxa"/>
            <w:vAlign w:val="center"/>
          </w:tcPr>
          <w:p w14:paraId="7C0F4C68" w14:textId="77777777"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9" w:type="dxa"/>
            <w:vMerge/>
            <w:vAlign w:val="center"/>
          </w:tcPr>
          <w:p w14:paraId="71F3219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14:paraId="175BDE8B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3" w:type="dxa"/>
            <w:gridSpan w:val="2"/>
            <w:vAlign w:val="center"/>
          </w:tcPr>
          <w:p w14:paraId="3A7541C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4" w:type="dxa"/>
            <w:vAlign w:val="center"/>
          </w:tcPr>
          <w:p w14:paraId="3F6858FD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14:paraId="212AAD84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14:paraId="7D4F5EF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0" w:type="dxa"/>
            <w:vAlign w:val="center"/>
          </w:tcPr>
          <w:p w14:paraId="68FC1F65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1" w:type="dxa"/>
            <w:vAlign w:val="center"/>
          </w:tcPr>
          <w:p w14:paraId="2B4D5FE7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14:paraId="5264DE35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39" w:type="dxa"/>
            <w:vAlign w:val="center"/>
          </w:tcPr>
          <w:p w14:paraId="02AD876D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588" w:type="dxa"/>
            <w:vAlign w:val="center"/>
          </w:tcPr>
          <w:p w14:paraId="563110DA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94" w:type="dxa"/>
            <w:vAlign w:val="center"/>
          </w:tcPr>
          <w:p w14:paraId="33605423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668" w:type="dxa"/>
            <w:vAlign w:val="center"/>
          </w:tcPr>
          <w:p w14:paraId="1188A480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03" w:type="dxa"/>
            <w:tcBorders>
              <w:right w:val="nil"/>
            </w:tcBorders>
            <w:vAlign w:val="center"/>
          </w:tcPr>
          <w:p w14:paraId="421B778D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262BFF" w:rsidRPr="00F32076" w14:paraId="656BB099" w14:textId="77777777" w:rsidTr="008F5F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1E443062" w14:textId="77777777" w:rsidR="00262BFF" w:rsidRPr="00F32076" w:rsidRDefault="00262BFF" w:rsidP="00DD07EF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14:paraId="3900D314" w14:textId="77777777" w:rsidR="00262BFF" w:rsidRPr="00F32076" w:rsidRDefault="00262BFF" w:rsidP="00DD07EF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32076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FAE77EF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E6422">
              <w:rPr>
                <w:rFonts w:ascii="新細明體" w:hAnsi="新細明體"/>
                <w:b/>
                <w:noProof/>
                <w:sz w:val="20"/>
              </w:rPr>
              <w:t>61,494,434,000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33C0B94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E6422">
              <w:rPr>
                <w:rFonts w:ascii="新細明體" w:hAnsi="新細明體"/>
                <w:b/>
                <w:noProof/>
                <w:sz w:val="20"/>
              </w:rPr>
              <w:t>45,401,139,674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0194FB12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E642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B708DE5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E6422">
              <w:rPr>
                <w:rFonts w:ascii="新細明體" w:hAnsi="新細明體"/>
                <w:b/>
                <w:noProof/>
                <w:sz w:val="20"/>
              </w:rPr>
              <w:t>10,543,169,119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800786A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E6422">
              <w:rPr>
                <w:rFonts w:ascii="新細明體" w:hAnsi="新細明體"/>
                <w:b/>
                <w:noProof/>
                <w:sz w:val="20"/>
              </w:rPr>
              <w:t>55,944,308,793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51840DF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E6422">
              <w:rPr>
                <w:rFonts w:ascii="新細明體" w:hAnsi="新細明體"/>
                <w:b/>
                <w:noProof/>
                <w:sz w:val="20"/>
              </w:rPr>
              <w:t>45,397,899,675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E7D4DA2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E642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817F02D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E6422">
              <w:rPr>
                <w:rFonts w:ascii="新細明體" w:hAnsi="新細明體"/>
                <w:b/>
                <w:noProof/>
                <w:sz w:val="20"/>
              </w:rPr>
              <w:t>10,527,265,259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965F49E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E6422">
              <w:rPr>
                <w:rFonts w:ascii="新細明體" w:hAnsi="新細明體"/>
                <w:b/>
                <w:noProof/>
                <w:sz w:val="20"/>
              </w:rPr>
              <w:t>55,925,164,934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7663E6B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E6422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87573B9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E6422">
              <w:rPr>
                <w:rFonts w:ascii="新細明體" w:hAnsi="新細明體"/>
                <w:b/>
                <w:noProof/>
                <w:sz w:val="20"/>
              </w:rPr>
              <w:t>- 5,569,269,066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CE56CC8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E6422">
              <w:rPr>
                <w:rFonts w:ascii="新細明體" w:hAnsi="新細明體"/>
                <w:b/>
                <w:noProof/>
                <w:sz w:val="20"/>
              </w:rPr>
              <w:t>- 9.06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788AEFB2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E6422">
              <w:rPr>
                <w:rFonts w:ascii="新細明體" w:hAnsi="新細明體"/>
                <w:b/>
                <w:noProof/>
                <w:sz w:val="20"/>
              </w:rPr>
              <w:t>- 19,143,859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51A84F7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E6422">
              <w:rPr>
                <w:rFonts w:ascii="新細明體" w:hAnsi="新細明體"/>
                <w:b/>
                <w:noProof/>
                <w:sz w:val="20"/>
              </w:rPr>
              <w:t>- 0.03</w:t>
            </w:r>
          </w:p>
        </w:tc>
      </w:tr>
      <w:tr w:rsidR="00262BFF" w14:paraId="36CE7BA3" w14:textId="77777777" w:rsidTr="008F5F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6F62D89D" w14:textId="77777777" w:rsidR="00262BFF" w:rsidRDefault="00262BFF" w:rsidP="00DD07EF">
            <w:pPr>
              <w:jc w:val="center"/>
              <w:rPr>
                <w:rFonts w:ascii="新細明體" w:hAnsi="新細明體"/>
                <w:sz w:val="20"/>
              </w:rPr>
            </w:pPr>
            <w:r w:rsidRPr="00E81D9C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6" w:type="dxa"/>
            <w:shd w:val="clear" w:color="auto" w:fill="auto"/>
            <w:vAlign w:val="center"/>
          </w:tcPr>
          <w:p w14:paraId="3E1CE29E" w14:textId="77777777" w:rsidR="00262BFF" w:rsidRDefault="00262BFF" w:rsidP="00DD07E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1D9C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52E8A4E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334,139,000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57CDA69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300,686,538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71D39C39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E1D2BBE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2,709,438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0240DBD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303,395,976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22FCCDA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300,686,538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ED27BB9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BE12859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2,709,438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7D5A464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303,395,976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A1063CD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0.54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1D1704A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- 30,743,024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ACD7EED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- 9.20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388B4535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1EAC683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2BFF" w14:paraId="09C12DC1" w14:textId="77777777" w:rsidTr="008F5F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2A69F335" w14:textId="77777777" w:rsidR="00262BFF" w:rsidRDefault="00262BFF" w:rsidP="00DD07EF">
            <w:pPr>
              <w:jc w:val="center"/>
              <w:rPr>
                <w:rFonts w:ascii="新細明體" w:hAnsi="新細明體"/>
                <w:sz w:val="20"/>
              </w:rPr>
            </w:pPr>
            <w:r w:rsidRPr="00E81D9C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6" w:type="dxa"/>
            <w:shd w:val="clear" w:color="auto" w:fill="auto"/>
            <w:vAlign w:val="center"/>
          </w:tcPr>
          <w:p w14:paraId="3DA40DAC" w14:textId="77777777" w:rsidR="00262BFF" w:rsidRDefault="00262BFF" w:rsidP="00DD07E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1D9C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9AD5C05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47,212,910,000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AB0122B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35,708,244,248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7FB5DA1A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E7D1984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8,033,069,244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048E9BF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43,741,313,492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83C038E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35,705,004,249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16116C9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4B3D957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8,017,165,384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2A59A8D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43,722,169,633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626D2B0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78.18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A6D7E01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- 3,490,740,367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587E4ED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- 7.39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3966158A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- 19,143,859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C5526E0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- 0.04</w:t>
            </w:r>
          </w:p>
        </w:tc>
      </w:tr>
      <w:tr w:rsidR="00262BFF" w14:paraId="68F4A3A9" w14:textId="77777777" w:rsidTr="008F5F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5304F870" w14:textId="77777777" w:rsidR="00262BFF" w:rsidRDefault="00262BFF" w:rsidP="00DD07EF">
            <w:pPr>
              <w:jc w:val="center"/>
              <w:rPr>
                <w:rFonts w:ascii="新細明體" w:hAnsi="新細明體"/>
                <w:sz w:val="20"/>
              </w:rPr>
            </w:pPr>
            <w:r w:rsidRPr="00E81D9C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406" w:type="dxa"/>
            <w:shd w:val="clear" w:color="auto" w:fill="auto"/>
            <w:vAlign w:val="center"/>
          </w:tcPr>
          <w:p w14:paraId="00BBCACA" w14:textId="77777777" w:rsidR="00262BFF" w:rsidRDefault="00262BFF" w:rsidP="00DD07E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1D9C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F5F62A7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343,825,000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9586E25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318,695,211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60865FB3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E124333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12,925,760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DA8C7F4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331,620,971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F0BBFF9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318,695,211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0D06F40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748C224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12,925,760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D4CBB63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331,620,971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3BDBCC7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0.59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0FFE2DB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- 12,204,029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3AEA6C1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- 3.55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1E4000A0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864AAAE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2BFF" w14:paraId="7968A47F" w14:textId="77777777" w:rsidTr="008F5F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0C376B0E" w14:textId="77777777" w:rsidR="00262BFF" w:rsidRDefault="00262BFF" w:rsidP="00DD07EF">
            <w:pPr>
              <w:jc w:val="center"/>
              <w:rPr>
                <w:rFonts w:ascii="新細明體" w:hAnsi="新細明體"/>
                <w:sz w:val="20"/>
              </w:rPr>
            </w:pPr>
            <w:r w:rsidRPr="00E81D9C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14:paraId="4512B7B3" w14:textId="77777777" w:rsidR="00262BFF" w:rsidRDefault="00262BFF" w:rsidP="00DD07E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1D9C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A1E3008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426,156,000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3259339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403,292,093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038DD657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36478FB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08229EB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403,292,093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C8F1C93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403,292,093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9480527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AFA632A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2BB0C5E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403,292,093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CD617E9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0.72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C603478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- 22,863,907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1C99C83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- 5.37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1E861AEB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9C36E3C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2BFF" w14:paraId="0BBB58D5" w14:textId="77777777" w:rsidTr="008F5F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3E7B9EE3" w14:textId="77777777" w:rsidR="00262BFF" w:rsidRDefault="00262BFF" w:rsidP="00DD07EF">
            <w:pPr>
              <w:jc w:val="center"/>
              <w:rPr>
                <w:rFonts w:ascii="新細明體" w:hAnsi="新細明體"/>
                <w:sz w:val="20"/>
              </w:rPr>
            </w:pPr>
            <w:r w:rsidRPr="00E81D9C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406" w:type="dxa"/>
            <w:shd w:val="clear" w:color="auto" w:fill="auto"/>
            <w:vAlign w:val="center"/>
          </w:tcPr>
          <w:p w14:paraId="278B42F5" w14:textId="77777777" w:rsidR="00262BFF" w:rsidRDefault="00262BFF" w:rsidP="00DD07E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1D9C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4947856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1,488,401,000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ED95215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1,227,052,503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222EDD7A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AF34FE2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220,860,796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34C84A4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1,447,913,299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9896504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1,227,052,503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6F51155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2A6E3A3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220,860,796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777C47F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1,447,913,299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8BA25A2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2.59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842AE76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- 40,487,701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12BD350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- 2.72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79567402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4AD69AA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2BFF" w14:paraId="34D7A43A" w14:textId="77777777" w:rsidTr="008F5F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2D4B8E17" w14:textId="77777777" w:rsidR="00262BFF" w:rsidRDefault="00262BFF" w:rsidP="00DD07EF">
            <w:pPr>
              <w:jc w:val="center"/>
              <w:rPr>
                <w:rFonts w:ascii="新細明體" w:hAnsi="新細明體"/>
                <w:sz w:val="20"/>
              </w:rPr>
            </w:pPr>
            <w:r w:rsidRPr="00E81D9C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406" w:type="dxa"/>
            <w:shd w:val="clear" w:color="auto" w:fill="auto"/>
            <w:vAlign w:val="center"/>
          </w:tcPr>
          <w:p w14:paraId="4696D05D" w14:textId="77777777" w:rsidR="00262BFF" w:rsidRDefault="00262BFF" w:rsidP="00DD07E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1D9C">
              <w:rPr>
                <w:rFonts w:ascii="標楷體" w:eastAsia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2C4489E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1,652,728,000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F229E27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523,910,603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4E1A2651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C3CDDB2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1,064,023,079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611E190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1,587,933,682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7071A5F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523,910,603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68B65D0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CCD91FD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1,064,023,079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5665DF1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1,587,933,682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32EC7E2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2.84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4B70111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- 64,794,318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BB0CC76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- 3.92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18A071D5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E3BBD3D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2BFF" w14:paraId="3A35BAE9" w14:textId="77777777" w:rsidTr="008F5F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4FC42175" w14:textId="77777777" w:rsidR="00262BFF" w:rsidRDefault="00262BFF" w:rsidP="00DD07EF">
            <w:pPr>
              <w:jc w:val="center"/>
              <w:rPr>
                <w:rFonts w:ascii="新細明體" w:hAnsi="新細明體"/>
                <w:sz w:val="20"/>
              </w:rPr>
            </w:pPr>
            <w:r w:rsidRPr="00E81D9C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406" w:type="dxa"/>
            <w:shd w:val="clear" w:color="auto" w:fill="auto"/>
            <w:vAlign w:val="center"/>
          </w:tcPr>
          <w:p w14:paraId="32445DEC" w14:textId="77777777" w:rsidR="00262BFF" w:rsidRDefault="00262BFF" w:rsidP="00DD07E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1D9C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3D3E71A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1,286,044,000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355850B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1,122,523,234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32DDE478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592919C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74,881,608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2E8C21F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1,197,404,842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66BFECC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1,122,523,234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81AA24A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0D0C3FB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74,881,608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3FB3885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1,197,404,842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7B412F7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2.14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24886F7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- 88,639,158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36E87AC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- 6.89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0257B871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A4B6A30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2BFF" w14:paraId="111447F8" w14:textId="77777777" w:rsidTr="008F5F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3A5056C9" w14:textId="77777777" w:rsidR="00262BFF" w:rsidRDefault="00262BFF" w:rsidP="00DD07EF">
            <w:pPr>
              <w:jc w:val="center"/>
              <w:rPr>
                <w:rFonts w:ascii="新細明體" w:hAnsi="新細明體"/>
                <w:sz w:val="20"/>
              </w:rPr>
            </w:pPr>
            <w:r w:rsidRPr="00E81D9C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406" w:type="dxa"/>
            <w:shd w:val="clear" w:color="auto" w:fill="auto"/>
            <w:vAlign w:val="center"/>
          </w:tcPr>
          <w:p w14:paraId="371E2434" w14:textId="77777777" w:rsidR="00262BFF" w:rsidRDefault="00262BFF" w:rsidP="00DD07E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1D9C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A5FA7CC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765,579,000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2B50CD5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529,433,958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56BA2B68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F20216D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178,231,041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EAF3AF9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707,664,999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3763D45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529,433,958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A195F99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A756120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178,231,041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41BDBB9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707,664,999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BC90C8A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1.27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AF2FD26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- 57,914,001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6E66DAC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- 7.56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310A5BA4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56A7B97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2BFF" w14:paraId="0762AA48" w14:textId="77777777" w:rsidTr="008F5F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5219AF2A" w14:textId="77777777" w:rsidR="00262BFF" w:rsidRDefault="00262BFF" w:rsidP="00DD07EF">
            <w:pPr>
              <w:jc w:val="center"/>
              <w:rPr>
                <w:rFonts w:ascii="新細明體" w:hAnsi="新細明體"/>
                <w:sz w:val="20"/>
              </w:rPr>
            </w:pPr>
            <w:r w:rsidRPr="00E81D9C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06" w:type="dxa"/>
            <w:shd w:val="clear" w:color="auto" w:fill="auto"/>
            <w:vAlign w:val="center"/>
          </w:tcPr>
          <w:p w14:paraId="3E61AF55" w14:textId="77777777" w:rsidR="00262BFF" w:rsidRDefault="00262BFF" w:rsidP="00DD07E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1D9C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49017E3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3,614,539,000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6F1284B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3,206,861,332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4CA3B45D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F4B3BF0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216,725,240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4472C18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3,423,586,572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973809D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3,206,861,332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F19F674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2109DE1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216,725,240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2857D21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3,423,586,572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61E4443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6.12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22DB70D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- 190,952,428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ED4391A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- 5.28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4E9F69F2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4B0380A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2BFF" w14:paraId="3E3DAE48" w14:textId="77777777" w:rsidTr="008F5F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6F2B4D0B" w14:textId="77777777" w:rsidR="00262BFF" w:rsidRDefault="00262BFF" w:rsidP="00DD07EF">
            <w:pPr>
              <w:jc w:val="center"/>
              <w:rPr>
                <w:rFonts w:ascii="新細明體" w:hAnsi="新細明體"/>
                <w:sz w:val="20"/>
              </w:rPr>
            </w:pPr>
            <w:r w:rsidRPr="00E81D9C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06" w:type="dxa"/>
            <w:shd w:val="clear" w:color="auto" w:fill="auto"/>
            <w:vAlign w:val="center"/>
          </w:tcPr>
          <w:p w14:paraId="6B37845F" w14:textId="77777777" w:rsidR="00262BFF" w:rsidRDefault="00262BFF" w:rsidP="00DD07E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1D9C">
              <w:rPr>
                <w:rFonts w:ascii="標楷體" w:eastAsia="標楷體" w:hAnsi="標楷體" w:hint="eastAsia"/>
                <w:noProof/>
                <w:sz w:val="20"/>
              </w:rPr>
              <w:t>文化處主管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BDE2793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554,123,000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4A0FE02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320,314,741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4F3D50C4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E505853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223,509,513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B596248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543,824,254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F1C675B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320,314,741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FB5E9FE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0DEB09B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223,509,513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A2A0366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543,824,254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8D138C6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0.97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D7BB9CE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- 10,298,746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E93DE50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- 1.86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09C49209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5231732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2BFF" w14:paraId="23D5FDF0" w14:textId="77777777" w:rsidTr="008F5F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5F53E72E" w14:textId="77777777" w:rsidR="00262BFF" w:rsidRDefault="00262BFF" w:rsidP="00DD07EF">
            <w:pPr>
              <w:jc w:val="center"/>
              <w:rPr>
                <w:rFonts w:ascii="新細明體" w:hAnsi="新細明體"/>
                <w:sz w:val="20"/>
              </w:rPr>
            </w:pPr>
            <w:r w:rsidRPr="00E81D9C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406" w:type="dxa"/>
            <w:shd w:val="clear" w:color="auto" w:fill="auto"/>
            <w:vAlign w:val="center"/>
          </w:tcPr>
          <w:p w14:paraId="30D8C68C" w14:textId="77777777" w:rsidR="00262BFF" w:rsidRDefault="00262BFF" w:rsidP="00DD07E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1D9C">
              <w:rPr>
                <w:rFonts w:ascii="標楷體" w:eastAsia="標楷體" w:hAnsi="標楷體" w:hint="eastAsia"/>
                <w:noProof/>
                <w:sz w:val="20"/>
              </w:rPr>
              <w:t>財稅局主管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745C5D9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570,583,000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AC3D945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388,290,596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6672F1D3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2B4099C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46,787,275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FE19D55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435,077,871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D5DA2C9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388,290,596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C3B0237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ED0C1EF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46,787,275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9ACD261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435,077,871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60FA3F0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0.78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110F9B8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- 135,505,129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348BEEA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- 23.75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28D10441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59D0501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2BFF" w14:paraId="3D9634A9" w14:textId="77777777" w:rsidTr="008F5F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637B9C5A" w14:textId="77777777" w:rsidR="00262BFF" w:rsidRDefault="00262BFF" w:rsidP="00DD07EF">
            <w:pPr>
              <w:jc w:val="center"/>
              <w:rPr>
                <w:rFonts w:ascii="新細明體" w:hAnsi="新細明體"/>
                <w:sz w:val="20"/>
              </w:rPr>
            </w:pPr>
            <w:r w:rsidRPr="00E81D9C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406" w:type="dxa"/>
            <w:shd w:val="clear" w:color="auto" w:fill="auto"/>
            <w:vAlign w:val="center"/>
          </w:tcPr>
          <w:p w14:paraId="182A236E" w14:textId="77777777" w:rsidR="00262BFF" w:rsidRDefault="00262BFF" w:rsidP="00DD07E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1D9C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39DFAAB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2,538,773,000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EA64570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1,351,834,617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4BC2D94A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D16D29D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469,446,125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F9A85A3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1,821,280,742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6058553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1,351,834,617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CD88317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929DD33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469,446,125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617D12F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1,821,280,742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AC0C1E1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3.26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FDAAB5B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- 717,492,258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2EC9AFF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- 28.26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2A0319C8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400CBC5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2BFF" w14:paraId="0A021CFF" w14:textId="77777777" w:rsidTr="008F5F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466F070B" w14:textId="77777777" w:rsidR="00262BFF" w:rsidRDefault="00262BFF" w:rsidP="00DD07EF">
            <w:pPr>
              <w:jc w:val="center"/>
              <w:rPr>
                <w:rFonts w:ascii="新細明體" w:hAnsi="新細明體"/>
                <w:sz w:val="20"/>
              </w:rPr>
            </w:pPr>
            <w:r w:rsidRPr="00E81D9C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406" w:type="dxa"/>
            <w:shd w:val="clear" w:color="auto" w:fill="auto"/>
            <w:vAlign w:val="center"/>
          </w:tcPr>
          <w:p w14:paraId="2C6E0E0F" w14:textId="7FEF8AA8" w:rsidR="00262BFF" w:rsidRPr="00645D9C" w:rsidRDefault="00262BFF" w:rsidP="00DD07EF">
            <w:pPr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645D9C">
              <w:rPr>
                <w:rFonts w:ascii="標楷體" w:eastAsia="標楷體" w:hAnsi="標楷體" w:hint="eastAsia"/>
                <w:noProof/>
                <w:spacing w:val="-8"/>
                <w:sz w:val="20"/>
              </w:rPr>
              <w:t>調整公務員工待遇準備</w:t>
            </w:r>
            <w:r w:rsidR="00DB2C22" w:rsidRPr="00645D9C">
              <w:rPr>
                <w:rFonts w:ascii="標楷體" w:eastAsia="標楷體" w:hAnsi="標楷體" w:hint="eastAsia"/>
                <w:noProof/>
                <w:spacing w:val="-8"/>
                <w:sz w:val="20"/>
              </w:rPr>
              <w:t>（註</w:t>
            </w:r>
            <w:r w:rsidR="00645D9C" w:rsidRPr="00645D9C">
              <w:rPr>
                <w:rFonts w:ascii="標楷體" w:eastAsia="標楷體" w:hAnsi="標楷體" w:hint="eastAsia"/>
                <w:noProof/>
                <w:spacing w:val="-8"/>
                <w:sz w:val="20"/>
              </w:rPr>
              <w:t>1</w:t>
            </w:r>
            <w:r w:rsidR="00DB2C22" w:rsidRPr="00645D9C">
              <w:rPr>
                <w:rFonts w:ascii="標楷體" w:eastAsia="標楷體" w:hAnsi="標楷體" w:hint="eastAsia"/>
                <w:noProof/>
                <w:spacing w:val="-8"/>
                <w:sz w:val="20"/>
              </w:rPr>
              <w:t>）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51E1FDB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654,772,000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FB8D632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30FE1A80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F4B6E47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BD2621A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10A3DC9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0F126A7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E64BE50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9E6079C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8BED1F4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B892EDF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- 654,772,000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8D7E172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0CF0DAB6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F033B2E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262BFF" w14:paraId="773A8A8C" w14:textId="77777777" w:rsidTr="008F5F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0E1F087B" w14:textId="77777777" w:rsidR="00262BFF" w:rsidRDefault="00262BFF" w:rsidP="00DD07EF">
            <w:pPr>
              <w:jc w:val="center"/>
              <w:rPr>
                <w:rFonts w:ascii="新細明體" w:hAnsi="新細明體"/>
                <w:sz w:val="20"/>
              </w:rPr>
            </w:pPr>
            <w:r w:rsidRPr="00E81D9C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406" w:type="dxa"/>
            <w:shd w:val="clear" w:color="auto" w:fill="auto"/>
            <w:vAlign w:val="center"/>
          </w:tcPr>
          <w:p w14:paraId="5794FFBE" w14:textId="23A74858" w:rsidR="00262BFF" w:rsidRDefault="00262BFF" w:rsidP="00DD07E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1D9C">
              <w:rPr>
                <w:rFonts w:ascii="標楷體" w:eastAsia="標楷體" w:hAnsi="標楷體" w:hint="eastAsia"/>
                <w:noProof/>
                <w:sz w:val="20"/>
              </w:rPr>
              <w:t>第二預備金(註</w:t>
            </w:r>
            <w:r w:rsidR="00645D9C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E81D9C">
              <w:rPr>
                <w:rFonts w:ascii="標楷體" w:eastAsia="標楷體" w:hAnsi="標楷體" w:hint="eastAsia"/>
                <w:noProof/>
                <w:sz w:val="20"/>
              </w:rPr>
              <w:t>)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A240A8C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51,862,000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3B54D44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7D61EA37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06328E2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72424F7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0AB00C7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B49C575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828FA64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71A7C90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E295690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2EA9945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- 51,862,000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D06C66F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57F7460C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4471D44" w14:textId="77777777" w:rsidR="00262BFF" w:rsidRPr="008E6422" w:rsidRDefault="00262BFF" w:rsidP="00DD07EF">
            <w:pPr>
              <w:jc w:val="right"/>
              <w:rPr>
                <w:rFonts w:ascii="新細明體" w:hAnsi="新細明體"/>
                <w:sz w:val="20"/>
              </w:rPr>
            </w:pPr>
            <w:r w:rsidRPr="008E6422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14:paraId="25F2F912" w14:textId="3B6ECEE3" w:rsidR="00DB2C22" w:rsidRDefault="00262BFF" w:rsidP="009976B2">
      <w:pPr>
        <w:spacing w:line="280" w:lineRule="exact"/>
        <w:ind w:right="414" w:firstLineChars="7" w:firstLine="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r w:rsidR="00DB2C22">
        <w:rPr>
          <w:rFonts w:ascii="標楷體" w:eastAsia="標楷體" w:hAnsi="標楷體" w:hint="eastAsia"/>
          <w:sz w:val="20"/>
        </w:rPr>
        <w:t>1.</w:t>
      </w:r>
      <w:r w:rsidR="00DB2C22" w:rsidRPr="00DB2C22">
        <w:rPr>
          <w:rFonts w:ascii="標楷體" w:eastAsia="標楷體" w:hAnsi="標楷體" w:hint="eastAsia"/>
          <w:sz w:val="20"/>
        </w:rPr>
        <w:t>113年度</w:t>
      </w:r>
      <w:r w:rsidR="00DB2C22">
        <w:rPr>
          <w:rFonts w:ascii="標楷體" w:eastAsia="標楷體" w:hAnsi="標楷體" w:hint="eastAsia"/>
          <w:sz w:val="20"/>
        </w:rPr>
        <w:t>調整公務員工待遇準備</w:t>
      </w:r>
      <w:r w:rsidR="00DB2C22" w:rsidRPr="00DB2C22">
        <w:rPr>
          <w:rFonts w:ascii="標楷體" w:eastAsia="標楷體" w:hAnsi="標楷體" w:hint="eastAsia"/>
          <w:sz w:val="20"/>
        </w:rPr>
        <w:t>原編列預算數</w:t>
      </w:r>
      <w:r w:rsidR="00CE62CD">
        <w:rPr>
          <w:rFonts w:ascii="標楷體" w:eastAsia="標楷體" w:hAnsi="標楷體" w:hint="eastAsia"/>
          <w:sz w:val="20"/>
        </w:rPr>
        <w:t>6億6</w:t>
      </w:r>
      <w:r w:rsidR="00DB2C22" w:rsidRPr="00DB2C22">
        <w:rPr>
          <w:rFonts w:ascii="標楷體" w:eastAsia="標楷體" w:hAnsi="標楷體" w:hint="eastAsia"/>
          <w:sz w:val="20"/>
        </w:rPr>
        <w:t>,</w:t>
      </w:r>
      <w:r w:rsidR="00CE62CD">
        <w:rPr>
          <w:rFonts w:ascii="標楷體" w:eastAsia="標楷體" w:hAnsi="標楷體" w:hint="eastAsia"/>
          <w:sz w:val="20"/>
        </w:rPr>
        <w:t>316</w:t>
      </w:r>
      <w:r w:rsidR="00DB2C22" w:rsidRPr="00DB2C22">
        <w:rPr>
          <w:rFonts w:ascii="標楷體" w:eastAsia="標楷體" w:hAnsi="標楷體"/>
          <w:sz w:val="20"/>
        </w:rPr>
        <w:t>萬</w:t>
      </w:r>
      <w:r w:rsidR="00CE62CD">
        <w:rPr>
          <w:rFonts w:ascii="標楷體" w:eastAsia="標楷體" w:hAnsi="標楷體" w:hint="eastAsia"/>
          <w:sz w:val="20"/>
        </w:rPr>
        <w:t>餘</w:t>
      </w:r>
      <w:r w:rsidR="00DB2C22" w:rsidRPr="00DB2C22">
        <w:rPr>
          <w:rFonts w:ascii="標楷體" w:eastAsia="標楷體" w:hAnsi="標楷體"/>
          <w:sz w:val="20"/>
        </w:rPr>
        <w:t>元</w:t>
      </w:r>
      <w:r w:rsidR="00DB2C22" w:rsidRPr="00DB2C22">
        <w:rPr>
          <w:rFonts w:ascii="標楷體" w:eastAsia="標楷體" w:hAnsi="標楷體" w:hint="eastAsia"/>
          <w:sz w:val="20"/>
        </w:rPr>
        <w:t>，經縣政府核准動支</w:t>
      </w:r>
      <w:r w:rsidR="00AA7ACA">
        <w:rPr>
          <w:rFonts w:ascii="標楷體" w:eastAsia="標楷體" w:hAnsi="標楷體" w:hint="eastAsia"/>
          <w:sz w:val="20"/>
        </w:rPr>
        <w:t>839</w:t>
      </w:r>
      <w:r w:rsidR="00DB2C22" w:rsidRPr="00DB2C22">
        <w:rPr>
          <w:rFonts w:ascii="標楷體" w:eastAsia="標楷體" w:hAnsi="標楷體"/>
          <w:sz w:val="20"/>
        </w:rPr>
        <w:t>萬餘元</w:t>
      </w:r>
      <w:r w:rsidR="00DB2C22" w:rsidRPr="00DB2C22">
        <w:rPr>
          <w:rFonts w:ascii="標楷體" w:eastAsia="標楷體" w:hAnsi="標楷體" w:hint="eastAsia"/>
          <w:sz w:val="20"/>
        </w:rPr>
        <w:t>，賸餘</w:t>
      </w:r>
      <w:r w:rsidR="00AA7ACA">
        <w:rPr>
          <w:rFonts w:ascii="標楷體" w:eastAsia="標楷體" w:hAnsi="標楷體" w:hint="eastAsia"/>
          <w:sz w:val="20"/>
        </w:rPr>
        <w:t>6億</w:t>
      </w:r>
      <w:r w:rsidR="00DB2C22" w:rsidRPr="00DB2C22">
        <w:rPr>
          <w:rFonts w:ascii="標楷體" w:eastAsia="標楷體" w:hAnsi="標楷體" w:hint="eastAsia"/>
          <w:sz w:val="20"/>
        </w:rPr>
        <w:t>5,</w:t>
      </w:r>
      <w:r w:rsidR="00AA7ACA">
        <w:rPr>
          <w:rFonts w:ascii="標楷體" w:eastAsia="標楷體" w:hAnsi="標楷體" w:hint="eastAsia"/>
          <w:sz w:val="20"/>
        </w:rPr>
        <w:t>477</w:t>
      </w:r>
      <w:r w:rsidR="00DB2C22" w:rsidRPr="00DB2C22">
        <w:rPr>
          <w:rFonts w:ascii="標楷體" w:eastAsia="標楷體" w:hAnsi="標楷體" w:hint="eastAsia"/>
          <w:sz w:val="20"/>
        </w:rPr>
        <w:t>萬餘元。</w:t>
      </w:r>
    </w:p>
    <w:p w14:paraId="6CD4351D" w14:textId="2EB44AFF" w:rsidR="003A6AF3" w:rsidRDefault="00DB2C22" w:rsidP="009976B2">
      <w:pPr>
        <w:spacing w:line="280" w:lineRule="exact"/>
        <w:ind w:right="414" w:firstLineChars="210" w:firstLine="420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2.113</w:t>
      </w:r>
      <w:r w:rsidR="00262BFF">
        <w:rPr>
          <w:rFonts w:ascii="標楷體" w:eastAsia="標楷體" w:hAnsi="標楷體" w:hint="eastAsia"/>
          <w:sz w:val="20"/>
        </w:rPr>
        <w:t>年度第二預備金原編列預算數</w:t>
      </w:r>
      <w:r>
        <w:rPr>
          <w:rFonts w:ascii="標楷體" w:eastAsia="標楷體" w:hAnsi="標楷體" w:hint="eastAsia"/>
          <w:sz w:val="20"/>
        </w:rPr>
        <w:t>7,000萬元</w:t>
      </w:r>
      <w:r w:rsidR="00262BFF">
        <w:rPr>
          <w:rFonts w:ascii="標楷體" w:eastAsia="標楷體" w:hAnsi="標楷體" w:hint="eastAsia"/>
          <w:sz w:val="20"/>
        </w:rPr>
        <w:t>，經縣政府核准動支</w:t>
      </w:r>
      <w:r>
        <w:rPr>
          <w:rFonts w:ascii="標楷體" w:eastAsia="標楷體" w:hAnsi="標楷體" w:hint="eastAsia"/>
          <w:sz w:val="20"/>
        </w:rPr>
        <w:t>1,813萬餘元</w:t>
      </w:r>
      <w:r w:rsidR="00262BFF">
        <w:rPr>
          <w:rFonts w:ascii="標楷體" w:eastAsia="標楷體" w:hAnsi="標楷體" w:hint="eastAsia"/>
          <w:sz w:val="20"/>
        </w:rPr>
        <w:t>，賸餘</w:t>
      </w:r>
      <w:r>
        <w:rPr>
          <w:rFonts w:ascii="標楷體" w:eastAsia="標楷體" w:hAnsi="標楷體" w:hint="eastAsia"/>
          <w:sz w:val="20"/>
        </w:rPr>
        <w:t>5,186</w:t>
      </w:r>
      <w:r w:rsidR="00262BFF">
        <w:rPr>
          <w:rFonts w:ascii="標楷體" w:eastAsia="標楷體" w:hAnsi="標楷體" w:hint="eastAsia"/>
          <w:sz w:val="20"/>
        </w:rPr>
        <w:t>萬</w:t>
      </w:r>
      <w:r>
        <w:rPr>
          <w:rFonts w:ascii="標楷體" w:eastAsia="標楷體" w:hAnsi="標楷體" w:hint="eastAsia"/>
          <w:sz w:val="20"/>
        </w:rPr>
        <w:t>餘</w:t>
      </w:r>
      <w:r w:rsidR="00262BFF">
        <w:rPr>
          <w:rFonts w:ascii="標楷體" w:eastAsia="標楷體" w:hAnsi="標楷體" w:hint="eastAsia"/>
          <w:sz w:val="20"/>
        </w:rPr>
        <w:t>元。</w:t>
      </w:r>
    </w:p>
    <w:p w14:paraId="34FA0E06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1FAD55B3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191307B6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5BB7D887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48C16052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3191D025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6C9A2ACB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558A702E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5216F887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4F37B830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0A53988D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39536337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7FE9C153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3948C177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2FE8E173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54D2C3D7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5CD2EEB6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1E57DFA6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1FB46349" w14:textId="77777777" w:rsidR="00D64CDD" w:rsidRPr="00D64CDD" w:rsidRDefault="00D64CDD" w:rsidP="00D64CDD">
      <w:pPr>
        <w:rPr>
          <w:rFonts w:ascii="標楷體" w:eastAsia="標楷體" w:hAnsi="標楷體"/>
          <w:sz w:val="20"/>
        </w:rPr>
      </w:pPr>
    </w:p>
    <w:p w14:paraId="3A894407" w14:textId="6B3313AC" w:rsidR="00D64CDD" w:rsidRPr="00F93DBC" w:rsidRDefault="00D64CDD" w:rsidP="00F93DBC">
      <w:pPr>
        <w:tabs>
          <w:tab w:val="left" w:pos="11970"/>
        </w:tabs>
        <w:rPr>
          <w:rFonts w:ascii="標楷體" w:eastAsia="標楷體" w:hAnsi="標楷體" w:hint="eastAsia"/>
          <w:sz w:val="20"/>
        </w:rPr>
      </w:pPr>
      <w:r>
        <w:rPr>
          <w:rFonts w:ascii="標楷體" w:eastAsia="標楷體" w:hAnsi="標楷體"/>
          <w:sz w:val="20"/>
        </w:rPr>
        <w:tab/>
      </w:r>
    </w:p>
    <w:sectPr w:rsidR="00D64CDD" w:rsidRPr="00F93DBC" w:rsidSect="0054352B">
      <w:headerReference w:type="default" r:id="rId6"/>
      <w:headerReference w:type="first" r:id="rId7"/>
      <w:footerReference w:type="first" r:id="rId8"/>
      <w:pgSz w:w="23814" w:h="16840" w:orient="landscape" w:code="8"/>
      <w:pgMar w:top="567" w:right="851" w:bottom="851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F9581" w14:textId="77777777" w:rsidR="00262BFF" w:rsidRDefault="00262BFF">
      <w:r>
        <w:separator/>
      </w:r>
    </w:p>
  </w:endnote>
  <w:endnote w:type="continuationSeparator" w:id="0">
    <w:p w14:paraId="76956F85" w14:textId="77777777" w:rsidR="00262BFF" w:rsidRDefault="00262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8CD11" w14:textId="3F67ACD4" w:rsidR="0054352B" w:rsidRDefault="0054352B" w:rsidP="00D64CDD">
    <w:pPr>
      <w:pStyle w:val="a4"/>
      <w:jc w:val="center"/>
    </w:pPr>
    <w:r w:rsidRPr="0054352B">
      <w:rPr>
        <w:rFonts w:ascii="標楷體" w:eastAsia="標楷體" w:hAnsi="標楷體" w:hint="eastAsia"/>
        <w:sz w:val="22"/>
        <w:szCs w:val="22"/>
      </w:rPr>
      <w:t>1</w:t>
    </w:r>
    <w:r>
      <w:rPr>
        <w:rFonts w:ascii="標楷體" w:eastAsia="標楷體" w:hAnsi="標楷體" w:hint="eastAsia"/>
        <w:sz w:val="22"/>
        <w:szCs w:val="22"/>
      </w:rPr>
      <w:t>1</w:t>
    </w:r>
    <w:r w:rsidRPr="0054352B">
      <w:rPr>
        <w:rFonts w:ascii="標楷體" w:eastAsia="標楷體" w:hAnsi="標楷體" w:hint="eastAsia"/>
        <w:sz w:val="22"/>
        <w:szCs w:val="22"/>
      </w:rPr>
      <w:t>-</w:t>
    </w:r>
    <w:r w:rsidRPr="0054352B">
      <w:rPr>
        <w:rFonts w:ascii="標楷體" w:eastAsia="標楷體" w:hAnsi="標楷體" w:hint="eastAsia"/>
        <w:sz w:val="22"/>
        <w:szCs w:val="22"/>
      </w:rPr>
      <w:fldChar w:fldCharType="begin"/>
    </w:r>
    <w:r w:rsidRPr="0054352B">
      <w:rPr>
        <w:rFonts w:ascii="標楷體" w:eastAsia="標楷體" w:hAnsi="標楷體" w:hint="eastAsia"/>
        <w:sz w:val="22"/>
        <w:szCs w:val="22"/>
      </w:rPr>
      <w:instrText>PAGE   \* MERGEFORMAT</w:instrText>
    </w:r>
    <w:r w:rsidRPr="0054352B">
      <w:rPr>
        <w:rFonts w:ascii="標楷體" w:eastAsia="標楷體" w:hAnsi="標楷體" w:hint="eastAsia"/>
        <w:sz w:val="22"/>
        <w:szCs w:val="22"/>
      </w:rPr>
      <w:fldChar w:fldCharType="separate"/>
    </w:r>
    <w:r w:rsidRPr="0054352B">
      <w:rPr>
        <w:rFonts w:ascii="標楷體" w:eastAsia="標楷體" w:hAnsi="標楷體" w:hint="eastAsia"/>
        <w:sz w:val="22"/>
        <w:szCs w:val="22"/>
      </w:rPr>
      <w:t>1</w:t>
    </w:r>
    <w:r w:rsidRPr="0054352B">
      <w:rPr>
        <w:rFonts w:ascii="標楷體" w:eastAsia="標楷體" w:hAnsi="標楷體" w:hint="eastAsi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30E5C" w14:textId="77777777" w:rsidR="00262BFF" w:rsidRDefault="00262BFF">
      <w:r>
        <w:separator/>
      </w:r>
    </w:p>
  </w:footnote>
  <w:footnote w:type="continuationSeparator" w:id="0">
    <w:p w14:paraId="1D2C8D56" w14:textId="77777777" w:rsidR="00262BFF" w:rsidRDefault="00262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6FEB1" w14:textId="69DCE910" w:rsidR="0019333D" w:rsidRDefault="00D0234A">
    <w:pPr>
      <w:pStyle w:val="a3"/>
      <w:jc w:val="center"/>
    </w:pPr>
    <w:r w:rsidRPr="00D0234A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D0234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0234A">
      <w:rPr>
        <w:rFonts w:ascii="標楷體" w:eastAsia="標楷體" w:hAnsi="標楷體" w:hint="eastAsia"/>
        <w:b/>
        <w:spacing w:val="60"/>
        <w:sz w:val="32"/>
        <w:szCs w:val="32"/>
        <w:u w:val="single"/>
      </w:rPr>
      <w:t>屏東縣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D0234A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6605E" w14:textId="335A5109" w:rsidR="0019333D" w:rsidRDefault="00D0234A">
    <w:pPr>
      <w:pStyle w:val="a3"/>
      <w:jc w:val="center"/>
      <w:rPr>
        <w:b/>
        <w:sz w:val="32"/>
      </w:rPr>
    </w:pPr>
    <w:r w:rsidRPr="00B81689">
      <w:rPr>
        <w:rFonts w:ascii="標楷體" w:eastAsia="標楷體" w:hint="eastAsia"/>
        <w:b/>
        <w:spacing w:val="60"/>
        <w:sz w:val="32"/>
        <w:u w:val="single"/>
      </w:rPr>
      <w:t>拾壹</w:t>
    </w:r>
    <w:r w:rsidR="003A6AF3" w:rsidRPr="00B81689">
      <w:rPr>
        <w:rFonts w:ascii="標楷體" w:eastAsia="標楷體"/>
        <w:b/>
        <w:spacing w:val="60"/>
        <w:sz w:val="32"/>
        <w:u w:val="single"/>
      </w:rPr>
      <w:t>、</w:t>
    </w:r>
    <w:r w:rsidR="0019333D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D0234A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19333D">
      <w:rPr>
        <w:rFonts w:ascii="標楷體" w:eastAsia="標楷體" w:hint="eastAsia"/>
        <w:b/>
        <w:spacing w:val="60"/>
        <w:sz w:val="32"/>
        <w:u w:val="single"/>
      </w:rPr>
      <w:t>年度</w:t>
    </w:r>
    <w:r w:rsidRPr="00D0234A">
      <w:rPr>
        <w:rFonts w:ascii="標楷體" w:eastAsia="標楷體" w:hAnsi="標楷體" w:hint="eastAsia"/>
        <w:b/>
        <w:spacing w:val="60"/>
        <w:sz w:val="32"/>
        <w:u w:val="single"/>
      </w:rPr>
      <w:t>屏東縣</w:t>
    </w:r>
    <w:r w:rsidR="0019333D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 w:rsidR="0019333D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BFF"/>
    <w:rsid w:val="00011030"/>
    <w:rsid w:val="0002109B"/>
    <w:rsid w:val="00025AB4"/>
    <w:rsid w:val="000D4B04"/>
    <w:rsid w:val="00126D1C"/>
    <w:rsid w:val="001360D0"/>
    <w:rsid w:val="0019333D"/>
    <w:rsid w:val="001B13EC"/>
    <w:rsid w:val="001B52B0"/>
    <w:rsid w:val="00262BFF"/>
    <w:rsid w:val="002806A0"/>
    <w:rsid w:val="002B407D"/>
    <w:rsid w:val="00314D54"/>
    <w:rsid w:val="00361465"/>
    <w:rsid w:val="003A6AF3"/>
    <w:rsid w:val="004234B8"/>
    <w:rsid w:val="0042792A"/>
    <w:rsid w:val="004A3682"/>
    <w:rsid w:val="004C05B5"/>
    <w:rsid w:val="005203E8"/>
    <w:rsid w:val="00542884"/>
    <w:rsid w:val="0054352B"/>
    <w:rsid w:val="00645D9C"/>
    <w:rsid w:val="00656975"/>
    <w:rsid w:val="007333E3"/>
    <w:rsid w:val="00746265"/>
    <w:rsid w:val="007741AC"/>
    <w:rsid w:val="0086094E"/>
    <w:rsid w:val="008E6422"/>
    <w:rsid w:val="008F5F9A"/>
    <w:rsid w:val="00943A34"/>
    <w:rsid w:val="00994601"/>
    <w:rsid w:val="00996727"/>
    <w:rsid w:val="009976B2"/>
    <w:rsid w:val="009F5354"/>
    <w:rsid w:val="00A82B7C"/>
    <w:rsid w:val="00AA7ACA"/>
    <w:rsid w:val="00AE2EA2"/>
    <w:rsid w:val="00B81689"/>
    <w:rsid w:val="00CD4170"/>
    <w:rsid w:val="00CE62CD"/>
    <w:rsid w:val="00D0234A"/>
    <w:rsid w:val="00D33987"/>
    <w:rsid w:val="00D6240E"/>
    <w:rsid w:val="00D64CDD"/>
    <w:rsid w:val="00DA741F"/>
    <w:rsid w:val="00DB2C22"/>
    <w:rsid w:val="00E0026A"/>
    <w:rsid w:val="00E55EEF"/>
    <w:rsid w:val="00E95279"/>
    <w:rsid w:val="00ED5A22"/>
    <w:rsid w:val="00F14484"/>
    <w:rsid w:val="00F93DBC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8AB877"/>
  <w15:chartTrackingRefBased/>
  <w15:docId w15:val="{041772EC-987A-4213-AD7D-C35F7F1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9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tIWNteWX47W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tIWNteWX47W歲出機關別決算審定表主管別.dot</Template>
  <TotalTime>64</TotalTime>
  <Pages>1</Pages>
  <Words>338</Words>
  <Characters>1931</Characters>
  <Application>Microsoft Office Word</Application>
  <DocSecurity>0</DocSecurity>
  <Lines>16</Lines>
  <Paragraphs>4</Paragraphs>
  <ScaleCrop>false</ScaleCrop>
  <Company>N.A.O.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張靖芬</dc:creator>
  <cp:keywords/>
  <cp:lastModifiedBy>張靖芬</cp:lastModifiedBy>
  <cp:revision>26</cp:revision>
  <dcterms:created xsi:type="dcterms:W3CDTF">2025-06-09T03:04:00Z</dcterms:created>
  <dcterms:modified xsi:type="dcterms:W3CDTF">2025-06-27T02:54:00Z</dcterms:modified>
</cp:coreProperties>
</file>