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2164"/>
        <w:gridCol w:w="1196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14:paraId="242C8D58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73BEE10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8C516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DBEC7" w14:textId="77777777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304EB9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73405847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5C373385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4CC06B41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0CDF72B6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61B5BB92" w14:textId="77777777" w:rsidTr="00924F92">
        <w:trPr>
          <w:cantSplit/>
          <w:tblHeader/>
        </w:trPr>
        <w:tc>
          <w:tcPr>
            <w:tcW w:w="2524" w:type="dxa"/>
            <w:gridSpan w:val="3"/>
            <w:tcBorders>
              <w:left w:val="nil"/>
            </w:tcBorders>
            <w:vAlign w:val="center"/>
          </w:tcPr>
          <w:p w14:paraId="0687836C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196" w:type="dxa"/>
            <w:vMerge w:val="restart"/>
            <w:vAlign w:val="center"/>
          </w:tcPr>
          <w:p w14:paraId="17C981C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14:paraId="28857ED3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245F26F7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7166A20D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6E6209CB" w14:textId="77777777" w:rsidR="006D0735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</w:t>
            </w:r>
          </w:p>
          <w:p w14:paraId="531B8477" w14:textId="421EAFAD" w:rsidR="00975682" w:rsidRDefault="00975682" w:rsidP="006D0735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預算數比較增減</w:t>
            </w:r>
          </w:p>
        </w:tc>
      </w:tr>
      <w:tr w:rsidR="00975682" w14:paraId="58690B68" w14:textId="77777777" w:rsidTr="00924F92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13E9B0ED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164" w:type="dxa"/>
            <w:vAlign w:val="center"/>
          </w:tcPr>
          <w:p w14:paraId="07352242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196" w:type="dxa"/>
            <w:vMerge/>
            <w:vAlign w:val="center"/>
          </w:tcPr>
          <w:p w14:paraId="1C6FED4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0CEDC80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19209B1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12EA078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372EFDB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20C90AA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5BA9D3EC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1D33F43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6D2D39B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7B0B5FB1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7E62F73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35B30B2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30C032C9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304EB9" w:rsidRPr="00272188" w14:paraId="27398059" w14:textId="77777777" w:rsidTr="002029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0E76C12" w14:textId="77777777" w:rsidR="00304EB9" w:rsidRPr="00272188" w:rsidRDefault="00304EB9" w:rsidP="00202956">
            <w:pPr>
              <w:snapToGrid w:val="0"/>
              <w:spacing w:line="5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5929DFD4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7218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67CBA6F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16,157,992,030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A08F5CF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5,938,411,412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CAFCF5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A573F63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9,118,075,662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0278085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15,056,487,074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7A5A10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DDF973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B757E3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B398A0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5,938,411,412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F30106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7B2748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9,118,075,662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9EE8C6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15,056,487,074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754B1E6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- 1,101,504,956</w:t>
            </w:r>
          </w:p>
        </w:tc>
      </w:tr>
      <w:tr w:rsidR="00304EB9" w:rsidRPr="00272188" w14:paraId="0613C528" w14:textId="77777777" w:rsidTr="002029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3FDAE39" w14:textId="77777777" w:rsidR="00304EB9" w:rsidRPr="00272188" w:rsidRDefault="00304EB9" w:rsidP="00202956">
            <w:pPr>
              <w:snapToGrid w:val="0"/>
              <w:spacing w:line="5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16119D06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7218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CC19A44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1,589,261,000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A47E72F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580,137,002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37CF706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C1D922C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949,857,484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57D7887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1,529,994,486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85A503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185959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28B5CC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D346B9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580,137,002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4D0B8A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C068EE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949,857,484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8623FD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1,529,994,486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F1F7D39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- 59,266,514</w:t>
            </w:r>
          </w:p>
        </w:tc>
      </w:tr>
      <w:tr w:rsidR="00304EB9" w14:paraId="261E04E9" w14:textId="77777777" w:rsidTr="002029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F7F5404" w14:textId="77777777" w:rsidR="00304EB9" w:rsidRDefault="00304EB9" w:rsidP="00202956">
            <w:pPr>
              <w:snapToGrid w:val="0"/>
              <w:spacing w:line="5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2C6F80B" w14:textId="77777777" w:rsidR="00304EB9" w:rsidRDefault="00304EB9" w:rsidP="00202956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0B9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626889F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32,616,000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F5438AB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17,376,395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0ECA2C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B6EA97D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14,280,539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F690065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31,656,934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40F051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503428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EDCF7A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3D5935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17,376,395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941095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4D052A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14,280,539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CBD859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31,656,934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037C218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- 959,066</w:t>
            </w:r>
          </w:p>
        </w:tc>
      </w:tr>
      <w:tr w:rsidR="00304EB9" w14:paraId="7640F4B4" w14:textId="77777777" w:rsidTr="002029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8AF3197" w14:textId="77777777" w:rsidR="00304EB9" w:rsidRDefault="00304EB9" w:rsidP="00202956">
            <w:pPr>
              <w:snapToGrid w:val="0"/>
              <w:spacing w:line="5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240E4A9E" w14:textId="77777777" w:rsidR="00304EB9" w:rsidRDefault="00304EB9" w:rsidP="00202956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0B9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351644B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11,965,000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81635D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9,439,285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2CDE9FD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096447C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FCE1E04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9,439,285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62588C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EBA537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2DE4DA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B17009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9,439,285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23F83C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F71674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250EF9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9,439,285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8BC2E17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- 2,525,715</w:t>
            </w:r>
          </w:p>
        </w:tc>
      </w:tr>
      <w:tr w:rsidR="00304EB9" w14:paraId="118B190D" w14:textId="77777777" w:rsidTr="002029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4F8A11E" w14:textId="77777777" w:rsidR="00304EB9" w:rsidRDefault="00304EB9" w:rsidP="00202956">
            <w:pPr>
              <w:snapToGrid w:val="0"/>
              <w:spacing w:line="5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149BBF6" w14:textId="77777777" w:rsidR="00304EB9" w:rsidRDefault="00304EB9" w:rsidP="00202956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0B9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4BCB1D2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1,123,423,000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FE9CE2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385,998,544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3D54A8A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8997211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684,775,766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1B9B92A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1,070,774,310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014292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63AB5D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B1F4D7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0A9EB7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385,998,544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77BEAD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DAD7C6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684,775,766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94BA79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1,070,774,310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4C26AE1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- 52,648,690</w:t>
            </w:r>
          </w:p>
        </w:tc>
      </w:tr>
      <w:tr w:rsidR="00304EB9" w14:paraId="6B2515A9" w14:textId="77777777" w:rsidTr="002029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04CC877" w14:textId="77777777" w:rsidR="00304EB9" w:rsidRDefault="00304EB9" w:rsidP="00202956">
            <w:pPr>
              <w:snapToGrid w:val="0"/>
              <w:spacing w:line="5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CB32E4F" w14:textId="77777777" w:rsidR="00304EB9" w:rsidRDefault="00304EB9" w:rsidP="00202956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0B9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1046590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370,344,000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B92F7C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163,200,164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B5F90A6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C3CF9A8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204,013,904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429B91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367,214,068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56D4FA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3569B8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2564BA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9605D8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163,200,164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6AF3E1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1AD25C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204,013,904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04E22D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367,214,068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D658826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- 3,129,932</w:t>
            </w:r>
          </w:p>
        </w:tc>
      </w:tr>
      <w:tr w:rsidR="00304EB9" w14:paraId="35C32D47" w14:textId="77777777" w:rsidTr="002029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8BCEEE8" w14:textId="77777777" w:rsidR="00304EB9" w:rsidRDefault="00304EB9" w:rsidP="00202956">
            <w:pPr>
              <w:snapToGrid w:val="0"/>
              <w:spacing w:line="5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5325ED28" w14:textId="77777777" w:rsidR="00304EB9" w:rsidRDefault="00304EB9" w:rsidP="00202956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0B9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107FE2E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50,913,000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AAF2511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4,122,614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C2DEED8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9309D00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46,787,275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903DC3F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50,909,889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252F28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8EFC4F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720FF4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DAF8C1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4,122,614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85E5BE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CB9DDD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46,787,275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73FA15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50,909,889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F4DC675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- 3,111</w:t>
            </w:r>
          </w:p>
        </w:tc>
      </w:tr>
      <w:tr w:rsidR="00304EB9" w:rsidRPr="00272188" w14:paraId="6F409F84" w14:textId="77777777" w:rsidTr="002029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BACCE2B" w14:textId="77777777" w:rsidR="00304EB9" w:rsidRPr="00272188" w:rsidRDefault="00304EB9" w:rsidP="00202956">
            <w:pPr>
              <w:snapToGrid w:val="0"/>
              <w:spacing w:line="5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4F6E0523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7218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AC7EE6D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4,363,898,000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31295D9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2,524,669,189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B0BA643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8F618B3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1,671,735,945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41E8C5B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4,196,405,134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FB4650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C5614D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3292BA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33B58C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2,524,669,189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C89CBE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31F98C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1,671,735,945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3F1F23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4,196,405,134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B9A7327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- 167,492,866</w:t>
            </w:r>
          </w:p>
        </w:tc>
      </w:tr>
      <w:tr w:rsidR="00304EB9" w14:paraId="3261F109" w14:textId="77777777" w:rsidTr="002029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D349101" w14:textId="77777777" w:rsidR="00304EB9" w:rsidRDefault="00304EB9" w:rsidP="00202956">
            <w:pPr>
              <w:snapToGrid w:val="0"/>
              <w:spacing w:line="5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04AB8532" w14:textId="77777777" w:rsidR="00304EB9" w:rsidRDefault="00304EB9" w:rsidP="00202956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0B9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3217A9F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2,095,319,000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6A0D16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1,763,427,451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D84F156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02B6342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190,655,238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B8BADD9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1,954,082,689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9933A0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5E5A24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B4E8D2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54C703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1,763,427,451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638857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727209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190,655,238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8D83A3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1,954,082,689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9FFB8D1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- 141,236,311</w:t>
            </w:r>
          </w:p>
        </w:tc>
      </w:tr>
      <w:tr w:rsidR="00304EB9" w14:paraId="55E447AA" w14:textId="77777777" w:rsidTr="002029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268BF33" w14:textId="77777777" w:rsidR="00304EB9" w:rsidRDefault="00304EB9" w:rsidP="00202956">
            <w:pPr>
              <w:snapToGrid w:val="0"/>
              <w:spacing w:line="5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77BE96C" w14:textId="77777777" w:rsidR="00304EB9" w:rsidRDefault="00304EB9" w:rsidP="00202956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0B9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7B6A708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2,268,579,000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532ACBC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761,241,738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4195F12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C6106E8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1,481,080,707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152FC86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2,242,322,445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AE7F76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5CC974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A93D15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993594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761,241,738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A95EC9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A60DC6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1,481,080,707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6B4D15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2,242,322,445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178E48A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- 26,256,555</w:t>
            </w:r>
          </w:p>
        </w:tc>
      </w:tr>
      <w:tr w:rsidR="00304EB9" w:rsidRPr="00272188" w14:paraId="5A9094B7" w14:textId="77777777" w:rsidTr="002029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19E342D" w14:textId="77777777" w:rsidR="00304EB9" w:rsidRPr="00272188" w:rsidRDefault="00304EB9" w:rsidP="00202956">
            <w:pPr>
              <w:snapToGrid w:val="0"/>
              <w:spacing w:line="5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1D448003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7218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7EFA883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8,769,121,100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02096FC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2,529,327,849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D4D22E1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33FE9C8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5,421,922,272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5F8618B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7,951,250,121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C2DAB4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4D07A1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2A75F9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FC73B2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2,529,327,849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EF743E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4B4B0F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5,421,922,272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8B64CD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7,951,250,121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CA6EAF4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- 817,870,979</w:t>
            </w:r>
          </w:p>
        </w:tc>
      </w:tr>
      <w:tr w:rsidR="00304EB9" w14:paraId="270C0D58" w14:textId="77777777" w:rsidTr="002029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7A616E8" w14:textId="77777777" w:rsidR="00304EB9" w:rsidRDefault="00304EB9" w:rsidP="00202956">
            <w:pPr>
              <w:snapToGrid w:val="0"/>
              <w:spacing w:line="5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9C9A7BC" w14:textId="77777777" w:rsidR="00304EB9" w:rsidRDefault="00304EB9" w:rsidP="00202956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0B9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834AF0B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4,400,156,000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82BE101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1,407,525,133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63E36A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118439B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2,713,787,847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E672F1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4,121,312,980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D4551B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D1A036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FC0252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F1E14D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1,407,525,133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5D14D2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F4B1ED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2,713,787,847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5AB1AE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4,121,312,980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E5F3F4B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- 278,843,020</w:t>
            </w:r>
          </w:p>
        </w:tc>
      </w:tr>
      <w:tr w:rsidR="00304EB9" w14:paraId="5A8A2F14" w14:textId="77777777" w:rsidTr="002029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468AE6E" w14:textId="77777777" w:rsidR="00304EB9" w:rsidRDefault="00304EB9" w:rsidP="00202956">
            <w:pPr>
              <w:snapToGrid w:val="0"/>
              <w:spacing w:line="5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0EF8740D" w14:textId="77777777" w:rsidR="00304EB9" w:rsidRDefault="00304EB9" w:rsidP="00202956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0B9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C88D223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852,193,000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7F28A7D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216,121,547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B7CE55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C733C17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436,494,756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BD51473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652,616,303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7E4E4E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8EC79A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8C1A70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DF1D12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216,121,547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6B01F8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377D67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436,494,756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D2D16E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652,616,303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0B929EE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- 199,576,697</w:t>
            </w:r>
          </w:p>
        </w:tc>
      </w:tr>
      <w:tr w:rsidR="00304EB9" w14:paraId="29AFFB16" w14:textId="77777777" w:rsidTr="002029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23D0523" w14:textId="77777777" w:rsidR="00304EB9" w:rsidRDefault="00304EB9" w:rsidP="00202956">
            <w:pPr>
              <w:snapToGrid w:val="0"/>
              <w:spacing w:line="5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9FAB9BF" w14:textId="77777777" w:rsidR="00304EB9" w:rsidRDefault="00304EB9" w:rsidP="00202956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0B9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2B4D0C6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2,515,174,000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DB9F434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619,080,995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1DA322D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AC3C689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1,629,923,257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3A4359B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2,249,004,252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A97239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8FB24C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B7F34A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FD2403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619,080,995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5B87E4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7918F5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1,629,923,257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BF54C2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2,249,004,252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5236394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- 266,169,748</w:t>
            </w:r>
          </w:p>
        </w:tc>
      </w:tr>
      <w:tr w:rsidR="00304EB9" w14:paraId="4F3A96A8" w14:textId="77777777" w:rsidTr="002029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F40380F" w14:textId="77777777" w:rsidR="00304EB9" w:rsidRDefault="00304EB9" w:rsidP="00202956">
            <w:pPr>
              <w:snapToGrid w:val="0"/>
              <w:spacing w:line="5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DB372B6" w14:textId="77777777" w:rsidR="00304EB9" w:rsidRDefault="00304EB9" w:rsidP="00202956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0B9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8449319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1,001,598,100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9CBFDE5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286,600,174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D835E6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E988E1F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641,716,412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D9125BB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928,316,586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617B7B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CB03F6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63CBF6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945CCE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286,600,174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B92CC5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F7448D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641,716,412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0DBDE6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928,316,586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B3AF0F3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- 73,281,514</w:t>
            </w:r>
          </w:p>
        </w:tc>
      </w:tr>
      <w:tr w:rsidR="00304EB9" w:rsidRPr="00272188" w14:paraId="02182AE5" w14:textId="77777777" w:rsidTr="002029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5B298F4" w14:textId="77777777" w:rsidR="00304EB9" w:rsidRPr="00272188" w:rsidRDefault="00304EB9" w:rsidP="00202956">
            <w:pPr>
              <w:snapToGrid w:val="0"/>
              <w:spacing w:line="5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7FA28E05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7218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A2F5DAA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784,379,000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6290260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167,741,856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4CD885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51B3046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591,062,836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F17AB9E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758,804,692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1FC375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9A5179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344D12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7D9BA2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167,741,856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C86580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EABC8F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591,062,836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50AAB8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758,804,692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3B2168F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- 25,574,308</w:t>
            </w:r>
          </w:p>
        </w:tc>
      </w:tr>
      <w:tr w:rsidR="00304EB9" w14:paraId="35DC0D61" w14:textId="77777777" w:rsidTr="002029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432367B" w14:textId="4FE4031D" w:rsidR="00304EB9" w:rsidRDefault="006D4168" w:rsidP="00202956">
            <w:pPr>
              <w:snapToGrid w:val="0"/>
              <w:spacing w:line="520" w:lineRule="exact"/>
              <w:ind w:rightChars="17" w:right="41"/>
              <w:jc w:val="center"/>
              <w:rPr>
                <w:rFonts w:ascii="新細明體" w:hAnsi="新細明體" w:hint="eastAsia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12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560FBBB" w14:textId="77777777" w:rsidR="00304EB9" w:rsidRDefault="00304EB9" w:rsidP="00202956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0B9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4A606D5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620,150,000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60E14F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93,996,055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FB07BEC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08EFFFA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501,401,711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FEDB61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595,397,766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3315F7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DE9D25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3F43F1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1E7AE6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93,996,055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5D9742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808051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501,401,711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C765E3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595,397,766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49C93B9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- 24,752,234</w:t>
            </w:r>
          </w:p>
        </w:tc>
      </w:tr>
      <w:tr w:rsidR="00304EB9" w14:paraId="531A9F66" w14:textId="77777777" w:rsidTr="002029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5FA0EBD" w14:textId="21AE5991" w:rsidR="00304EB9" w:rsidRDefault="006D4168" w:rsidP="00202956">
            <w:pPr>
              <w:snapToGrid w:val="0"/>
              <w:spacing w:line="520" w:lineRule="exact"/>
              <w:ind w:rightChars="17" w:right="41"/>
              <w:jc w:val="center"/>
              <w:rPr>
                <w:rFonts w:ascii="新細明體" w:hAnsi="新細明體" w:hint="eastAsia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13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51453F4" w14:textId="77777777" w:rsidR="00304EB9" w:rsidRDefault="00304EB9" w:rsidP="00202956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0B9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7E5BC0A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19,880,000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36BA3F9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2,298,051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37E6737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34A8810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17,388,567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D52BAE9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19,686,618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D9421B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C9C7E6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067DF8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1B94E0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2,298,051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2AF990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B4FF41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17,388,567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B11058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19,686,618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3CCCE7F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- 193,382</w:t>
            </w:r>
          </w:p>
        </w:tc>
      </w:tr>
      <w:tr w:rsidR="00304EB9" w14:paraId="4DBCE949" w14:textId="77777777" w:rsidTr="002029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F61EDE9" w14:textId="1404B578" w:rsidR="00304EB9" w:rsidRDefault="006D4168" w:rsidP="00202956">
            <w:pPr>
              <w:snapToGrid w:val="0"/>
              <w:spacing w:line="520" w:lineRule="exact"/>
              <w:ind w:rightChars="17" w:right="41"/>
              <w:jc w:val="center"/>
              <w:rPr>
                <w:rFonts w:ascii="新細明體" w:hAnsi="新細明體" w:hint="eastAsia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14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2AF0E607" w14:textId="77777777" w:rsidR="00304EB9" w:rsidRDefault="00304EB9" w:rsidP="00202956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0B9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6B560F9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144,349,000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75626C5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71,447,750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F1A2637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938CCDF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72,272,558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3184607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143,720,308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434B2A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A7752E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474744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85E893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71,447,750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382653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22E63D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72,272,558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E792D1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143,720,308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1F84D5F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- 628,692</w:t>
            </w:r>
          </w:p>
        </w:tc>
      </w:tr>
      <w:tr w:rsidR="00304EB9" w:rsidRPr="00272188" w14:paraId="4A58125E" w14:textId="77777777" w:rsidTr="002029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34E8310" w14:textId="77777777" w:rsidR="00304EB9" w:rsidRPr="00272188" w:rsidRDefault="00304EB9" w:rsidP="00202956">
            <w:pPr>
              <w:snapToGrid w:val="0"/>
              <w:spacing w:line="5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5606EC14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7218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29BB15A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159,942,000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9EFADBA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93,363,600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E87EDA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4575992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39,471,000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61410DA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132,834,600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D75ABB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C0821C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4C65A1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E3BC43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93,363,600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BA29F6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E8911D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39,471,000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140211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132,834,600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5A01BD1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- 27,107,400</w:t>
            </w:r>
          </w:p>
        </w:tc>
      </w:tr>
      <w:tr w:rsidR="00304EB9" w14:paraId="7A1562BA" w14:textId="77777777" w:rsidTr="002029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FC57A23" w14:textId="48C2FA29" w:rsidR="00304EB9" w:rsidRDefault="00924F92" w:rsidP="00202956">
            <w:pPr>
              <w:snapToGrid w:val="0"/>
              <w:spacing w:line="5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15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5EB7053" w14:textId="77777777" w:rsidR="00304EB9" w:rsidRDefault="00304EB9" w:rsidP="00202956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0B9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440F14C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159,942,000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A75E5F2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93,363,600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8036024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48BF5DB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39,471,000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863B5EB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132,834,600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46A64D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66BF12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BD1358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9BEFD6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93,363,600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4CA88E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EB11D2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39,471,000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179501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132,834,600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DBC40F9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- 27,107,400</w:t>
            </w:r>
          </w:p>
        </w:tc>
      </w:tr>
      <w:tr w:rsidR="00304EB9" w:rsidRPr="00272188" w14:paraId="6C946D06" w14:textId="77777777" w:rsidTr="002029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1796458" w14:textId="77777777" w:rsidR="00304EB9" w:rsidRPr="00272188" w:rsidRDefault="00304EB9" w:rsidP="00202956">
            <w:pPr>
              <w:snapToGrid w:val="0"/>
              <w:spacing w:line="5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490B57AA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7218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32EEA7A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491,390,930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9E61C5E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43,171,916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BDB1805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F353170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444,026,125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B6634F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487,198,041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0CD4CB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4C5CC4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8FB00E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61F5A9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43,171,916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1A0F70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CF1AA0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444,026,125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3D24EC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487,198,041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BBE3F70" w14:textId="77777777" w:rsidR="00304EB9" w:rsidRPr="00272188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72188">
              <w:rPr>
                <w:rFonts w:ascii="新細明體" w:hAnsi="新細明體"/>
                <w:b/>
                <w:noProof/>
                <w:spacing w:val="-10"/>
                <w:sz w:val="20"/>
              </w:rPr>
              <w:t>- 4,192,889</w:t>
            </w:r>
          </w:p>
        </w:tc>
      </w:tr>
      <w:tr w:rsidR="00304EB9" w14:paraId="4FE23E52" w14:textId="77777777" w:rsidTr="002029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5276802" w14:textId="0D51A6A6" w:rsidR="00304EB9" w:rsidRDefault="00924F92" w:rsidP="00202956">
            <w:pPr>
              <w:snapToGrid w:val="0"/>
              <w:spacing w:line="5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16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23CDCCB3" w14:textId="77777777" w:rsidR="00304EB9" w:rsidRDefault="00304EB9" w:rsidP="00202956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60B9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932BCCE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491,390,930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A81F325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43,171,916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65990C9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514274B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444,026,125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1342B88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487,198,041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76DE98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462D0F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3B6900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37E298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43,171,916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FCA089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A76DE7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444,026,125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30115B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487,198,041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616B31E" w14:textId="77777777" w:rsidR="00304EB9" w:rsidRDefault="00304EB9" w:rsidP="00202956">
            <w:pPr>
              <w:snapToGrid w:val="0"/>
              <w:spacing w:line="52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60B98">
              <w:rPr>
                <w:rFonts w:ascii="新細明體" w:hAnsi="新細明體"/>
                <w:noProof/>
                <w:spacing w:val="-10"/>
                <w:sz w:val="20"/>
              </w:rPr>
              <w:t>- 4,192,889</w:t>
            </w:r>
          </w:p>
        </w:tc>
      </w:tr>
    </w:tbl>
    <w:p w14:paraId="2F96C609" w14:textId="77777777" w:rsidR="005A5C82" w:rsidRDefault="005A5C82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</w:p>
    <w:p w14:paraId="0B8C6C9F" w14:textId="77777777" w:rsidR="00202956" w:rsidRDefault="00202956" w:rsidP="00202956">
      <w:pPr>
        <w:rPr>
          <w:rFonts w:ascii="標楷體" w:eastAsia="標楷體" w:hAnsi="標楷體"/>
          <w:sz w:val="20"/>
        </w:rPr>
      </w:pPr>
    </w:p>
    <w:p w14:paraId="37C305E8" w14:textId="4FC661DB" w:rsidR="00202956" w:rsidRPr="00202956" w:rsidRDefault="00202956" w:rsidP="00202956">
      <w:pPr>
        <w:tabs>
          <w:tab w:val="left" w:pos="730"/>
        </w:tabs>
      </w:pPr>
      <w:r>
        <w:tab/>
      </w:r>
    </w:p>
    <w:sectPr w:rsidR="00202956" w:rsidRPr="00202956" w:rsidSect="00202956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567" w:right="851" w:bottom="851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FF853" w14:textId="77777777" w:rsidR="00304EB9" w:rsidRDefault="00304EB9">
      <w:r>
        <w:separator/>
      </w:r>
    </w:p>
  </w:endnote>
  <w:endnote w:type="continuationSeparator" w:id="0">
    <w:p w14:paraId="2C6C35D2" w14:textId="77777777" w:rsidR="00304EB9" w:rsidRDefault="00304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A697E" w14:textId="5501F79D" w:rsidR="00202956" w:rsidRPr="00202956" w:rsidRDefault="00202956" w:rsidP="00202956">
    <w:pPr>
      <w:pStyle w:val="a4"/>
      <w:rPr>
        <w:rFonts w:ascii="標楷體" w:eastAsia="標楷體" w:hAnsi="標楷體"/>
        <w:sz w:val="22"/>
        <w:szCs w:val="22"/>
      </w:rPr>
    </w:pPr>
    <w:r w:rsidRPr="00202956">
      <w:rPr>
        <w:rFonts w:ascii="標楷體" w:eastAsia="標楷體" w:hAnsi="標楷體" w:hint="eastAsia"/>
        <w:sz w:val="22"/>
        <w:szCs w:val="22"/>
      </w:rPr>
      <w:t>1</w:t>
    </w:r>
    <w:r>
      <w:rPr>
        <w:rFonts w:ascii="標楷體" w:eastAsia="標楷體" w:hAnsi="標楷體" w:hint="eastAsia"/>
        <w:sz w:val="22"/>
        <w:szCs w:val="22"/>
      </w:rPr>
      <w:t>0-3</w:t>
    </w:r>
  </w:p>
  <w:p w14:paraId="3EBC7D98" w14:textId="77777777" w:rsidR="00202956" w:rsidRDefault="0020295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3CE6D" w14:textId="425A2CD1" w:rsidR="00202956" w:rsidRDefault="00202956" w:rsidP="00202956">
    <w:pPr>
      <w:pStyle w:val="a4"/>
      <w:jc w:val="center"/>
    </w:pPr>
    <w:r w:rsidRPr="00202956">
      <w:rPr>
        <w:rFonts w:ascii="標楷體" w:eastAsia="標楷體" w:hAnsi="標楷體" w:hint="eastAsia"/>
        <w:sz w:val="22"/>
        <w:szCs w:val="22"/>
      </w:rPr>
      <w:t>1</w:t>
    </w:r>
    <w:r>
      <w:rPr>
        <w:rFonts w:ascii="標楷體" w:eastAsia="標楷體" w:hAnsi="標楷體" w:hint="eastAsia"/>
        <w:sz w:val="22"/>
        <w:szCs w:val="22"/>
      </w:rPr>
      <w:t>0</w:t>
    </w:r>
    <w:r w:rsidRPr="00202956">
      <w:rPr>
        <w:rFonts w:ascii="標楷體" w:eastAsia="標楷體" w:hAnsi="標楷體" w:hint="eastAsia"/>
        <w:sz w:val="22"/>
        <w:szCs w:val="22"/>
      </w:rPr>
      <w:t>-</w:t>
    </w:r>
    <w:r>
      <w:rPr>
        <w:rFonts w:ascii="標楷體" w:eastAsia="標楷體" w:hAnsi="標楷體" w:hint="eastAsia"/>
        <w:sz w:val="22"/>
        <w:szCs w:val="22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24C6D" w14:textId="77777777" w:rsidR="00304EB9" w:rsidRDefault="00304EB9">
      <w:r>
        <w:separator/>
      </w:r>
    </w:p>
  </w:footnote>
  <w:footnote w:type="continuationSeparator" w:id="0">
    <w:p w14:paraId="51C22CD0" w14:textId="77777777" w:rsidR="00304EB9" w:rsidRDefault="00304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65168" w14:textId="1A973EA0" w:rsidR="00975682" w:rsidRDefault="00FA3C28">
    <w:pPr>
      <w:pStyle w:val="a3"/>
      <w:jc w:val="center"/>
    </w:pPr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三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236907">
      <w:rPr>
        <w:rFonts w:ascii="標楷體" w:eastAsia="標楷體"/>
        <w:b/>
        <w:spacing w:val="60"/>
        <w:sz w:val="32"/>
        <w:szCs w:val="32"/>
        <w:u w:val="single"/>
      </w:rPr>
      <w:t>113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236907">
      <w:rPr>
        <w:rFonts w:ascii="標楷體" w:eastAsia="標楷體" w:hint="eastAsia"/>
        <w:b/>
        <w:spacing w:val="60"/>
        <w:sz w:val="32"/>
        <w:szCs w:val="32"/>
        <w:u w:val="single"/>
      </w:rPr>
      <w:t>屏東縣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236907">
      <w:rPr>
        <w:rFonts w:ascii="標楷體" w:eastAsia="標楷體" w:hint="eastAsia"/>
        <w:b/>
        <w:spacing w:val="60"/>
        <w:sz w:val="32"/>
        <w:szCs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37A07" w14:textId="68AE87A6" w:rsidR="00975682" w:rsidRDefault="00FA3C28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三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r w:rsidR="00236907">
      <w:rPr>
        <w:rFonts w:ascii="標楷體" w:eastAsia="標楷體"/>
        <w:b/>
        <w:spacing w:val="60"/>
        <w:sz w:val="32"/>
        <w:u w:val="single"/>
      </w:rPr>
      <w:t>113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236907">
      <w:rPr>
        <w:rFonts w:ascii="標楷體" w:eastAsia="標楷體" w:hint="eastAsia"/>
        <w:b/>
        <w:spacing w:val="60"/>
        <w:sz w:val="32"/>
        <w:u w:val="single"/>
      </w:rPr>
      <w:t>屏東縣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236907">
      <w:rPr>
        <w:rFonts w:ascii="標楷體" w:eastAsia="標楷體" w:hint="eastAsia"/>
        <w:b/>
        <w:spacing w:val="60"/>
        <w:sz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EB9"/>
    <w:rsid w:val="000D57B0"/>
    <w:rsid w:val="000E09BC"/>
    <w:rsid w:val="00187730"/>
    <w:rsid w:val="00202956"/>
    <w:rsid w:val="00236907"/>
    <w:rsid w:val="002B20C7"/>
    <w:rsid w:val="00304EB9"/>
    <w:rsid w:val="00384FBB"/>
    <w:rsid w:val="004B41BD"/>
    <w:rsid w:val="004F494B"/>
    <w:rsid w:val="005A5C82"/>
    <w:rsid w:val="005D319C"/>
    <w:rsid w:val="006A11BB"/>
    <w:rsid w:val="006D0735"/>
    <w:rsid w:val="006D4168"/>
    <w:rsid w:val="00725752"/>
    <w:rsid w:val="00924F92"/>
    <w:rsid w:val="00975682"/>
    <w:rsid w:val="009C6FD3"/>
    <w:rsid w:val="00B26D79"/>
    <w:rsid w:val="00CB7FF9"/>
    <w:rsid w:val="00CF71B6"/>
    <w:rsid w:val="00E05496"/>
    <w:rsid w:val="00E52561"/>
    <w:rsid w:val="00FA3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F75FE4B"/>
  <w15:chartTrackingRefBased/>
  <w15:docId w15:val="{CF30148A-9E72-4D74-B5BC-D2B82FC16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3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oY9W1eEEr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oY9W1eEEr歲出政事別總表.dot</Template>
  <TotalTime>37</TotalTime>
  <Pages>1</Pages>
  <Words>533</Words>
  <Characters>2273</Characters>
  <Application>Microsoft Office Word</Application>
  <DocSecurity>0</DocSecurity>
  <Lines>18</Lines>
  <Paragraphs>5</Paragraphs>
  <ScaleCrop>false</ScaleCrop>
  <Company>N.A.O.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劉新榕</dc:creator>
  <cp:keywords/>
  <cp:lastModifiedBy>陳資群</cp:lastModifiedBy>
  <cp:revision>6</cp:revision>
  <dcterms:created xsi:type="dcterms:W3CDTF">2025-06-06T03:51:00Z</dcterms:created>
  <dcterms:modified xsi:type="dcterms:W3CDTF">2025-07-15T06:17:00Z</dcterms:modified>
</cp:coreProperties>
</file>