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429C1654" w14:textId="77777777" w:rsidTr="00EB1511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71194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A41CC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D937" w14:textId="77777777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B151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4C8786C5" w14:textId="77777777" w:rsidTr="00EB1511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79117E63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2F2A8F0E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0EBEE5EE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687E5679" w14:textId="77777777" w:rsidTr="00EB1511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064A0CF6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61DFE13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64D0602F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2906DD6B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07690C65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640D2CD8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19DFB040" w14:textId="77777777" w:rsidTr="00EB1511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51C85166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0CE7900C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2A8DD59B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1E486C7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5B75937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48A79A6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60DADDD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77CA5E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13F6000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5F6C470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57EE287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669260C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1897711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04DA14B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D595B0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28066F11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EB1511" w:rsidRPr="004B4086" w14:paraId="3D4BDCB2" w14:textId="77777777" w:rsidTr="00EB15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5794F42" w14:textId="77777777" w:rsidR="00EB1511" w:rsidRPr="004B4086" w:rsidRDefault="00EB1511" w:rsidP="007F16DE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9E25FCF" w14:textId="77777777" w:rsidR="00EB1511" w:rsidRPr="004B4086" w:rsidRDefault="00EB1511" w:rsidP="007F16DE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C8250F4" w14:textId="77777777" w:rsidR="00EB1511" w:rsidRPr="004B4086" w:rsidRDefault="00EB1511" w:rsidP="007F16DE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B408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6888CB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44,620,000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5499A7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278,683,991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7978792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5,307,000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388EBB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C87999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283,990,991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ED9801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ED4BC3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8032CF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C2A0729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278,683,991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61B989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5,307,000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17B08A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2DC43AC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283,990,991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71CF766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239,370,991</w:t>
            </w:r>
          </w:p>
        </w:tc>
      </w:tr>
      <w:tr w:rsidR="00EB1511" w:rsidRPr="004B4086" w14:paraId="035AFA20" w14:textId="77777777" w:rsidTr="00EB15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25E6DEF" w14:textId="77777777" w:rsidR="00EB1511" w:rsidRPr="004B4086" w:rsidRDefault="00EB1511" w:rsidP="007F16DE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BAC386D" w14:textId="77777777" w:rsidR="00EB1511" w:rsidRPr="004B4086" w:rsidRDefault="00EB1511" w:rsidP="007F16DE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8FD75D4" w14:textId="77777777" w:rsidR="00EB1511" w:rsidRPr="004B4086" w:rsidRDefault="00EB1511" w:rsidP="007F16DE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B408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9E23C0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44,620,000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CE5F81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278,683,991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F32C149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5,307,000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2DFD2A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560076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283,990,991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25C7E4A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65CB68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9390530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88C2F3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278,683,991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8ABCD2C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5,307,000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EB1C93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B41C86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283,990,991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FB73AE4" w14:textId="77777777" w:rsidR="00EB1511" w:rsidRPr="004B4086" w:rsidRDefault="00EB1511" w:rsidP="007F16D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B4086">
              <w:rPr>
                <w:rFonts w:ascii="新細明體" w:hAnsi="新細明體"/>
                <w:b/>
                <w:noProof/>
                <w:spacing w:val="-6"/>
                <w:sz w:val="20"/>
              </w:rPr>
              <w:t>239,370,991</w:t>
            </w:r>
          </w:p>
        </w:tc>
      </w:tr>
      <w:tr w:rsidR="00EB1511" w14:paraId="16DA9301" w14:textId="77777777" w:rsidTr="00EB15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43A4111" w14:textId="77777777" w:rsidR="00EB1511" w:rsidRDefault="00EB1511" w:rsidP="007F16DE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9DEFFCB" w14:textId="77777777" w:rsidR="00EB1511" w:rsidRDefault="00EB1511" w:rsidP="007F16DE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B4118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B07E7AF" w14:textId="77777777" w:rsidR="00EB1511" w:rsidRDefault="00EB1511" w:rsidP="007F16DE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B411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5015B7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/>
                <w:noProof/>
                <w:spacing w:val="-6"/>
                <w:sz w:val="20"/>
              </w:rPr>
              <w:t>44,620,000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5DF1F5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/>
                <w:noProof/>
                <w:spacing w:val="-6"/>
                <w:sz w:val="20"/>
              </w:rPr>
              <w:t>278,683,991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F183418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/>
                <w:noProof/>
                <w:spacing w:val="-6"/>
                <w:sz w:val="20"/>
              </w:rPr>
              <w:t>5,307,000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9372BB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A54CFF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/>
                <w:noProof/>
                <w:spacing w:val="-6"/>
                <w:sz w:val="20"/>
              </w:rPr>
              <w:t>283,990,991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879D0B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A070A3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C0DD530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B86036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/>
                <w:noProof/>
                <w:spacing w:val="-6"/>
                <w:sz w:val="20"/>
              </w:rPr>
              <w:t>278,683,991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4FE64A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/>
                <w:noProof/>
                <w:spacing w:val="-6"/>
                <w:sz w:val="20"/>
              </w:rPr>
              <w:t>5,307,000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42634C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AE84036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/>
                <w:noProof/>
                <w:spacing w:val="-6"/>
                <w:sz w:val="20"/>
              </w:rPr>
              <w:t>283,990,991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AF43D25" w14:textId="77777777" w:rsidR="00EB1511" w:rsidRPr="00DF667B" w:rsidRDefault="00EB1511" w:rsidP="007F16D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B4118">
              <w:rPr>
                <w:rFonts w:ascii="新細明體" w:hAnsi="新細明體"/>
                <w:noProof/>
                <w:spacing w:val="-6"/>
                <w:sz w:val="20"/>
              </w:rPr>
              <w:t>239,370,991</w:t>
            </w:r>
          </w:p>
        </w:tc>
      </w:tr>
    </w:tbl>
    <w:p w14:paraId="5A4649AE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 w:rsidSect="00B263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E7340" w14:textId="77777777" w:rsidR="00EB1511" w:rsidRDefault="00EB1511">
      <w:r>
        <w:separator/>
      </w:r>
    </w:p>
  </w:endnote>
  <w:endnote w:type="continuationSeparator" w:id="0">
    <w:p w14:paraId="56C18E85" w14:textId="77777777" w:rsidR="00EB1511" w:rsidRDefault="00EB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7952D" w14:textId="77777777" w:rsidR="00B263D5" w:rsidRDefault="00B263D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B163" w14:textId="77777777" w:rsidR="00B263D5" w:rsidRDefault="00B263D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F258" w14:textId="7C636C6A" w:rsidR="000F2F73" w:rsidRDefault="00B263D5" w:rsidP="00B263D5">
    <w:pPr>
      <w:pStyle w:val="a4"/>
      <w:jc w:val="center"/>
    </w:pPr>
    <w:r>
      <w:rPr>
        <w:rFonts w:ascii="標楷體" w:eastAsia="標楷體" w:hAnsi="標楷體" w:hint="eastAsia"/>
        <w:sz w:val="22"/>
        <w:szCs w:val="22"/>
      </w:rPr>
      <w:t>9</w:t>
    </w:r>
    <w:r w:rsidRPr="00B263D5">
      <w:rPr>
        <w:rFonts w:ascii="標楷體" w:eastAsia="標楷體" w:hAnsi="標楷體" w:hint="eastAsia"/>
        <w:sz w:val="22"/>
        <w:szCs w:val="22"/>
      </w:rPr>
      <w:t>-</w:t>
    </w:r>
    <w:r>
      <w:rPr>
        <w:rFonts w:ascii="標楷體" w:eastAsia="標楷體" w:hAnsi="標楷體" w:hint="eastAsia"/>
        <w:sz w:val="22"/>
        <w:szCs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9FFC7" w14:textId="77777777" w:rsidR="00EB1511" w:rsidRDefault="00EB1511">
      <w:r>
        <w:separator/>
      </w:r>
    </w:p>
  </w:footnote>
  <w:footnote w:type="continuationSeparator" w:id="0">
    <w:p w14:paraId="544904EA" w14:textId="77777777" w:rsidR="00EB1511" w:rsidRDefault="00EB1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74B00" w14:textId="77777777" w:rsidR="00B263D5" w:rsidRDefault="00B263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B66AE" w14:textId="77777777" w:rsidR="00A82CB1" w:rsidRDefault="00A82CB1">
    <w:pPr>
      <w:pStyle w:val="a3"/>
      <w:jc w:val="center"/>
    </w:pPr>
    <w:proofErr w:type="spellStart"/>
    <w:r w:rsidRPr="003C15BB">
      <w:rPr>
        <w:rFonts w:ascii="標楷體" w:eastAsia="標楷體" w:hint="eastAsia"/>
        <w:b/>
        <w:spacing w:val="60"/>
        <w:sz w:val="32"/>
        <w:szCs w:val="32"/>
        <w:u w:val="single"/>
      </w:rPr>
      <w:t>RptNo</w:t>
    </w:r>
    <w:proofErr w:type="spellEnd"/>
    <w:r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spellStart"/>
    <w:r w:rsidRPr="003C15BB">
      <w:rPr>
        <w:rFonts w:ascii="標楷體" w:eastAsia="標楷體" w:hint="eastAsia"/>
        <w:b/>
        <w:spacing w:val="60"/>
        <w:sz w:val="32"/>
        <w:szCs w:val="32"/>
        <w:u w:val="single"/>
      </w:rPr>
      <w:t>fyy</w:t>
    </w:r>
    <w:proofErr w:type="spellEnd"/>
    <w:r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年度title總決算歲入來源別kind決算審定數總表</w:t>
    </w:r>
    <w:r>
      <w:rPr>
        <w:rFonts w:ascii="標楷體" w:eastAsia="標楷體"/>
        <w:bCs/>
        <w:spacing w:val="60"/>
        <w:sz w:val="32"/>
      </w:rPr>
      <w:t>Continue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F4D97" w14:textId="3D313C6F" w:rsidR="00A82CB1" w:rsidRDefault="00702E93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三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0F2F73">
      <w:rPr>
        <w:rFonts w:ascii="標楷體" w:eastAsia="標楷體" w:hint="eastAsia"/>
        <w:b/>
        <w:spacing w:val="60"/>
        <w:sz w:val="32"/>
        <w:u w:val="single"/>
      </w:rPr>
      <w:t>1</w:t>
    </w:r>
    <w:r w:rsidR="000F2F73">
      <w:rPr>
        <w:rFonts w:ascii="標楷體" w:eastAsia="標楷體"/>
        <w:b/>
        <w:spacing w:val="60"/>
        <w:sz w:val="32"/>
        <w:u w:val="single"/>
      </w:rPr>
      <w:t>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0F2F73">
      <w:rPr>
        <w:rFonts w:ascii="標楷體" w:eastAsia="標楷體" w:hint="eastAsia"/>
        <w:b/>
        <w:spacing w:val="60"/>
        <w:sz w:val="32"/>
        <w:u w:val="single"/>
      </w:rPr>
      <w:t>屏東縣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294B03">
      <w:rPr>
        <w:rFonts w:ascii="標楷體" w:eastAsia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511"/>
    <w:rsid w:val="000E0216"/>
    <w:rsid w:val="000F2F73"/>
    <w:rsid w:val="00183F3F"/>
    <w:rsid w:val="00294B03"/>
    <w:rsid w:val="003C15BB"/>
    <w:rsid w:val="00427512"/>
    <w:rsid w:val="00702E93"/>
    <w:rsid w:val="008F66F7"/>
    <w:rsid w:val="009C47CC"/>
    <w:rsid w:val="00A82CB1"/>
    <w:rsid w:val="00B263D5"/>
    <w:rsid w:val="00CB0F10"/>
    <w:rsid w:val="00D83A60"/>
    <w:rsid w:val="00DF667B"/>
    <w:rsid w:val="00EB1511"/>
    <w:rsid w:val="00F149D0"/>
    <w:rsid w:val="00F44A83"/>
    <w:rsid w:val="00F8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9B6D56E"/>
  <w15:chartTrackingRefBased/>
  <w15:docId w15:val="{85CCD3FD-FAD8-4548-B401-0C12DAF69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2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N0N2YhxWRJNDiM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N0N2YhxWRJNDiM歲入來源別總表.dot</Template>
  <TotalTime>2</TotalTime>
  <Pages>1</Pages>
  <Words>125</Words>
  <Characters>310</Characters>
  <Application>Microsoft Office Word</Application>
  <DocSecurity>0</DocSecurity>
  <Lines>2</Lines>
  <Paragraphs>1</Paragraphs>
  <ScaleCrop>false</ScaleCrop>
  <Company>N.A.O.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張靖芬</cp:lastModifiedBy>
  <cp:revision>5</cp:revision>
  <dcterms:created xsi:type="dcterms:W3CDTF">2025-06-11T09:15:00Z</dcterms:created>
  <dcterms:modified xsi:type="dcterms:W3CDTF">2025-06-25T07:33:00Z</dcterms:modified>
</cp:coreProperties>
</file>