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9"/>
        <w:gridCol w:w="59"/>
        <w:gridCol w:w="239"/>
        <w:gridCol w:w="2279"/>
        <w:gridCol w:w="1560"/>
        <w:gridCol w:w="1410"/>
        <w:gridCol w:w="1414"/>
        <w:gridCol w:w="1410"/>
        <w:gridCol w:w="1410"/>
        <w:gridCol w:w="1400"/>
        <w:gridCol w:w="1400"/>
        <w:gridCol w:w="1400"/>
        <w:gridCol w:w="1380"/>
        <w:gridCol w:w="1380"/>
        <w:gridCol w:w="1380"/>
        <w:gridCol w:w="1380"/>
        <w:gridCol w:w="2040"/>
      </w:tblGrid>
      <w:tr w:rsidR="00A82CB1" w14:paraId="779BAB0D" w14:textId="77777777" w:rsidTr="001C0470">
        <w:trPr>
          <w:cantSplit/>
          <w:trHeight w:val="270"/>
          <w:tblHeader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1D9C36" w14:textId="77777777" w:rsidR="00A82CB1" w:rsidRDefault="00A82CB1">
            <w:pPr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90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FEB057" w14:textId="77777777" w:rsidR="00A82CB1" w:rsidRDefault="00A82CB1">
            <w:pPr>
              <w:ind w:left="-42" w:right="8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580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FC2AA" w14:textId="77777777" w:rsidR="00A82CB1" w:rsidRDefault="00A82CB1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1C0470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A82CB1" w14:paraId="4C824C64" w14:textId="77777777" w:rsidTr="001C0470">
        <w:trPr>
          <w:cantSplit/>
          <w:trHeight w:val="270"/>
          <w:tblHeader/>
        </w:trPr>
        <w:tc>
          <w:tcPr>
            <w:tcW w:w="358" w:type="dxa"/>
            <w:gridSpan w:val="2"/>
            <w:tcBorders>
              <w:top w:val="nil"/>
              <w:left w:val="nil"/>
              <w:right w:val="nil"/>
            </w:tcBorders>
          </w:tcPr>
          <w:p w14:paraId="29FE13E0" w14:textId="77777777" w:rsidR="00A82CB1" w:rsidRDefault="00A82CB1">
            <w:pPr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902" w:type="dxa"/>
            <w:gridSpan w:val="5"/>
            <w:vMerge/>
            <w:tcBorders>
              <w:top w:val="nil"/>
              <w:left w:val="nil"/>
              <w:right w:val="nil"/>
            </w:tcBorders>
          </w:tcPr>
          <w:p w14:paraId="134D3F7C" w14:textId="77777777" w:rsidR="00A82CB1" w:rsidRDefault="00A82CB1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580" w:type="dxa"/>
            <w:gridSpan w:val="10"/>
            <w:vMerge/>
            <w:tcBorders>
              <w:top w:val="nil"/>
              <w:left w:val="nil"/>
              <w:right w:val="nil"/>
            </w:tcBorders>
          </w:tcPr>
          <w:p w14:paraId="158939FD" w14:textId="77777777" w:rsidR="00A82CB1" w:rsidRDefault="00A82CB1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A82CB1" w14:paraId="6FA772AD" w14:textId="77777777" w:rsidTr="001C0470">
        <w:trPr>
          <w:cantSplit/>
          <w:tblHeader/>
        </w:trPr>
        <w:tc>
          <w:tcPr>
            <w:tcW w:w="2876" w:type="dxa"/>
            <w:gridSpan w:val="4"/>
            <w:tcBorders>
              <w:left w:val="nil"/>
            </w:tcBorders>
            <w:vAlign w:val="center"/>
          </w:tcPr>
          <w:p w14:paraId="3DB97BFC" w14:textId="77777777" w:rsidR="00A82CB1" w:rsidRDefault="00A82CB1">
            <w:pPr>
              <w:ind w:left="360" w:right="2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560" w:type="dxa"/>
            <w:vMerge w:val="restart"/>
            <w:vAlign w:val="center"/>
          </w:tcPr>
          <w:p w14:paraId="0FD63C5B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5644" w:type="dxa"/>
            <w:gridSpan w:val="4"/>
            <w:vAlign w:val="center"/>
          </w:tcPr>
          <w:p w14:paraId="28D61F50" w14:textId="77777777" w:rsidR="00A82CB1" w:rsidRDefault="00A82CB1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4200" w:type="dxa"/>
            <w:gridSpan w:val="3"/>
            <w:vAlign w:val="center"/>
          </w:tcPr>
          <w:p w14:paraId="397C1901" w14:textId="77777777" w:rsidR="00A82CB1" w:rsidRDefault="00A82CB1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修正數</w:t>
            </w:r>
          </w:p>
        </w:tc>
        <w:tc>
          <w:tcPr>
            <w:tcW w:w="5520" w:type="dxa"/>
            <w:gridSpan w:val="4"/>
            <w:vAlign w:val="center"/>
          </w:tcPr>
          <w:p w14:paraId="68D80624" w14:textId="77777777" w:rsidR="00A82CB1" w:rsidRDefault="00A82CB1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2040" w:type="dxa"/>
            <w:vMerge w:val="restart"/>
            <w:tcBorders>
              <w:right w:val="nil"/>
            </w:tcBorders>
            <w:vAlign w:val="center"/>
          </w:tcPr>
          <w:p w14:paraId="4270778F" w14:textId="77777777" w:rsidR="00A82CB1" w:rsidRDefault="00A82CB1">
            <w:pPr>
              <w:ind w:left="42" w:right="43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決算審定數與預算數</w:t>
            </w:r>
            <w:r>
              <w:rPr>
                <w:rFonts w:eastAsia="標楷體"/>
                <w:sz w:val="20"/>
              </w:rPr>
              <w:br/>
            </w:r>
            <w:r>
              <w:rPr>
                <w:rFonts w:eastAsia="標楷體" w:hint="eastAsia"/>
                <w:sz w:val="20"/>
              </w:rPr>
              <w:t>比較增減</w:t>
            </w:r>
          </w:p>
        </w:tc>
      </w:tr>
      <w:tr w:rsidR="00A82CB1" w14:paraId="70C8A2F3" w14:textId="77777777" w:rsidTr="001C0470">
        <w:trPr>
          <w:cantSplit/>
          <w:tblHeader/>
        </w:trPr>
        <w:tc>
          <w:tcPr>
            <w:tcW w:w="299" w:type="dxa"/>
            <w:tcBorders>
              <w:left w:val="nil"/>
            </w:tcBorders>
            <w:vAlign w:val="center"/>
          </w:tcPr>
          <w:p w14:paraId="05E74CDD" w14:textId="77777777" w:rsidR="00A82CB1" w:rsidRDefault="00A82CB1">
            <w:pPr>
              <w:ind w:right="4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298" w:type="dxa"/>
            <w:gridSpan w:val="2"/>
            <w:vAlign w:val="center"/>
          </w:tcPr>
          <w:p w14:paraId="157C7110" w14:textId="77777777" w:rsidR="00A82CB1" w:rsidRDefault="00A82CB1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項</w:t>
            </w:r>
          </w:p>
        </w:tc>
        <w:tc>
          <w:tcPr>
            <w:tcW w:w="2279" w:type="dxa"/>
            <w:vAlign w:val="center"/>
          </w:tcPr>
          <w:p w14:paraId="620A1DD2" w14:textId="77777777" w:rsidR="00A82CB1" w:rsidRDefault="00A82CB1">
            <w:pPr>
              <w:ind w:left="214" w:right="280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1560" w:type="dxa"/>
            <w:vMerge/>
            <w:vAlign w:val="center"/>
          </w:tcPr>
          <w:p w14:paraId="3926E52B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410" w:type="dxa"/>
            <w:vAlign w:val="center"/>
          </w:tcPr>
          <w:p w14:paraId="24328155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414" w:type="dxa"/>
            <w:vAlign w:val="center"/>
          </w:tcPr>
          <w:p w14:paraId="40986422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proofErr w:type="gramStart"/>
            <w:r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10" w:type="dxa"/>
            <w:vAlign w:val="center"/>
          </w:tcPr>
          <w:p w14:paraId="3146466B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410" w:type="dxa"/>
            <w:vAlign w:val="center"/>
          </w:tcPr>
          <w:p w14:paraId="70083715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400" w:type="dxa"/>
            <w:vAlign w:val="center"/>
          </w:tcPr>
          <w:p w14:paraId="06361406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400" w:type="dxa"/>
            <w:vAlign w:val="center"/>
          </w:tcPr>
          <w:p w14:paraId="63AAD32A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proofErr w:type="gramStart"/>
            <w:r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00" w:type="dxa"/>
            <w:vAlign w:val="center"/>
          </w:tcPr>
          <w:p w14:paraId="2B73D9CF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380" w:type="dxa"/>
            <w:vAlign w:val="center"/>
          </w:tcPr>
          <w:p w14:paraId="1677B517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380" w:type="dxa"/>
            <w:vAlign w:val="center"/>
          </w:tcPr>
          <w:p w14:paraId="096AF37F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proofErr w:type="gramStart"/>
            <w:r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380" w:type="dxa"/>
            <w:vAlign w:val="center"/>
          </w:tcPr>
          <w:p w14:paraId="670C1531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380" w:type="dxa"/>
            <w:vAlign w:val="center"/>
          </w:tcPr>
          <w:p w14:paraId="5595F2A2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2040" w:type="dxa"/>
            <w:vMerge/>
            <w:tcBorders>
              <w:right w:val="nil"/>
            </w:tcBorders>
            <w:vAlign w:val="center"/>
          </w:tcPr>
          <w:p w14:paraId="748A1806" w14:textId="77777777" w:rsidR="00A82CB1" w:rsidRDefault="00A82CB1">
            <w:pPr>
              <w:ind w:right="14"/>
              <w:jc w:val="center"/>
              <w:rPr>
                <w:rFonts w:eastAsia="標楷體"/>
                <w:sz w:val="20"/>
              </w:rPr>
            </w:pPr>
          </w:p>
        </w:tc>
      </w:tr>
      <w:tr w:rsidR="001C0470" w:rsidRPr="007D7660" w14:paraId="09600967" w14:textId="77777777" w:rsidTr="001C047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5C203F62" w14:textId="77777777" w:rsidR="001C0470" w:rsidRPr="007D7660" w:rsidRDefault="001C0470" w:rsidP="005454BF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5C2C7D39" w14:textId="77777777" w:rsidR="001C0470" w:rsidRPr="007D7660" w:rsidRDefault="001C0470" w:rsidP="005454BF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31CCDFC1" w14:textId="77777777" w:rsidR="001C0470" w:rsidRPr="007D7660" w:rsidRDefault="001C0470" w:rsidP="005454BF">
            <w:pPr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7D7660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經常門合計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BB0C61C" w14:textId="77777777" w:rsidR="001C0470" w:rsidRPr="007D7660" w:rsidRDefault="001C0470" w:rsidP="005454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D7660">
              <w:rPr>
                <w:rFonts w:ascii="新細明體" w:hAnsi="新細明體"/>
                <w:b/>
                <w:noProof/>
                <w:spacing w:val="-6"/>
                <w:sz w:val="20"/>
              </w:rPr>
              <w:t>61,449,814,000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7ACCF3A" w14:textId="77777777" w:rsidR="001C0470" w:rsidRPr="007D7660" w:rsidRDefault="001C0470" w:rsidP="005454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D7660">
              <w:rPr>
                <w:rFonts w:ascii="新細明體" w:hAnsi="新細明體"/>
                <w:b/>
                <w:noProof/>
                <w:spacing w:val="-6"/>
                <w:sz w:val="20"/>
              </w:rPr>
              <w:t>55,629,047,022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B96C09B" w14:textId="77777777" w:rsidR="001C0470" w:rsidRPr="007D7660" w:rsidRDefault="001C0470" w:rsidP="005454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D7660">
              <w:rPr>
                <w:rFonts w:ascii="新細明體" w:hAnsi="新細明體"/>
                <w:b/>
                <w:noProof/>
                <w:spacing w:val="-6"/>
                <w:sz w:val="20"/>
              </w:rPr>
              <w:t>123,091,639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167E0AA" w14:textId="77777777" w:rsidR="001C0470" w:rsidRPr="007D7660" w:rsidRDefault="001C0470" w:rsidP="005454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D7660">
              <w:rPr>
                <w:rFonts w:ascii="新細明體" w:hAnsi="新細明體"/>
                <w:b/>
                <w:noProof/>
                <w:spacing w:val="-6"/>
                <w:sz w:val="20"/>
              </w:rPr>
              <w:t>4,694,686,931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9229207" w14:textId="77777777" w:rsidR="001C0470" w:rsidRPr="007D7660" w:rsidRDefault="001C0470" w:rsidP="005454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D7660">
              <w:rPr>
                <w:rFonts w:ascii="新細明體" w:hAnsi="新細明體"/>
                <w:b/>
                <w:noProof/>
                <w:spacing w:val="-6"/>
                <w:sz w:val="20"/>
              </w:rPr>
              <w:t>60,446,825,592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E490032" w14:textId="77777777" w:rsidR="001C0470" w:rsidRPr="007D7660" w:rsidRDefault="001C0470" w:rsidP="005454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D7660">
              <w:rPr>
                <w:rFonts w:ascii="新細明體" w:hAnsi="新細明體"/>
                <w:b/>
                <w:noProof/>
                <w:spacing w:val="-6"/>
                <w:sz w:val="20"/>
              </w:rPr>
              <w:t>- 58,564,410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19935FC" w14:textId="77777777" w:rsidR="001C0470" w:rsidRPr="007D7660" w:rsidRDefault="001C0470" w:rsidP="005454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D7660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DB8EAC0" w14:textId="77777777" w:rsidR="001C0470" w:rsidRPr="007D7660" w:rsidRDefault="001C0470" w:rsidP="005454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D7660">
              <w:rPr>
                <w:rFonts w:ascii="新細明體" w:hAnsi="新細明體"/>
                <w:b/>
                <w:noProof/>
                <w:spacing w:val="-6"/>
                <w:sz w:val="20"/>
              </w:rPr>
              <w:t>- 19,750,358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A12984C" w14:textId="77777777" w:rsidR="001C0470" w:rsidRPr="007D7660" w:rsidRDefault="001C0470" w:rsidP="005454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D7660">
              <w:rPr>
                <w:rFonts w:ascii="新細明體" w:hAnsi="新細明體"/>
                <w:b/>
                <w:noProof/>
                <w:spacing w:val="-6"/>
                <w:sz w:val="20"/>
              </w:rPr>
              <w:t>55,570,482,612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6697F91" w14:textId="77777777" w:rsidR="001C0470" w:rsidRPr="007D7660" w:rsidRDefault="001C0470" w:rsidP="005454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D7660">
              <w:rPr>
                <w:rFonts w:ascii="新細明體" w:hAnsi="新細明體"/>
                <w:b/>
                <w:noProof/>
                <w:spacing w:val="-6"/>
                <w:sz w:val="20"/>
              </w:rPr>
              <w:t>123,091,639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84F9CFD" w14:textId="77777777" w:rsidR="001C0470" w:rsidRPr="007D7660" w:rsidRDefault="001C0470" w:rsidP="005454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D7660">
              <w:rPr>
                <w:rFonts w:ascii="新細明體" w:hAnsi="新細明體"/>
                <w:b/>
                <w:noProof/>
                <w:spacing w:val="-6"/>
                <w:sz w:val="20"/>
              </w:rPr>
              <w:t>4,674,936,573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1468268" w14:textId="77777777" w:rsidR="001C0470" w:rsidRPr="007D7660" w:rsidRDefault="001C0470" w:rsidP="005454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D7660">
              <w:rPr>
                <w:rFonts w:ascii="新細明體" w:hAnsi="新細明體"/>
                <w:b/>
                <w:noProof/>
                <w:spacing w:val="-6"/>
                <w:sz w:val="20"/>
              </w:rPr>
              <w:t>60,368,510,824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1905AA39" w14:textId="77777777" w:rsidR="001C0470" w:rsidRPr="007D7660" w:rsidRDefault="001C0470" w:rsidP="005454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D7660">
              <w:rPr>
                <w:rFonts w:ascii="新細明體" w:hAnsi="新細明體"/>
                <w:b/>
                <w:noProof/>
                <w:spacing w:val="-6"/>
                <w:sz w:val="20"/>
              </w:rPr>
              <w:t>- 1,081,303,176</w:t>
            </w:r>
          </w:p>
        </w:tc>
      </w:tr>
      <w:tr w:rsidR="001C0470" w:rsidRPr="007D7660" w14:paraId="3CA047C6" w14:textId="77777777" w:rsidTr="001C047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44556CD7" w14:textId="77777777" w:rsidR="001C0470" w:rsidRPr="007D7660" w:rsidRDefault="001C0470" w:rsidP="005454BF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7D7660">
              <w:rPr>
                <w:rFonts w:ascii="新細明體" w:hAnsi="新細明體"/>
                <w:b/>
                <w:noProof/>
                <w:spacing w:val="-12"/>
                <w:sz w:val="20"/>
              </w:rPr>
              <w:t>1</w:t>
            </w: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1C3D4555" w14:textId="77777777" w:rsidR="001C0470" w:rsidRPr="007D7660" w:rsidRDefault="001C0470" w:rsidP="005454BF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75997D75" w14:textId="77777777" w:rsidR="001C0470" w:rsidRPr="007D7660" w:rsidRDefault="001C0470" w:rsidP="005454BF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7D7660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稅課收入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C6ED875" w14:textId="77777777" w:rsidR="001C0470" w:rsidRPr="007D7660" w:rsidRDefault="001C0470" w:rsidP="005454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D7660">
              <w:rPr>
                <w:rFonts w:ascii="新細明體" w:hAnsi="新細明體"/>
                <w:b/>
                <w:noProof/>
                <w:spacing w:val="-6"/>
                <w:sz w:val="20"/>
              </w:rPr>
              <w:t>18,980,488,000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372CA28" w14:textId="77777777" w:rsidR="001C0470" w:rsidRPr="007D7660" w:rsidRDefault="001C0470" w:rsidP="005454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D7660">
              <w:rPr>
                <w:rFonts w:ascii="新細明體" w:hAnsi="新細明體"/>
                <w:b/>
                <w:noProof/>
                <w:spacing w:val="-6"/>
                <w:sz w:val="20"/>
              </w:rPr>
              <w:t>18,988,211,513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45C24F93" w14:textId="77777777" w:rsidR="001C0470" w:rsidRPr="007D7660" w:rsidRDefault="001C0470" w:rsidP="005454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D7660">
              <w:rPr>
                <w:rFonts w:ascii="新細明體" w:hAnsi="新細明體"/>
                <w:b/>
                <w:noProof/>
                <w:spacing w:val="-6"/>
                <w:sz w:val="20"/>
              </w:rPr>
              <w:t>110,319,440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A739B96" w14:textId="77777777" w:rsidR="001C0470" w:rsidRPr="007D7660" w:rsidRDefault="001C0470" w:rsidP="005454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D7660">
              <w:rPr>
                <w:rFonts w:ascii="新細明體" w:hAnsi="新細明體"/>
                <w:b/>
                <w:noProof/>
                <w:spacing w:val="-6"/>
                <w:sz w:val="20"/>
              </w:rPr>
              <w:t>555,059,804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0249385" w14:textId="77777777" w:rsidR="001C0470" w:rsidRPr="007D7660" w:rsidRDefault="001C0470" w:rsidP="005454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D7660">
              <w:rPr>
                <w:rFonts w:ascii="新細明體" w:hAnsi="新細明體"/>
                <w:b/>
                <w:noProof/>
                <w:spacing w:val="-6"/>
                <w:sz w:val="20"/>
              </w:rPr>
              <w:t>19,653,590,757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63C40D7" w14:textId="77777777" w:rsidR="001C0470" w:rsidRPr="007D7660" w:rsidRDefault="001C0470" w:rsidP="005454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D7660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09044AE" w14:textId="77777777" w:rsidR="001C0470" w:rsidRPr="007D7660" w:rsidRDefault="001C0470" w:rsidP="005454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D7660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9A7B979" w14:textId="77777777" w:rsidR="001C0470" w:rsidRPr="007D7660" w:rsidRDefault="001C0470" w:rsidP="005454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D7660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283574F" w14:textId="77777777" w:rsidR="001C0470" w:rsidRPr="007D7660" w:rsidRDefault="001C0470" w:rsidP="005454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D7660">
              <w:rPr>
                <w:rFonts w:ascii="新細明體" w:hAnsi="新細明體"/>
                <w:b/>
                <w:noProof/>
                <w:spacing w:val="-6"/>
                <w:sz w:val="20"/>
              </w:rPr>
              <w:t>18,988,211,513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3B9514E" w14:textId="77777777" w:rsidR="001C0470" w:rsidRPr="007D7660" w:rsidRDefault="001C0470" w:rsidP="005454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D7660">
              <w:rPr>
                <w:rFonts w:ascii="新細明體" w:hAnsi="新細明體"/>
                <w:b/>
                <w:noProof/>
                <w:spacing w:val="-6"/>
                <w:sz w:val="20"/>
              </w:rPr>
              <w:t>110,319,440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77114D8" w14:textId="77777777" w:rsidR="001C0470" w:rsidRPr="007D7660" w:rsidRDefault="001C0470" w:rsidP="005454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D7660">
              <w:rPr>
                <w:rFonts w:ascii="新細明體" w:hAnsi="新細明體"/>
                <w:b/>
                <w:noProof/>
                <w:spacing w:val="-6"/>
                <w:sz w:val="20"/>
              </w:rPr>
              <w:t>555,059,804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83997CF" w14:textId="77777777" w:rsidR="001C0470" w:rsidRPr="007D7660" w:rsidRDefault="001C0470" w:rsidP="005454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D7660">
              <w:rPr>
                <w:rFonts w:ascii="新細明體" w:hAnsi="新細明體"/>
                <w:b/>
                <w:noProof/>
                <w:spacing w:val="-6"/>
                <w:sz w:val="20"/>
              </w:rPr>
              <w:t>19,653,590,757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4481A4E9" w14:textId="77777777" w:rsidR="001C0470" w:rsidRPr="007D7660" w:rsidRDefault="001C0470" w:rsidP="005454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D7660">
              <w:rPr>
                <w:rFonts w:ascii="新細明體" w:hAnsi="新細明體"/>
                <w:b/>
                <w:noProof/>
                <w:spacing w:val="-6"/>
                <w:sz w:val="20"/>
              </w:rPr>
              <w:t>673,102,757</w:t>
            </w:r>
          </w:p>
        </w:tc>
      </w:tr>
      <w:tr w:rsidR="001C0470" w14:paraId="0DBAA39E" w14:textId="77777777" w:rsidTr="001C047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6BEE5B8E" w14:textId="77777777" w:rsidR="001C0470" w:rsidRDefault="001C0470" w:rsidP="005454B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323B549E" w14:textId="77777777" w:rsidR="001C0470" w:rsidRDefault="001C0470" w:rsidP="005454B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2929F8F5" w14:textId="77777777" w:rsidR="001C0470" w:rsidRDefault="001C0470" w:rsidP="005454BF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E06C06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菸酒稅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A409463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264,601,000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A897B73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233,759,780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7751AA50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2FFC077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11,698,506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8876361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245,458,286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CFC6B62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AB08536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0F35722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262B08E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233,759,780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F1C256E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5D4D1E5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11,698,506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084E501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245,458,286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155234A7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- 19,142,714</w:t>
            </w:r>
          </w:p>
        </w:tc>
      </w:tr>
      <w:tr w:rsidR="001C0470" w14:paraId="40BE610D" w14:textId="77777777" w:rsidTr="001C047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4C2399AC" w14:textId="77777777" w:rsidR="001C0470" w:rsidRDefault="001C0470" w:rsidP="005454B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0CCB3AF2" w14:textId="77777777" w:rsidR="001C0470" w:rsidRDefault="001C0470" w:rsidP="005454B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12"/>
                <w:sz w:val="20"/>
              </w:rPr>
              <w:t>2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6BA1191F" w14:textId="77777777" w:rsidR="001C0470" w:rsidRDefault="001C0470" w:rsidP="005454BF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E06C06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印花稅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E4DB7D8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147,000,000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6929D6E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207,515,510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1AE5522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3,503,089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804E0D3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E31F8EF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211,018,599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E27D373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8E7A88A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A396DBA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833703B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207,515,510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8656459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3,503,089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4C766CE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0BF9059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211,018,599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0011AA49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64,018,599</w:t>
            </w:r>
          </w:p>
        </w:tc>
      </w:tr>
      <w:tr w:rsidR="001C0470" w14:paraId="175C5EF7" w14:textId="77777777" w:rsidTr="001C047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629E01D8" w14:textId="77777777" w:rsidR="001C0470" w:rsidRDefault="001C0470" w:rsidP="005454B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62B9A5F1" w14:textId="77777777" w:rsidR="001C0470" w:rsidRDefault="001C0470" w:rsidP="005454B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12"/>
                <w:sz w:val="20"/>
              </w:rPr>
              <w:t>3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071FECAA" w14:textId="77777777" w:rsidR="001C0470" w:rsidRDefault="001C0470" w:rsidP="005454BF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E06C06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使用牌照稅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EC6EEA0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2,150,000,000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0BD6B28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2,185,638,315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DC4C142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61,242,109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036F81C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7D94308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2,246,880,424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4ED6339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20448F7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96FFB9B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81434EA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2,185,638,315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A3EB30C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61,242,109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267BC7C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0B6B4D1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2,246,880,424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0C43929E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96,880,424</w:t>
            </w:r>
          </w:p>
        </w:tc>
      </w:tr>
      <w:tr w:rsidR="001C0470" w14:paraId="79C47653" w14:textId="77777777" w:rsidTr="001C047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4DB3D99C" w14:textId="77777777" w:rsidR="001C0470" w:rsidRDefault="001C0470" w:rsidP="005454B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07B01223" w14:textId="77777777" w:rsidR="001C0470" w:rsidRDefault="001C0470" w:rsidP="005454B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12"/>
                <w:sz w:val="20"/>
              </w:rPr>
              <w:t>4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08B481BD" w14:textId="77777777" w:rsidR="001C0470" w:rsidRDefault="001C0470" w:rsidP="005454BF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E06C06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土地稅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FE1EBE8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1,850,000,000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923D841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1,771,478,370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1F2C1F90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39,944,113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AC3AB01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F844172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1,811,422,483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FCF8476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71978BC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739A447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9602BC8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1,771,478,370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97C7863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39,944,113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7235AEA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2637A88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1,811,422,483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7D607DBB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- 38,577,517</w:t>
            </w:r>
          </w:p>
        </w:tc>
      </w:tr>
      <w:tr w:rsidR="001C0470" w14:paraId="5AE7D58D" w14:textId="77777777" w:rsidTr="001C047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00FC570D" w14:textId="77777777" w:rsidR="001C0470" w:rsidRDefault="001C0470" w:rsidP="005454B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6BA43BCD" w14:textId="77777777" w:rsidR="001C0470" w:rsidRDefault="001C0470" w:rsidP="005454B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12"/>
                <w:sz w:val="20"/>
              </w:rPr>
              <w:t>5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16971C84" w14:textId="77777777" w:rsidR="001C0470" w:rsidRDefault="001C0470" w:rsidP="005454BF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E06C06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房屋稅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E2DA854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510,000,000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89F7714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617,098,094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18A82EEF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5,630,129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71D3343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64439CE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622,728,223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26A4A9D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2BD140B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AB6CDE0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2050017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617,098,094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4E1338C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5,630,129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E833664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ACA4B1C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622,728,223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2DB02E2A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112,728,223</w:t>
            </w:r>
          </w:p>
        </w:tc>
      </w:tr>
      <w:tr w:rsidR="001C0470" w14:paraId="1477D1F0" w14:textId="77777777" w:rsidTr="001C047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0AF86954" w14:textId="77777777" w:rsidR="001C0470" w:rsidRDefault="001C0470" w:rsidP="005454B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76ED6C97" w14:textId="77777777" w:rsidR="001C0470" w:rsidRDefault="001C0470" w:rsidP="005454B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12"/>
                <w:sz w:val="20"/>
              </w:rPr>
              <w:t>6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0D6BDC16" w14:textId="77777777" w:rsidR="001C0470" w:rsidRDefault="001C0470" w:rsidP="005454BF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E06C06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統籌分配稅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DE6FBF3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13,798,887,000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15C8FD1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13,712,015,371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7706062F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D28414B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543,361,298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C5DBCC7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14,255,376,669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31FF2AA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BAD2B77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D69478C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AEAC576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13,712,015,371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BA62698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023702F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543,361,298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A93822F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14,255,376,669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57F60703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456,489,669</w:t>
            </w:r>
          </w:p>
        </w:tc>
      </w:tr>
      <w:tr w:rsidR="001C0470" w14:paraId="531882FB" w14:textId="77777777" w:rsidTr="001C047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53BDA17A" w14:textId="77777777" w:rsidR="001C0470" w:rsidRDefault="001C0470" w:rsidP="005454B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2CE8B57D" w14:textId="77777777" w:rsidR="001C0470" w:rsidRDefault="001C0470" w:rsidP="005454B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12"/>
                <w:sz w:val="20"/>
              </w:rPr>
              <w:t>7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76875306" w14:textId="77777777" w:rsidR="001C0470" w:rsidRDefault="001C0470" w:rsidP="005454BF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E06C06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特別稅課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0890C7C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260,000,000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4B0BBE6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260,706,073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B255200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1C7B5FA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59CE18E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260,706,073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E85E518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1B2A1C2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CF479B9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9EE9DC6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260,706,073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227A087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5462E97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0761EA3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260,706,073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2E822D81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706,073</w:t>
            </w:r>
          </w:p>
        </w:tc>
      </w:tr>
      <w:tr w:rsidR="001C0470" w:rsidRPr="007D7660" w14:paraId="32EEADC3" w14:textId="77777777" w:rsidTr="001C047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6E65BE35" w14:textId="77777777" w:rsidR="001C0470" w:rsidRPr="007D7660" w:rsidRDefault="001C0470" w:rsidP="005454BF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7D7660">
              <w:rPr>
                <w:rFonts w:ascii="新細明體" w:hAnsi="新細明體"/>
                <w:b/>
                <w:noProof/>
                <w:spacing w:val="-12"/>
                <w:sz w:val="20"/>
              </w:rPr>
              <w:t>2</w:t>
            </w: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503EEE17" w14:textId="77777777" w:rsidR="001C0470" w:rsidRPr="007D7660" w:rsidRDefault="001C0470" w:rsidP="005454BF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1940C57E" w14:textId="77777777" w:rsidR="001C0470" w:rsidRPr="007D7660" w:rsidRDefault="001C0470" w:rsidP="005454BF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7D7660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罰款及賠償收入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4E54425" w14:textId="77777777" w:rsidR="001C0470" w:rsidRPr="007D7660" w:rsidRDefault="001C0470" w:rsidP="005454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D7660">
              <w:rPr>
                <w:rFonts w:ascii="新細明體" w:hAnsi="新細明體"/>
                <w:b/>
                <w:noProof/>
                <w:spacing w:val="-6"/>
                <w:sz w:val="20"/>
              </w:rPr>
              <w:t>723,852,000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A742352" w14:textId="77777777" w:rsidR="001C0470" w:rsidRPr="007D7660" w:rsidRDefault="001C0470" w:rsidP="005454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D7660">
              <w:rPr>
                <w:rFonts w:ascii="新細明體" w:hAnsi="新細明體"/>
                <w:b/>
                <w:noProof/>
                <w:spacing w:val="-6"/>
                <w:sz w:val="20"/>
              </w:rPr>
              <w:t>517,021,426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47BDF7F" w14:textId="77777777" w:rsidR="001C0470" w:rsidRPr="007D7660" w:rsidRDefault="001C0470" w:rsidP="005454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D7660">
              <w:rPr>
                <w:rFonts w:ascii="新細明體" w:hAnsi="新細明體"/>
                <w:b/>
                <w:noProof/>
                <w:spacing w:val="-6"/>
                <w:sz w:val="20"/>
              </w:rPr>
              <w:t>12,772,199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F39FBC0" w14:textId="77777777" w:rsidR="001C0470" w:rsidRPr="007D7660" w:rsidRDefault="001C0470" w:rsidP="005454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D7660">
              <w:rPr>
                <w:rFonts w:ascii="新細明體" w:hAnsi="新細明體"/>
                <w:b/>
                <w:noProof/>
                <w:spacing w:val="-6"/>
                <w:sz w:val="20"/>
              </w:rPr>
              <w:t>212,530,266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E7BF52D" w14:textId="77777777" w:rsidR="001C0470" w:rsidRPr="007D7660" w:rsidRDefault="001C0470" w:rsidP="005454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D7660">
              <w:rPr>
                <w:rFonts w:ascii="新細明體" w:hAnsi="新細明體"/>
                <w:b/>
                <w:noProof/>
                <w:spacing w:val="-6"/>
                <w:sz w:val="20"/>
              </w:rPr>
              <w:t>742,323,891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479A614" w14:textId="77777777" w:rsidR="001C0470" w:rsidRPr="007D7660" w:rsidRDefault="001C0470" w:rsidP="005454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D7660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9E501F0" w14:textId="77777777" w:rsidR="001C0470" w:rsidRPr="007D7660" w:rsidRDefault="001C0470" w:rsidP="005454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D7660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18848A1" w14:textId="77777777" w:rsidR="001C0470" w:rsidRPr="007D7660" w:rsidRDefault="001C0470" w:rsidP="005454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D7660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457064E" w14:textId="77777777" w:rsidR="001C0470" w:rsidRPr="007D7660" w:rsidRDefault="001C0470" w:rsidP="005454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D7660">
              <w:rPr>
                <w:rFonts w:ascii="新細明體" w:hAnsi="新細明體"/>
                <w:b/>
                <w:noProof/>
                <w:spacing w:val="-6"/>
                <w:sz w:val="20"/>
              </w:rPr>
              <w:t>517,021,426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999B28F" w14:textId="77777777" w:rsidR="001C0470" w:rsidRPr="007D7660" w:rsidRDefault="001C0470" w:rsidP="005454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D7660">
              <w:rPr>
                <w:rFonts w:ascii="新細明體" w:hAnsi="新細明體"/>
                <w:b/>
                <w:noProof/>
                <w:spacing w:val="-6"/>
                <w:sz w:val="20"/>
              </w:rPr>
              <w:t>12,772,199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863D1B7" w14:textId="77777777" w:rsidR="001C0470" w:rsidRPr="007D7660" w:rsidRDefault="001C0470" w:rsidP="005454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D7660">
              <w:rPr>
                <w:rFonts w:ascii="新細明體" w:hAnsi="新細明體"/>
                <w:b/>
                <w:noProof/>
                <w:spacing w:val="-6"/>
                <w:sz w:val="20"/>
              </w:rPr>
              <w:t>212,530,266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8715B68" w14:textId="77777777" w:rsidR="001C0470" w:rsidRPr="007D7660" w:rsidRDefault="001C0470" w:rsidP="005454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D7660">
              <w:rPr>
                <w:rFonts w:ascii="新細明體" w:hAnsi="新細明體"/>
                <w:b/>
                <w:noProof/>
                <w:spacing w:val="-6"/>
                <w:sz w:val="20"/>
              </w:rPr>
              <w:t>742,323,891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0FCC7D46" w14:textId="77777777" w:rsidR="001C0470" w:rsidRPr="007D7660" w:rsidRDefault="001C0470" w:rsidP="005454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D7660">
              <w:rPr>
                <w:rFonts w:ascii="新細明體" w:hAnsi="新細明體"/>
                <w:b/>
                <w:noProof/>
                <w:spacing w:val="-6"/>
                <w:sz w:val="20"/>
              </w:rPr>
              <w:t>18,471,891</w:t>
            </w:r>
          </w:p>
        </w:tc>
      </w:tr>
      <w:tr w:rsidR="001C0470" w14:paraId="4AF243AD" w14:textId="77777777" w:rsidTr="001C047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098CE8AF" w14:textId="77777777" w:rsidR="001C0470" w:rsidRDefault="001C0470" w:rsidP="005454B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7DC7490D" w14:textId="77777777" w:rsidR="001C0470" w:rsidRDefault="001C0470" w:rsidP="005454B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614A82DD" w14:textId="77777777" w:rsidR="001C0470" w:rsidRDefault="001C0470" w:rsidP="005454BF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E06C06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罰金罰鍰及怠金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28B3DF8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702,933,000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2D4F2DD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499,427,378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E75E2BA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12,772,199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B87CD43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212,530,266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3DA7F6C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724,729,843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0572449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A17B405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A622A29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2F85AF6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499,427,378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CC650C8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12,772,199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F15D216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212,530,266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3297022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724,729,843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37BF8F89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21,796,843</w:t>
            </w:r>
          </w:p>
        </w:tc>
      </w:tr>
      <w:tr w:rsidR="001C0470" w14:paraId="7C307DEE" w14:textId="77777777" w:rsidTr="001C047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4B1B1392" w14:textId="77777777" w:rsidR="001C0470" w:rsidRDefault="001C0470" w:rsidP="005454B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68CAAC11" w14:textId="77777777" w:rsidR="001C0470" w:rsidRDefault="001C0470" w:rsidP="005454B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12"/>
                <w:sz w:val="20"/>
              </w:rPr>
              <w:t>2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4237F4D2" w14:textId="77777777" w:rsidR="001C0470" w:rsidRDefault="001C0470" w:rsidP="005454BF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E06C06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沒入及沒收財物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7B804A9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1,002,000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997C892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325,080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7EF66892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E169995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40EBC60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325,080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45D8125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2305337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2F5389A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4893AB3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325,080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F9D94D5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B6384DE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3ED4284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325,080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301DA42F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- 676,920</w:t>
            </w:r>
          </w:p>
        </w:tc>
      </w:tr>
      <w:tr w:rsidR="001C0470" w14:paraId="7419D91E" w14:textId="77777777" w:rsidTr="001C047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6B5C1203" w14:textId="77777777" w:rsidR="001C0470" w:rsidRDefault="001C0470" w:rsidP="005454B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462BF55A" w14:textId="77777777" w:rsidR="001C0470" w:rsidRDefault="001C0470" w:rsidP="005454B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12"/>
                <w:sz w:val="20"/>
              </w:rPr>
              <w:t>3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1F7045B4" w14:textId="77777777" w:rsidR="001C0470" w:rsidRDefault="001C0470" w:rsidP="005454BF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E06C06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賠償收入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12ED339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19,917,000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C69FA76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17,268,968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38BA6905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25BAADF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1B726D8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17,268,968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A5A13A6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CB07F6E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A15544F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F504120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17,268,968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4DF4E14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5C32CDC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B9CB45B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17,268,968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45C00F5A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- 2,648,032</w:t>
            </w:r>
          </w:p>
        </w:tc>
      </w:tr>
      <w:tr w:rsidR="001C0470" w:rsidRPr="007D7660" w14:paraId="212BBE4F" w14:textId="77777777" w:rsidTr="001C047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1EAB438B" w14:textId="77777777" w:rsidR="001C0470" w:rsidRPr="007D7660" w:rsidRDefault="001C0470" w:rsidP="005454BF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7D7660">
              <w:rPr>
                <w:rFonts w:ascii="新細明體" w:hAnsi="新細明體"/>
                <w:b/>
                <w:noProof/>
                <w:spacing w:val="-12"/>
                <w:sz w:val="20"/>
              </w:rPr>
              <w:t>3</w:t>
            </w: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2B4AF7DA" w14:textId="77777777" w:rsidR="001C0470" w:rsidRPr="007D7660" w:rsidRDefault="001C0470" w:rsidP="005454BF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76131D31" w14:textId="77777777" w:rsidR="001C0470" w:rsidRPr="007D7660" w:rsidRDefault="001C0470" w:rsidP="005454BF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7D7660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規費收入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653C714" w14:textId="77777777" w:rsidR="001C0470" w:rsidRPr="007D7660" w:rsidRDefault="001C0470" w:rsidP="005454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D7660">
              <w:rPr>
                <w:rFonts w:ascii="新細明體" w:hAnsi="新細明體"/>
                <w:b/>
                <w:noProof/>
                <w:spacing w:val="-6"/>
                <w:sz w:val="20"/>
              </w:rPr>
              <w:t>866,653,000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70921DB" w14:textId="77777777" w:rsidR="001C0470" w:rsidRPr="007D7660" w:rsidRDefault="001C0470" w:rsidP="005454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D7660">
              <w:rPr>
                <w:rFonts w:ascii="新細明體" w:hAnsi="新細明體"/>
                <w:b/>
                <w:noProof/>
                <w:spacing w:val="-6"/>
                <w:sz w:val="20"/>
              </w:rPr>
              <w:t>794,232,270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464B55C" w14:textId="77777777" w:rsidR="001C0470" w:rsidRPr="007D7660" w:rsidRDefault="001C0470" w:rsidP="005454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D7660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68E6C5B" w14:textId="77777777" w:rsidR="001C0470" w:rsidRPr="007D7660" w:rsidRDefault="001C0470" w:rsidP="005454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D7660">
              <w:rPr>
                <w:rFonts w:ascii="新細明體" w:hAnsi="新細明體"/>
                <w:b/>
                <w:noProof/>
                <w:spacing w:val="-6"/>
                <w:sz w:val="20"/>
              </w:rPr>
              <w:t>2,688,971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0DFA20C" w14:textId="77777777" w:rsidR="001C0470" w:rsidRPr="007D7660" w:rsidRDefault="001C0470" w:rsidP="005454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D7660">
              <w:rPr>
                <w:rFonts w:ascii="新細明體" w:hAnsi="新細明體"/>
                <w:b/>
                <w:noProof/>
                <w:spacing w:val="-6"/>
                <w:sz w:val="20"/>
              </w:rPr>
              <w:t>796,921,241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E5868AC" w14:textId="77777777" w:rsidR="001C0470" w:rsidRPr="007D7660" w:rsidRDefault="001C0470" w:rsidP="005454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D7660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0B45ECE" w14:textId="77777777" w:rsidR="001C0470" w:rsidRPr="007D7660" w:rsidRDefault="001C0470" w:rsidP="005454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D7660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2A5FA41" w14:textId="77777777" w:rsidR="001C0470" w:rsidRPr="007D7660" w:rsidRDefault="001C0470" w:rsidP="005454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D7660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47E34EE" w14:textId="77777777" w:rsidR="001C0470" w:rsidRPr="007D7660" w:rsidRDefault="001C0470" w:rsidP="005454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D7660">
              <w:rPr>
                <w:rFonts w:ascii="新細明體" w:hAnsi="新細明體"/>
                <w:b/>
                <w:noProof/>
                <w:spacing w:val="-6"/>
                <w:sz w:val="20"/>
              </w:rPr>
              <w:t>794,232,270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8C15378" w14:textId="77777777" w:rsidR="001C0470" w:rsidRPr="007D7660" w:rsidRDefault="001C0470" w:rsidP="005454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D7660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BAC1E99" w14:textId="77777777" w:rsidR="001C0470" w:rsidRPr="007D7660" w:rsidRDefault="001C0470" w:rsidP="005454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D7660">
              <w:rPr>
                <w:rFonts w:ascii="新細明體" w:hAnsi="新細明體"/>
                <w:b/>
                <w:noProof/>
                <w:spacing w:val="-6"/>
                <w:sz w:val="20"/>
              </w:rPr>
              <w:t>2,688,971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51EC505" w14:textId="77777777" w:rsidR="001C0470" w:rsidRPr="007D7660" w:rsidRDefault="001C0470" w:rsidP="005454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D7660">
              <w:rPr>
                <w:rFonts w:ascii="新細明體" w:hAnsi="新細明體"/>
                <w:b/>
                <w:noProof/>
                <w:spacing w:val="-6"/>
                <w:sz w:val="20"/>
              </w:rPr>
              <w:t>796,921,241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3879512B" w14:textId="77777777" w:rsidR="001C0470" w:rsidRPr="007D7660" w:rsidRDefault="001C0470" w:rsidP="005454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D7660">
              <w:rPr>
                <w:rFonts w:ascii="新細明體" w:hAnsi="新細明體"/>
                <w:b/>
                <w:noProof/>
                <w:spacing w:val="-6"/>
                <w:sz w:val="20"/>
              </w:rPr>
              <w:t>- 69,731,759</w:t>
            </w:r>
          </w:p>
        </w:tc>
      </w:tr>
      <w:tr w:rsidR="001C0470" w14:paraId="6052447E" w14:textId="77777777" w:rsidTr="001C047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26308E74" w14:textId="77777777" w:rsidR="001C0470" w:rsidRDefault="001C0470" w:rsidP="005454B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2FD5C2FF" w14:textId="77777777" w:rsidR="001C0470" w:rsidRDefault="001C0470" w:rsidP="005454B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36A675B9" w14:textId="77777777" w:rsidR="001C0470" w:rsidRDefault="001C0470" w:rsidP="005454BF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E06C06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行政規費收入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AFEFFD1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638,540,000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3A8C4F4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636,354,889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4C9877D1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0396917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1,353,000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5815ADF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637,707,889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E87C360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95F13B7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F842527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B92228E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636,354,889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044962C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242081A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1,353,000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A3D996B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637,707,889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2833A51E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- 832,111</w:t>
            </w:r>
          </w:p>
        </w:tc>
      </w:tr>
      <w:tr w:rsidR="001C0470" w14:paraId="19A38139" w14:textId="77777777" w:rsidTr="001C047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4F1A7262" w14:textId="77777777" w:rsidR="001C0470" w:rsidRDefault="001C0470" w:rsidP="005454B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44A306EC" w14:textId="77777777" w:rsidR="001C0470" w:rsidRDefault="001C0470" w:rsidP="005454B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12"/>
                <w:sz w:val="20"/>
              </w:rPr>
              <w:t>2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3D4D6619" w14:textId="77777777" w:rsidR="001C0470" w:rsidRDefault="001C0470" w:rsidP="005454BF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E06C06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使用規費收入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D52A92B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228,113,000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730B987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157,877,381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334A40E4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2A8444B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1,335,971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C50C670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159,213,352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1D9A4AE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58F99EE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110F676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2CBCCC8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157,877,381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F7BEC2C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02033D2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1,335,971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E70BF0D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159,213,352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765E45AA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- 68,899,648</w:t>
            </w:r>
          </w:p>
        </w:tc>
      </w:tr>
      <w:tr w:rsidR="001C0470" w:rsidRPr="007D7660" w14:paraId="1D1BF5EE" w14:textId="77777777" w:rsidTr="001C047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30A121ED" w14:textId="77777777" w:rsidR="001C0470" w:rsidRPr="007D7660" w:rsidRDefault="001C0470" w:rsidP="005454BF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7D7660">
              <w:rPr>
                <w:rFonts w:ascii="新細明體" w:hAnsi="新細明體"/>
                <w:b/>
                <w:noProof/>
                <w:spacing w:val="-12"/>
                <w:sz w:val="20"/>
              </w:rPr>
              <w:t>4</w:t>
            </w: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309F601C" w14:textId="77777777" w:rsidR="001C0470" w:rsidRPr="007D7660" w:rsidRDefault="001C0470" w:rsidP="005454BF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6D36D1EF" w14:textId="77777777" w:rsidR="001C0470" w:rsidRPr="007D7660" w:rsidRDefault="001C0470" w:rsidP="005454BF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7D7660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財產收入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B20ADC4" w14:textId="77777777" w:rsidR="001C0470" w:rsidRPr="007D7660" w:rsidRDefault="001C0470" w:rsidP="005454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D7660">
              <w:rPr>
                <w:rFonts w:ascii="新細明體" w:hAnsi="新細明體"/>
                <w:b/>
                <w:noProof/>
                <w:spacing w:val="-6"/>
                <w:sz w:val="20"/>
              </w:rPr>
              <w:t>216,724,000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FB7206D" w14:textId="77777777" w:rsidR="001C0470" w:rsidRPr="007D7660" w:rsidRDefault="001C0470" w:rsidP="005454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D7660">
              <w:rPr>
                <w:rFonts w:ascii="新細明體" w:hAnsi="新細明體"/>
                <w:b/>
                <w:noProof/>
                <w:spacing w:val="-6"/>
                <w:sz w:val="20"/>
              </w:rPr>
              <w:t>243,984,486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F63E8EA" w14:textId="77777777" w:rsidR="001C0470" w:rsidRPr="007D7660" w:rsidRDefault="001C0470" w:rsidP="005454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D7660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6EB2164" w14:textId="77777777" w:rsidR="001C0470" w:rsidRPr="007D7660" w:rsidRDefault="001C0470" w:rsidP="005454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D7660">
              <w:rPr>
                <w:rFonts w:ascii="新細明體" w:hAnsi="新細明體"/>
                <w:b/>
                <w:noProof/>
                <w:spacing w:val="-6"/>
                <w:sz w:val="20"/>
              </w:rPr>
              <w:t>10,429,950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56CBEA4" w14:textId="77777777" w:rsidR="001C0470" w:rsidRPr="007D7660" w:rsidRDefault="001C0470" w:rsidP="005454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D7660">
              <w:rPr>
                <w:rFonts w:ascii="新細明體" w:hAnsi="新細明體"/>
                <w:b/>
                <w:noProof/>
                <w:spacing w:val="-6"/>
                <w:sz w:val="20"/>
              </w:rPr>
              <w:t>254,414,436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7DA4DBB" w14:textId="77777777" w:rsidR="001C0470" w:rsidRPr="007D7660" w:rsidRDefault="001C0470" w:rsidP="005454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D7660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CE4C298" w14:textId="77777777" w:rsidR="001C0470" w:rsidRPr="007D7660" w:rsidRDefault="001C0470" w:rsidP="005454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D7660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F0A1BE1" w14:textId="77777777" w:rsidR="001C0470" w:rsidRPr="007D7660" w:rsidRDefault="001C0470" w:rsidP="005454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D7660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1DC7EB3" w14:textId="77777777" w:rsidR="001C0470" w:rsidRPr="007D7660" w:rsidRDefault="001C0470" w:rsidP="005454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D7660">
              <w:rPr>
                <w:rFonts w:ascii="新細明體" w:hAnsi="新細明體"/>
                <w:b/>
                <w:noProof/>
                <w:spacing w:val="-6"/>
                <w:sz w:val="20"/>
              </w:rPr>
              <w:t>243,984,486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2F56B86" w14:textId="77777777" w:rsidR="001C0470" w:rsidRPr="007D7660" w:rsidRDefault="001C0470" w:rsidP="005454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D7660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C2ACCFE" w14:textId="77777777" w:rsidR="001C0470" w:rsidRPr="007D7660" w:rsidRDefault="001C0470" w:rsidP="005454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D7660">
              <w:rPr>
                <w:rFonts w:ascii="新細明體" w:hAnsi="新細明體"/>
                <w:b/>
                <w:noProof/>
                <w:spacing w:val="-6"/>
                <w:sz w:val="20"/>
              </w:rPr>
              <w:t>10,429,950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10719E4" w14:textId="77777777" w:rsidR="001C0470" w:rsidRPr="007D7660" w:rsidRDefault="001C0470" w:rsidP="005454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D7660">
              <w:rPr>
                <w:rFonts w:ascii="新細明體" w:hAnsi="新細明體"/>
                <w:b/>
                <w:noProof/>
                <w:spacing w:val="-6"/>
                <w:sz w:val="20"/>
              </w:rPr>
              <w:t>254,414,436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38793611" w14:textId="77777777" w:rsidR="001C0470" w:rsidRPr="007D7660" w:rsidRDefault="001C0470" w:rsidP="005454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D7660">
              <w:rPr>
                <w:rFonts w:ascii="新細明體" w:hAnsi="新細明體"/>
                <w:b/>
                <w:noProof/>
                <w:spacing w:val="-6"/>
                <w:sz w:val="20"/>
              </w:rPr>
              <w:t>37,690,436</w:t>
            </w:r>
          </w:p>
        </w:tc>
      </w:tr>
      <w:tr w:rsidR="001C0470" w14:paraId="75E173A1" w14:textId="77777777" w:rsidTr="001C047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54B67770" w14:textId="77777777" w:rsidR="001C0470" w:rsidRDefault="001C0470" w:rsidP="005454B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7710E491" w14:textId="77777777" w:rsidR="001C0470" w:rsidRDefault="001C0470" w:rsidP="005454B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5E1D898F" w14:textId="77777777" w:rsidR="001C0470" w:rsidRDefault="001C0470" w:rsidP="005454BF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E06C06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財產孳息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E330898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190,480,000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6DD7A4B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234,604,136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9A98F9A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8F6C043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10,429,950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D3AC8D1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245,034,086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336EB25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CE7AF86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F4593A7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B3E3DB0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234,604,136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DD188D7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A7B7C57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10,429,950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E5E0672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245,034,086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282A3289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54,554,086</w:t>
            </w:r>
          </w:p>
        </w:tc>
      </w:tr>
      <w:tr w:rsidR="001C0470" w14:paraId="58340D3F" w14:textId="77777777" w:rsidTr="001C047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651DDABA" w14:textId="77777777" w:rsidR="001C0470" w:rsidRDefault="001C0470" w:rsidP="005454B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455CF97F" w14:textId="77777777" w:rsidR="001C0470" w:rsidRDefault="001C0470" w:rsidP="005454B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12"/>
                <w:sz w:val="20"/>
              </w:rPr>
              <w:t>2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1ADC5481" w14:textId="77777777" w:rsidR="001C0470" w:rsidRDefault="001C0470" w:rsidP="005454BF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E06C06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廢舊物資售價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1A2AAC3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26,244,000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87DC2C6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9,380,350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7BA5E7CA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6BA23A0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DF572B0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9,380,350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C3DA14D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361FF3C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18968BB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F838FCC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9,380,350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53051FC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9C61854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F9FF196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9,380,350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0603BB46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- 16,863,650</w:t>
            </w:r>
          </w:p>
        </w:tc>
      </w:tr>
      <w:tr w:rsidR="001C0470" w:rsidRPr="007D7660" w14:paraId="474D23D2" w14:textId="77777777" w:rsidTr="001C047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5FED1927" w14:textId="77777777" w:rsidR="001C0470" w:rsidRPr="007D7660" w:rsidRDefault="001C0470" w:rsidP="005454BF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7D7660">
              <w:rPr>
                <w:rFonts w:ascii="新細明體" w:hAnsi="新細明體"/>
                <w:b/>
                <w:noProof/>
                <w:spacing w:val="-12"/>
                <w:sz w:val="20"/>
              </w:rPr>
              <w:t>5</w:t>
            </w: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25EAE342" w14:textId="77777777" w:rsidR="001C0470" w:rsidRPr="007D7660" w:rsidRDefault="001C0470" w:rsidP="005454BF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3F1D18A5" w14:textId="77777777" w:rsidR="001C0470" w:rsidRPr="007D7660" w:rsidRDefault="001C0470" w:rsidP="005454BF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7D7660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營業盈餘及事業收入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A473839" w14:textId="77777777" w:rsidR="001C0470" w:rsidRPr="007D7660" w:rsidRDefault="001C0470" w:rsidP="005454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D7660">
              <w:rPr>
                <w:rFonts w:ascii="新細明體" w:hAnsi="新細明體"/>
                <w:b/>
                <w:noProof/>
                <w:spacing w:val="-6"/>
                <w:sz w:val="20"/>
              </w:rPr>
              <w:t>20,752,000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944CB14" w14:textId="77777777" w:rsidR="001C0470" w:rsidRPr="007D7660" w:rsidRDefault="001C0470" w:rsidP="005454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D7660">
              <w:rPr>
                <w:rFonts w:ascii="新細明體" w:hAnsi="新細明體"/>
                <w:b/>
                <w:noProof/>
                <w:spacing w:val="-6"/>
                <w:sz w:val="20"/>
              </w:rPr>
              <w:t>60,336,153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F2FBF71" w14:textId="77777777" w:rsidR="001C0470" w:rsidRPr="007D7660" w:rsidRDefault="001C0470" w:rsidP="005454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D7660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5D03196" w14:textId="77777777" w:rsidR="001C0470" w:rsidRPr="007D7660" w:rsidRDefault="001C0470" w:rsidP="005454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D7660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F0B11AB" w14:textId="77777777" w:rsidR="001C0470" w:rsidRPr="007D7660" w:rsidRDefault="001C0470" w:rsidP="005454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D7660">
              <w:rPr>
                <w:rFonts w:ascii="新細明體" w:hAnsi="新細明體"/>
                <w:b/>
                <w:noProof/>
                <w:spacing w:val="-6"/>
                <w:sz w:val="20"/>
              </w:rPr>
              <w:t>60,336,153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6B1C694" w14:textId="77777777" w:rsidR="001C0470" w:rsidRPr="007D7660" w:rsidRDefault="001C0470" w:rsidP="005454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D7660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D1C0677" w14:textId="77777777" w:rsidR="001C0470" w:rsidRPr="007D7660" w:rsidRDefault="001C0470" w:rsidP="005454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D7660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730CFE2" w14:textId="77777777" w:rsidR="001C0470" w:rsidRPr="007D7660" w:rsidRDefault="001C0470" w:rsidP="005454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D7660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6A3E3FA" w14:textId="77777777" w:rsidR="001C0470" w:rsidRPr="007D7660" w:rsidRDefault="001C0470" w:rsidP="005454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D7660">
              <w:rPr>
                <w:rFonts w:ascii="新細明體" w:hAnsi="新細明體"/>
                <w:b/>
                <w:noProof/>
                <w:spacing w:val="-6"/>
                <w:sz w:val="20"/>
              </w:rPr>
              <w:t>60,336,153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86D9D40" w14:textId="77777777" w:rsidR="001C0470" w:rsidRPr="007D7660" w:rsidRDefault="001C0470" w:rsidP="005454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D7660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0367945" w14:textId="77777777" w:rsidR="001C0470" w:rsidRPr="007D7660" w:rsidRDefault="001C0470" w:rsidP="005454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D7660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4D6F774" w14:textId="77777777" w:rsidR="001C0470" w:rsidRPr="007D7660" w:rsidRDefault="001C0470" w:rsidP="005454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D7660">
              <w:rPr>
                <w:rFonts w:ascii="新細明體" w:hAnsi="新細明體"/>
                <w:b/>
                <w:noProof/>
                <w:spacing w:val="-6"/>
                <w:sz w:val="20"/>
              </w:rPr>
              <w:t>60,336,153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15DFD723" w14:textId="77777777" w:rsidR="001C0470" w:rsidRPr="007D7660" w:rsidRDefault="001C0470" w:rsidP="005454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D7660">
              <w:rPr>
                <w:rFonts w:ascii="新細明體" w:hAnsi="新細明體"/>
                <w:b/>
                <w:noProof/>
                <w:spacing w:val="-6"/>
                <w:sz w:val="20"/>
              </w:rPr>
              <w:t>39,584,153</w:t>
            </w:r>
          </w:p>
        </w:tc>
      </w:tr>
      <w:tr w:rsidR="001C0470" w14:paraId="5DBC407D" w14:textId="77777777" w:rsidTr="001C047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7563FB6A" w14:textId="77777777" w:rsidR="001C0470" w:rsidRDefault="001C0470" w:rsidP="005454B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17B10054" w14:textId="77777777" w:rsidR="001C0470" w:rsidRDefault="001C0470" w:rsidP="005454B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7C6662DD" w14:textId="77777777" w:rsidR="001C0470" w:rsidRPr="0073276A" w:rsidRDefault="001C0470" w:rsidP="005454BF">
            <w:pPr>
              <w:ind w:leftChars="200" w:left="480"/>
              <w:jc w:val="distribute"/>
              <w:rPr>
                <w:rFonts w:ascii="標楷體" w:eastAsia="標楷體" w:hAnsi="標楷體"/>
                <w:spacing w:val="-22"/>
                <w:sz w:val="20"/>
              </w:rPr>
            </w:pPr>
            <w:r w:rsidRPr="0073276A">
              <w:rPr>
                <w:rFonts w:ascii="標楷體" w:eastAsia="標楷體" w:hAnsi="標楷體" w:hint="eastAsia"/>
                <w:noProof/>
                <w:spacing w:val="-22"/>
                <w:sz w:val="20"/>
              </w:rPr>
              <w:t>非營業特種基金賸餘繳庫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EEBBC01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20,000,000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4987F28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57,943,020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952E0B2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B82EB39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886CC63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57,943,020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65BD445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BEB40E5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B256556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4AD6D67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57,943,020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C4B0E77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676C36C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533D80F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57,943,020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20F4786A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37,943,020</w:t>
            </w:r>
          </w:p>
        </w:tc>
      </w:tr>
      <w:tr w:rsidR="001C0470" w14:paraId="620B197B" w14:textId="77777777" w:rsidTr="001C047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1A02EE47" w14:textId="77777777" w:rsidR="001C0470" w:rsidRDefault="001C0470" w:rsidP="005454B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7D7BDEB9" w14:textId="77777777" w:rsidR="001C0470" w:rsidRDefault="001C0470" w:rsidP="005454B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12"/>
                <w:sz w:val="20"/>
              </w:rPr>
              <w:t>2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141C639C" w14:textId="77777777" w:rsidR="001C0470" w:rsidRDefault="001C0470" w:rsidP="005454BF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E06C06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投資收益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02609A7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752,000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E4D050F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2,393,133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1BC815E6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5FCDF5C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111BF37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2,393,133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0E15EF3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1044C12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CE7266F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ABA2646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2,393,133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25B1CE0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C6FA839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2956D72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2,393,133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499486FB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1,641,133</w:t>
            </w:r>
          </w:p>
        </w:tc>
      </w:tr>
      <w:tr w:rsidR="001C0470" w:rsidRPr="007D7660" w14:paraId="592AB64B" w14:textId="77777777" w:rsidTr="001C047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5EDD7CC4" w14:textId="77777777" w:rsidR="001C0470" w:rsidRPr="007D7660" w:rsidRDefault="001C0470" w:rsidP="005454BF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7D7660">
              <w:rPr>
                <w:rFonts w:ascii="新細明體" w:hAnsi="新細明體"/>
                <w:b/>
                <w:noProof/>
                <w:spacing w:val="-12"/>
                <w:sz w:val="20"/>
              </w:rPr>
              <w:t>6</w:t>
            </w: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7208596B" w14:textId="77777777" w:rsidR="001C0470" w:rsidRPr="007D7660" w:rsidRDefault="001C0470" w:rsidP="005454BF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455B657E" w14:textId="77777777" w:rsidR="001C0470" w:rsidRPr="007D7660" w:rsidRDefault="001C0470" w:rsidP="005454BF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7D7660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補助及協助收入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E5163EB" w14:textId="77777777" w:rsidR="001C0470" w:rsidRPr="007D7660" w:rsidRDefault="001C0470" w:rsidP="005454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D7660">
              <w:rPr>
                <w:rFonts w:ascii="新細明體" w:hAnsi="新細明體"/>
                <w:b/>
                <w:noProof/>
                <w:spacing w:val="-6"/>
                <w:sz w:val="20"/>
              </w:rPr>
              <w:t>40,283,416,000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37323B5" w14:textId="77777777" w:rsidR="001C0470" w:rsidRPr="007D7660" w:rsidRDefault="001C0470" w:rsidP="005454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D7660">
              <w:rPr>
                <w:rFonts w:ascii="新細明體" w:hAnsi="新細明體"/>
                <w:b/>
                <w:noProof/>
                <w:spacing w:val="-6"/>
                <w:sz w:val="20"/>
              </w:rPr>
              <w:t>34,653,412,346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32DC1D4" w14:textId="77777777" w:rsidR="001C0470" w:rsidRPr="007D7660" w:rsidRDefault="001C0470" w:rsidP="005454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D7660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D71AB39" w14:textId="77777777" w:rsidR="001C0470" w:rsidRPr="007D7660" w:rsidRDefault="001C0470" w:rsidP="005454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D7660">
              <w:rPr>
                <w:rFonts w:ascii="新細明體" w:hAnsi="新細明體"/>
                <w:b/>
                <w:noProof/>
                <w:spacing w:val="-6"/>
                <w:sz w:val="20"/>
              </w:rPr>
              <w:t>3,862,951,465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CC26EF0" w14:textId="77777777" w:rsidR="001C0470" w:rsidRPr="007D7660" w:rsidRDefault="001C0470" w:rsidP="005454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D7660">
              <w:rPr>
                <w:rFonts w:ascii="新細明體" w:hAnsi="新細明體"/>
                <w:b/>
                <w:noProof/>
                <w:spacing w:val="-6"/>
                <w:sz w:val="20"/>
              </w:rPr>
              <w:t>38,516,363,811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A26E718" w14:textId="77777777" w:rsidR="001C0470" w:rsidRPr="007D7660" w:rsidRDefault="001C0470" w:rsidP="005454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D7660">
              <w:rPr>
                <w:rFonts w:ascii="新細明體" w:hAnsi="新細明體"/>
                <w:b/>
                <w:noProof/>
                <w:spacing w:val="-6"/>
                <w:sz w:val="20"/>
              </w:rPr>
              <w:t>- 58,564,410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17C71F0" w14:textId="77777777" w:rsidR="001C0470" w:rsidRPr="007D7660" w:rsidRDefault="001C0470" w:rsidP="005454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D7660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E2BE572" w14:textId="77777777" w:rsidR="001C0470" w:rsidRPr="007D7660" w:rsidRDefault="001C0470" w:rsidP="005454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D7660">
              <w:rPr>
                <w:rFonts w:ascii="新細明體" w:hAnsi="新細明體"/>
                <w:b/>
                <w:noProof/>
                <w:spacing w:val="-6"/>
                <w:sz w:val="20"/>
              </w:rPr>
              <w:t>- 19,750,358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50E1769" w14:textId="77777777" w:rsidR="001C0470" w:rsidRPr="007D7660" w:rsidRDefault="001C0470" w:rsidP="005454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D7660">
              <w:rPr>
                <w:rFonts w:ascii="新細明體" w:hAnsi="新細明體"/>
                <w:b/>
                <w:noProof/>
                <w:spacing w:val="-6"/>
                <w:sz w:val="20"/>
              </w:rPr>
              <w:t>34,594,847,936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8A4FE8B" w14:textId="77777777" w:rsidR="001C0470" w:rsidRPr="007D7660" w:rsidRDefault="001C0470" w:rsidP="005454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D7660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CC60DD0" w14:textId="77777777" w:rsidR="001C0470" w:rsidRPr="007D7660" w:rsidRDefault="001C0470" w:rsidP="005454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D7660">
              <w:rPr>
                <w:rFonts w:ascii="新細明體" w:hAnsi="新細明體"/>
                <w:b/>
                <w:noProof/>
                <w:spacing w:val="-6"/>
                <w:sz w:val="20"/>
              </w:rPr>
              <w:t>3,843,201,107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50CACF1" w14:textId="77777777" w:rsidR="001C0470" w:rsidRPr="007D7660" w:rsidRDefault="001C0470" w:rsidP="005454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D7660">
              <w:rPr>
                <w:rFonts w:ascii="新細明體" w:hAnsi="新細明體"/>
                <w:b/>
                <w:noProof/>
                <w:spacing w:val="-6"/>
                <w:sz w:val="20"/>
              </w:rPr>
              <w:t>38,438,049,043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0253853A" w14:textId="77777777" w:rsidR="001C0470" w:rsidRPr="007D7660" w:rsidRDefault="001C0470" w:rsidP="005454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D7660">
              <w:rPr>
                <w:rFonts w:ascii="新細明體" w:hAnsi="新細明體"/>
                <w:b/>
                <w:noProof/>
                <w:spacing w:val="-6"/>
                <w:sz w:val="20"/>
              </w:rPr>
              <w:t>- 1,845,366,957</w:t>
            </w:r>
          </w:p>
        </w:tc>
      </w:tr>
      <w:tr w:rsidR="001C0470" w14:paraId="1D055CF0" w14:textId="77777777" w:rsidTr="001C047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56A04C3D" w14:textId="77777777" w:rsidR="001C0470" w:rsidRDefault="001C0470" w:rsidP="005454B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5E99ADB4" w14:textId="77777777" w:rsidR="001C0470" w:rsidRDefault="001C0470" w:rsidP="005454B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48A9C1A9" w14:textId="77777777" w:rsidR="001C0470" w:rsidRDefault="001C0470" w:rsidP="005454BF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E06C06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上級政府補助收入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377401F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40,283,416,000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0E3A2EF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34,653,412,346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37EE4ABF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BB64366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3,862,951,465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A448655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38,516,363,811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1E24266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- 58,564,410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019FC87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FF986BA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- 19,750,358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2B29CE9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34,594,847,936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93A6A31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108A196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3,843,201,107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32BAB6C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38,438,049,043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0D5BFCFE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- 1,845,366,957</w:t>
            </w:r>
          </w:p>
        </w:tc>
      </w:tr>
      <w:tr w:rsidR="001C0470" w:rsidRPr="007D7660" w14:paraId="16CCA826" w14:textId="77777777" w:rsidTr="001C047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71CB33A8" w14:textId="77777777" w:rsidR="001C0470" w:rsidRPr="007D7660" w:rsidRDefault="001C0470" w:rsidP="005454BF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7D7660">
              <w:rPr>
                <w:rFonts w:ascii="新細明體" w:hAnsi="新細明體"/>
                <w:b/>
                <w:noProof/>
                <w:spacing w:val="-12"/>
                <w:sz w:val="20"/>
              </w:rPr>
              <w:t>7</w:t>
            </w: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1B89B762" w14:textId="77777777" w:rsidR="001C0470" w:rsidRPr="007D7660" w:rsidRDefault="001C0470" w:rsidP="005454BF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0D4CEE1E" w14:textId="77777777" w:rsidR="001C0470" w:rsidRPr="007D7660" w:rsidRDefault="001C0470" w:rsidP="005454BF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7D7660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捐獻及贈與收入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B579B43" w14:textId="77777777" w:rsidR="001C0470" w:rsidRPr="007D7660" w:rsidRDefault="001C0470" w:rsidP="005454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D7660">
              <w:rPr>
                <w:rFonts w:ascii="新細明體" w:hAnsi="新細明體"/>
                <w:b/>
                <w:noProof/>
                <w:spacing w:val="-6"/>
                <w:sz w:val="20"/>
              </w:rPr>
              <w:t>52,288,000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AEC332E" w14:textId="77777777" w:rsidR="001C0470" w:rsidRPr="007D7660" w:rsidRDefault="001C0470" w:rsidP="005454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D7660">
              <w:rPr>
                <w:rFonts w:ascii="新細明體" w:hAnsi="新細明體"/>
                <w:b/>
                <w:noProof/>
                <w:spacing w:val="-6"/>
                <w:sz w:val="20"/>
              </w:rPr>
              <w:t>17,773,254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2743D62" w14:textId="77777777" w:rsidR="001C0470" w:rsidRPr="007D7660" w:rsidRDefault="001C0470" w:rsidP="005454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D7660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063B1FE" w14:textId="77777777" w:rsidR="001C0470" w:rsidRPr="007D7660" w:rsidRDefault="001C0470" w:rsidP="005454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D7660">
              <w:rPr>
                <w:rFonts w:ascii="新細明體" w:hAnsi="新細明體"/>
                <w:b/>
                <w:noProof/>
                <w:spacing w:val="-6"/>
                <w:sz w:val="20"/>
              </w:rPr>
              <w:t>34,513,360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BB02B80" w14:textId="77777777" w:rsidR="001C0470" w:rsidRPr="007D7660" w:rsidRDefault="001C0470" w:rsidP="005454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D7660">
              <w:rPr>
                <w:rFonts w:ascii="新細明體" w:hAnsi="新細明體"/>
                <w:b/>
                <w:noProof/>
                <w:spacing w:val="-6"/>
                <w:sz w:val="20"/>
              </w:rPr>
              <w:t>52,286,614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0819941" w14:textId="77777777" w:rsidR="001C0470" w:rsidRPr="007D7660" w:rsidRDefault="001C0470" w:rsidP="005454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D7660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6E11E98" w14:textId="77777777" w:rsidR="001C0470" w:rsidRPr="007D7660" w:rsidRDefault="001C0470" w:rsidP="005454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D7660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55F67BD" w14:textId="77777777" w:rsidR="001C0470" w:rsidRPr="007D7660" w:rsidRDefault="001C0470" w:rsidP="005454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D7660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81B922E" w14:textId="77777777" w:rsidR="001C0470" w:rsidRPr="007D7660" w:rsidRDefault="001C0470" w:rsidP="005454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D7660">
              <w:rPr>
                <w:rFonts w:ascii="新細明體" w:hAnsi="新細明體"/>
                <w:b/>
                <w:noProof/>
                <w:spacing w:val="-6"/>
                <w:sz w:val="20"/>
              </w:rPr>
              <w:t>17,773,254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4C3C45B" w14:textId="77777777" w:rsidR="001C0470" w:rsidRPr="007D7660" w:rsidRDefault="001C0470" w:rsidP="005454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D7660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550A223" w14:textId="77777777" w:rsidR="001C0470" w:rsidRPr="007D7660" w:rsidRDefault="001C0470" w:rsidP="005454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D7660">
              <w:rPr>
                <w:rFonts w:ascii="新細明體" w:hAnsi="新細明體"/>
                <w:b/>
                <w:noProof/>
                <w:spacing w:val="-6"/>
                <w:sz w:val="20"/>
              </w:rPr>
              <w:t>34,513,360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168F2B5" w14:textId="77777777" w:rsidR="001C0470" w:rsidRPr="007D7660" w:rsidRDefault="001C0470" w:rsidP="005454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D7660">
              <w:rPr>
                <w:rFonts w:ascii="新細明體" w:hAnsi="新細明體"/>
                <w:b/>
                <w:noProof/>
                <w:spacing w:val="-6"/>
                <w:sz w:val="20"/>
              </w:rPr>
              <w:t>52,286,614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0233C301" w14:textId="77777777" w:rsidR="001C0470" w:rsidRPr="007D7660" w:rsidRDefault="001C0470" w:rsidP="005454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D7660">
              <w:rPr>
                <w:rFonts w:ascii="新細明體" w:hAnsi="新細明體"/>
                <w:b/>
                <w:noProof/>
                <w:spacing w:val="-6"/>
                <w:sz w:val="20"/>
              </w:rPr>
              <w:t>- 1,386</w:t>
            </w:r>
          </w:p>
        </w:tc>
      </w:tr>
      <w:tr w:rsidR="001C0470" w14:paraId="486721F5" w14:textId="77777777" w:rsidTr="001C047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445B88C8" w14:textId="77777777" w:rsidR="001C0470" w:rsidRDefault="001C0470" w:rsidP="005454B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069B3C5F" w14:textId="77777777" w:rsidR="001C0470" w:rsidRDefault="001C0470" w:rsidP="005454B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0C67C894" w14:textId="77777777" w:rsidR="001C0470" w:rsidRDefault="001C0470" w:rsidP="005454BF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E06C06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捐獻收入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48694DC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52,288,000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A096D27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17,773,254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16AD319C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D54E93E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34,513,360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D84B283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52,286,614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6C10DE7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73F273E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CD14493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3408714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17,773,254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D8AF5A4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6FE5337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34,513,360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5CB5F7E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52,286,614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361B17A7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- 1,386</w:t>
            </w:r>
          </w:p>
        </w:tc>
      </w:tr>
      <w:tr w:rsidR="001C0470" w:rsidRPr="007D7660" w14:paraId="781CB94F" w14:textId="77777777" w:rsidTr="001C047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378E8800" w14:textId="77777777" w:rsidR="001C0470" w:rsidRPr="007D7660" w:rsidRDefault="001C0470" w:rsidP="005454BF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7D7660">
              <w:rPr>
                <w:rFonts w:ascii="新細明體" w:hAnsi="新細明體"/>
                <w:b/>
                <w:noProof/>
                <w:spacing w:val="-12"/>
                <w:sz w:val="20"/>
              </w:rPr>
              <w:t>8</w:t>
            </w: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7204333A" w14:textId="77777777" w:rsidR="001C0470" w:rsidRPr="007D7660" w:rsidRDefault="001C0470" w:rsidP="005454BF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262E1FFF" w14:textId="77777777" w:rsidR="001C0470" w:rsidRPr="007D7660" w:rsidRDefault="001C0470" w:rsidP="005454BF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7D7660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其他收入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28E5114" w14:textId="77777777" w:rsidR="001C0470" w:rsidRPr="007D7660" w:rsidRDefault="001C0470" w:rsidP="005454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D7660">
              <w:rPr>
                <w:rFonts w:ascii="新細明體" w:hAnsi="新細明體"/>
                <w:b/>
                <w:noProof/>
                <w:spacing w:val="-6"/>
                <w:sz w:val="20"/>
              </w:rPr>
              <w:t>305,641,000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8C94522" w14:textId="77777777" w:rsidR="001C0470" w:rsidRPr="007D7660" w:rsidRDefault="001C0470" w:rsidP="005454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D7660">
              <w:rPr>
                <w:rFonts w:ascii="新細明體" w:hAnsi="新細明體"/>
                <w:b/>
                <w:noProof/>
                <w:spacing w:val="-6"/>
                <w:sz w:val="20"/>
              </w:rPr>
              <w:t>354,075,574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1C6DED2A" w14:textId="77777777" w:rsidR="001C0470" w:rsidRPr="007D7660" w:rsidRDefault="001C0470" w:rsidP="005454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D7660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030267F" w14:textId="77777777" w:rsidR="001C0470" w:rsidRPr="007D7660" w:rsidRDefault="001C0470" w:rsidP="005454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D7660">
              <w:rPr>
                <w:rFonts w:ascii="新細明體" w:hAnsi="新細明體"/>
                <w:b/>
                <w:noProof/>
                <w:spacing w:val="-6"/>
                <w:sz w:val="20"/>
              </w:rPr>
              <w:t>16,513,115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2419F7F" w14:textId="77777777" w:rsidR="001C0470" w:rsidRPr="007D7660" w:rsidRDefault="001C0470" w:rsidP="005454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D7660">
              <w:rPr>
                <w:rFonts w:ascii="新細明體" w:hAnsi="新細明體"/>
                <w:b/>
                <w:noProof/>
                <w:spacing w:val="-6"/>
                <w:sz w:val="20"/>
              </w:rPr>
              <w:t>370,588,689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A9077F1" w14:textId="77777777" w:rsidR="001C0470" w:rsidRPr="007D7660" w:rsidRDefault="001C0470" w:rsidP="005454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D7660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3564A38" w14:textId="77777777" w:rsidR="001C0470" w:rsidRPr="007D7660" w:rsidRDefault="001C0470" w:rsidP="005454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D7660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06A0EF2" w14:textId="77777777" w:rsidR="001C0470" w:rsidRPr="007D7660" w:rsidRDefault="001C0470" w:rsidP="005454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D7660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FCC5A7E" w14:textId="77777777" w:rsidR="001C0470" w:rsidRPr="007D7660" w:rsidRDefault="001C0470" w:rsidP="005454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D7660">
              <w:rPr>
                <w:rFonts w:ascii="新細明體" w:hAnsi="新細明體"/>
                <w:b/>
                <w:noProof/>
                <w:spacing w:val="-6"/>
                <w:sz w:val="20"/>
              </w:rPr>
              <w:t>354,075,574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DB861EC" w14:textId="77777777" w:rsidR="001C0470" w:rsidRPr="007D7660" w:rsidRDefault="001C0470" w:rsidP="005454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D7660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59185E2" w14:textId="77777777" w:rsidR="001C0470" w:rsidRPr="007D7660" w:rsidRDefault="001C0470" w:rsidP="005454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D7660">
              <w:rPr>
                <w:rFonts w:ascii="新細明體" w:hAnsi="新細明體"/>
                <w:b/>
                <w:noProof/>
                <w:spacing w:val="-6"/>
                <w:sz w:val="20"/>
              </w:rPr>
              <w:t>16,513,115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AC9FF34" w14:textId="77777777" w:rsidR="001C0470" w:rsidRPr="007D7660" w:rsidRDefault="001C0470" w:rsidP="005454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D7660">
              <w:rPr>
                <w:rFonts w:ascii="新細明體" w:hAnsi="新細明體"/>
                <w:b/>
                <w:noProof/>
                <w:spacing w:val="-6"/>
                <w:sz w:val="20"/>
              </w:rPr>
              <w:t>370,588,689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2250280A" w14:textId="77777777" w:rsidR="001C0470" w:rsidRPr="007D7660" w:rsidRDefault="001C0470" w:rsidP="005454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D7660">
              <w:rPr>
                <w:rFonts w:ascii="新細明體" w:hAnsi="新細明體"/>
                <w:b/>
                <w:noProof/>
                <w:spacing w:val="-6"/>
                <w:sz w:val="20"/>
              </w:rPr>
              <w:t>64,947,689</w:t>
            </w:r>
          </w:p>
        </w:tc>
      </w:tr>
      <w:tr w:rsidR="001C0470" w14:paraId="7EB6168E" w14:textId="77777777" w:rsidTr="001C047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00FDF5F4" w14:textId="77777777" w:rsidR="001C0470" w:rsidRDefault="001C0470" w:rsidP="005454B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29D134A2" w14:textId="77777777" w:rsidR="001C0470" w:rsidRDefault="001C0470" w:rsidP="005454B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59DCFE06" w14:textId="77777777" w:rsidR="001C0470" w:rsidRDefault="001C0470" w:rsidP="005454BF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E06C06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雜項收入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E0A02FD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305,641,000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12154C4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354,075,574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6BDA729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4C2C66F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16,513,115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F435171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370,588,689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498099C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7B569EE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5ADBB83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4FF415E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354,075,574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F7B9680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349A74F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16,513,115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BA45072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370,588,689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69AF21F1" w14:textId="77777777" w:rsidR="001C0470" w:rsidRPr="00DF667B" w:rsidRDefault="001C0470" w:rsidP="005454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06C06">
              <w:rPr>
                <w:rFonts w:ascii="新細明體" w:hAnsi="新細明體"/>
                <w:noProof/>
                <w:spacing w:val="-6"/>
                <w:sz w:val="20"/>
              </w:rPr>
              <w:t>64,947,689</w:t>
            </w:r>
          </w:p>
        </w:tc>
      </w:tr>
    </w:tbl>
    <w:p w14:paraId="2A8C3707" w14:textId="77777777" w:rsidR="003C15BB" w:rsidRDefault="003C15BB">
      <w:pPr>
        <w:ind w:right="414"/>
        <w:rPr>
          <w:rFonts w:eastAsia="標楷體"/>
          <w:sz w:val="22"/>
        </w:rPr>
      </w:pPr>
    </w:p>
    <w:sectPr w:rsidR="003C15BB" w:rsidSect="00A4740A">
      <w:headerReference w:type="default" r:id="rId6"/>
      <w:headerReference w:type="first" r:id="rId7"/>
      <w:footerReference w:type="first" r:id="rId8"/>
      <w:pgSz w:w="23814" w:h="16840" w:orient="landscape" w:code="8"/>
      <w:pgMar w:top="567" w:right="851" w:bottom="851" w:left="851" w:header="851" w:footer="567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470A3F" w14:textId="77777777" w:rsidR="001C0470" w:rsidRDefault="001C0470">
      <w:r>
        <w:separator/>
      </w:r>
    </w:p>
  </w:endnote>
  <w:endnote w:type="continuationSeparator" w:id="0">
    <w:p w14:paraId="21A27382" w14:textId="77777777" w:rsidR="001C0470" w:rsidRDefault="001C0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DD84F" w14:textId="79F8A4DE" w:rsidR="00B83DD8" w:rsidRDefault="00A4740A" w:rsidP="00A4740A">
    <w:pPr>
      <w:pStyle w:val="a4"/>
      <w:jc w:val="center"/>
    </w:pPr>
    <w:r w:rsidRPr="00A4740A">
      <w:rPr>
        <w:rFonts w:ascii="標楷體" w:eastAsia="標楷體" w:hAnsi="標楷體" w:hint="eastAsia"/>
        <w:sz w:val="22"/>
        <w:szCs w:val="22"/>
      </w:rPr>
      <w:t>9-</w:t>
    </w:r>
    <w:r w:rsidRPr="00A4740A">
      <w:rPr>
        <w:rFonts w:ascii="標楷體" w:eastAsia="標楷體" w:hAnsi="標楷體" w:hint="eastAsia"/>
        <w:sz w:val="22"/>
        <w:szCs w:val="22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09BDC1" w14:textId="77777777" w:rsidR="001C0470" w:rsidRDefault="001C0470">
      <w:r>
        <w:separator/>
      </w:r>
    </w:p>
  </w:footnote>
  <w:footnote w:type="continuationSeparator" w:id="0">
    <w:p w14:paraId="48007366" w14:textId="77777777" w:rsidR="001C0470" w:rsidRDefault="001C04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C9774" w14:textId="77777777" w:rsidR="00A82CB1" w:rsidRDefault="00A82CB1">
    <w:pPr>
      <w:pStyle w:val="a3"/>
      <w:jc w:val="center"/>
    </w:pPr>
    <w:proofErr w:type="spellStart"/>
    <w:r w:rsidRPr="003C15BB">
      <w:rPr>
        <w:rFonts w:ascii="標楷體" w:eastAsia="標楷體" w:hint="eastAsia"/>
        <w:b/>
        <w:spacing w:val="60"/>
        <w:sz w:val="32"/>
        <w:szCs w:val="32"/>
        <w:u w:val="single"/>
      </w:rPr>
      <w:t>RptNo</w:t>
    </w:r>
    <w:proofErr w:type="spellEnd"/>
    <w:r w:rsidRPr="003C15BB">
      <w:rPr>
        <w:rFonts w:ascii="標楷體" w:eastAsia="標楷體"/>
        <w:b/>
        <w:spacing w:val="60"/>
        <w:sz w:val="32"/>
        <w:szCs w:val="32"/>
        <w:u w:val="single"/>
      </w:rPr>
      <w:t>、</w:t>
    </w:r>
    <w:r w:rsidRPr="003C15BB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="00051F1C" w:rsidRPr="00051F1C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Pr="003C15BB">
      <w:rPr>
        <w:rFonts w:ascii="標楷體" w:eastAsia="標楷體" w:hint="eastAsia"/>
        <w:b/>
        <w:spacing w:val="60"/>
        <w:sz w:val="32"/>
        <w:szCs w:val="32"/>
        <w:u w:val="single"/>
      </w:rPr>
      <w:t>年度title總決算歲入來源別</w:t>
    </w:r>
    <w:r w:rsidR="00051F1C">
      <w:rPr>
        <w:rFonts w:ascii="標楷體" w:eastAsia="標楷體" w:hint="eastAsia"/>
        <w:b/>
        <w:spacing w:val="60"/>
        <w:sz w:val="32"/>
        <w:szCs w:val="32"/>
        <w:u w:val="single"/>
      </w:rPr>
      <w:t>經常門</w:t>
    </w:r>
    <w:r w:rsidRPr="003C15BB">
      <w:rPr>
        <w:rFonts w:ascii="標楷體" w:eastAsia="標楷體" w:hint="eastAsia"/>
        <w:b/>
        <w:spacing w:val="60"/>
        <w:sz w:val="32"/>
        <w:szCs w:val="32"/>
        <w:u w:val="single"/>
      </w:rPr>
      <w:t>決算審定數總表</w:t>
    </w:r>
    <w:r w:rsidR="00051F1C" w:rsidRPr="00051F1C">
      <w:rPr>
        <w:rFonts w:ascii="標楷體" w:eastAsia="標楷體" w:hAnsi="標楷體"/>
        <w:bCs/>
        <w:spacing w:val="60"/>
        <w:sz w:val="32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4DC154" w14:textId="51BD6EFC" w:rsidR="00A82CB1" w:rsidRDefault="00B83DD8">
    <w:pPr>
      <w:pStyle w:val="a3"/>
      <w:jc w:val="center"/>
      <w:rPr>
        <w:b/>
        <w:sz w:val="32"/>
      </w:rPr>
    </w:pPr>
    <w:r>
      <w:rPr>
        <w:rFonts w:ascii="標楷體" w:eastAsia="標楷體" w:hint="eastAsia"/>
        <w:b/>
        <w:color w:val="000000"/>
        <w:spacing w:val="20"/>
        <w:sz w:val="32"/>
        <w:szCs w:val="32"/>
        <w:u w:val="single"/>
      </w:rPr>
      <w:t>二</w:t>
    </w:r>
    <w:r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A82CB1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="00051F1C" w:rsidRPr="00051F1C">
      <w:rPr>
        <w:rFonts w:ascii="標楷體" w:eastAsia="標楷體" w:hAnsi="標楷體" w:hint="eastAsia"/>
        <w:b/>
        <w:spacing w:val="60"/>
        <w:sz w:val="32"/>
        <w:u w:val="single"/>
      </w:rPr>
      <w:t>113</w:t>
    </w:r>
    <w:proofErr w:type="gramEnd"/>
    <w:r w:rsidR="00A82CB1">
      <w:rPr>
        <w:rFonts w:ascii="標楷體" w:eastAsia="標楷體" w:hint="eastAsia"/>
        <w:b/>
        <w:spacing w:val="60"/>
        <w:sz w:val="32"/>
        <w:u w:val="single"/>
      </w:rPr>
      <w:t>年度</w:t>
    </w:r>
    <w:r w:rsidR="00051F1C">
      <w:rPr>
        <w:rFonts w:ascii="標楷體" w:eastAsia="標楷體" w:hint="eastAsia"/>
        <w:b/>
        <w:spacing w:val="60"/>
        <w:sz w:val="32"/>
        <w:u w:val="single"/>
      </w:rPr>
      <w:t>屏東縣</w:t>
    </w:r>
    <w:r w:rsidR="00A82CB1">
      <w:rPr>
        <w:rFonts w:ascii="標楷體" w:eastAsia="標楷體" w:hint="eastAsia"/>
        <w:b/>
        <w:spacing w:val="60"/>
        <w:sz w:val="32"/>
        <w:u w:val="single"/>
      </w:rPr>
      <w:t>總決算歲入來源別</w:t>
    </w:r>
    <w:r w:rsidR="00051F1C" w:rsidRPr="00051F1C">
      <w:rPr>
        <w:rFonts w:ascii="標楷體" w:eastAsia="標楷體" w:hAnsi="標楷體" w:hint="eastAsia"/>
        <w:b/>
        <w:spacing w:val="60"/>
        <w:sz w:val="32"/>
        <w:u w:val="single"/>
      </w:rPr>
      <w:t>經常門</w:t>
    </w:r>
    <w:r w:rsidR="00A82CB1">
      <w:rPr>
        <w:rFonts w:ascii="標楷體" w:eastAsia="標楷體" w:hint="eastAsia"/>
        <w:b/>
        <w:spacing w:val="60"/>
        <w:sz w:val="32"/>
        <w:u w:val="single"/>
      </w:rPr>
      <w:t>決算審定數總表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0470"/>
    <w:rsid w:val="00051F1C"/>
    <w:rsid w:val="000E0216"/>
    <w:rsid w:val="00183F3F"/>
    <w:rsid w:val="001C0470"/>
    <w:rsid w:val="003C15BB"/>
    <w:rsid w:val="004C41BC"/>
    <w:rsid w:val="0073276A"/>
    <w:rsid w:val="009C47CC"/>
    <w:rsid w:val="00A4740A"/>
    <w:rsid w:val="00A7594C"/>
    <w:rsid w:val="00A82CB1"/>
    <w:rsid w:val="00AC1E55"/>
    <w:rsid w:val="00B83DD8"/>
    <w:rsid w:val="00CB0F10"/>
    <w:rsid w:val="00DF667B"/>
    <w:rsid w:val="00F44A83"/>
    <w:rsid w:val="00F8180C"/>
    <w:rsid w:val="00FF1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744F037D"/>
  <w15:chartTrackingRefBased/>
  <w15:docId w15:val="{6908076B-85B5-4B59-87FF-9D69E4D0C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622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tejybP&#27506;&#20837;&#20358;&#28304;&#21029;&#32317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tejybP歲入來源別總表.dot</Template>
  <TotalTime>3</TotalTime>
  <Pages>1</Pages>
  <Words>629</Words>
  <Characters>2727</Characters>
  <Application>Microsoft Office Word</Application>
  <DocSecurity>0</DocSecurity>
  <Lines>22</Lines>
  <Paragraphs>6</Paragraphs>
  <ScaleCrop>false</ScaleCrop>
  <Company>N.A.O.</Company>
  <LinksUpToDate>false</LinksUpToDate>
  <CharactersWithSpaces>3350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劉新榕</dc:creator>
  <cp:keywords/>
  <cp:lastModifiedBy>張靖芬</cp:lastModifiedBy>
  <cp:revision>5</cp:revision>
  <dcterms:created xsi:type="dcterms:W3CDTF">2025-06-11T09:15:00Z</dcterms:created>
  <dcterms:modified xsi:type="dcterms:W3CDTF">2025-06-25T07:34:00Z</dcterms:modified>
</cp:coreProperties>
</file>