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 w14:paraId="56BF2787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D8E85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15A90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BFC68" w14:textId="77777777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F2F8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245602F1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7E5C48B8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55EC384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0F7F5E6C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2B87BEE9" w14:textId="77777777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12BBA9C0" w14:textId="77777777"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446BE83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7AB7778A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6B71DDDE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0A598DDB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14:paraId="28A3B5F2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6AC5EAE8" w14:textId="77777777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11B3BAC0" w14:textId="77777777" w:rsidR="009805FE" w:rsidRDefault="009805FE" w:rsidP="0006479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371023E1" w14:textId="77777777"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013D3733" w14:textId="77777777"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247B457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14:paraId="2823D672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14:paraId="01E6A2F4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0" w:type="dxa"/>
            <w:vAlign w:val="center"/>
          </w:tcPr>
          <w:p w14:paraId="08062A12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14:paraId="6F88B1F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14:paraId="6A1F68FB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14:paraId="520B56D9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0" w:type="dxa"/>
            <w:vAlign w:val="center"/>
          </w:tcPr>
          <w:p w14:paraId="180FB1BB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14:paraId="2D21FFD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14:paraId="0C5FC733" w14:textId="77777777"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5169B3F0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14:paraId="5F28D1CE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14:paraId="3C05C0F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43C80072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7F2F81" w:rsidRPr="008F128F" w14:paraId="73F0C3F2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5D1A9C9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76B6641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E3E841D" w14:textId="77777777" w:rsidR="007F2F81" w:rsidRPr="008F128F" w:rsidRDefault="007F2F81" w:rsidP="000D1D7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F128F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5EFE5E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61,494,434,000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A51079B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55,907,731,013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19DACA3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128,398,639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F4AF33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4,694,686,931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F20408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60,730,816,583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8916BD7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55,849,166,603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DE2F524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128,398,639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6E33E57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4,674,936,573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6DB8EC3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60,652,501,815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0008BC2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FFE5ECE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- 841,932,185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C87C9B1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- 1.37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05188BC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- 78,314,768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2F74A78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- 0.13</w:t>
            </w:r>
          </w:p>
        </w:tc>
      </w:tr>
      <w:tr w:rsidR="007F2F81" w:rsidRPr="008F128F" w14:paraId="1F2BB58B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69A07C8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E298104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9472595" w14:textId="77777777" w:rsidR="007F2F81" w:rsidRPr="008F128F" w:rsidRDefault="007F2F81" w:rsidP="000D1D7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F128F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79A8A2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18,980,488,000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B473114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18,988,211,513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532D17C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110,319,440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99B80C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555,059,804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A72596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19,653,590,757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059AB2F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18,988,211,513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B08ECAF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110,319,440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6CE1C6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555,059,804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C1E278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19,653,590,757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BDE004F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32.40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EBEDA5A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673,102,757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ACB67B7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3.55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856BA15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22DB955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F2F81" w14:paraId="3BA8D3A3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AE049CB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97BE8B5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9B3A40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16829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264,601,000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99BBBE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233,759,780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6858FB2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E691A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11,698,506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46DB1F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245,458,286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F5140E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233,759,780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B338E2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E206E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11,698,506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1307CE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245,458,286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C3381D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0.40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F09784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- 19,142,714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9587E8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- 7.23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2FB047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2E739F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14:paraId="541EA3C1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6CBF28C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924D8FF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5A59D4E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909E0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147,000,000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0BC44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207,515,510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E754E6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3,503,089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4E90C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213F7D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211,018,599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317774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207,515,510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648A56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3,503,089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BFE57D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77D34B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211,018,599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95C274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0.35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F5A82C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64,018,599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E575BB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43.55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86746E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D175B8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14:paraId="6AC20532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67D03EC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50C4248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257C448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11EF6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2,150,000,000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18FB0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2,185,638,315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46354D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61,242,109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BAD4B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800A3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2,246,880,424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614924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2,185,638,315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E3BC33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61,242,109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5BE167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7181A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2,246,880,424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5874E5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3.70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2D435D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96,880,424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2217C3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4.51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9A6923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644DC3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14:paraId="5A3B9169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04E44BA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5AF6D2F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5FC8734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DBBBA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1,850,000,000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BA763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1,771,478,370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F551A2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39,944,113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ED8462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07D15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1,811,422,483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8F6863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1,771,478,370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486D73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39,944,113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3FC76B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763E4E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1,811,422,483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E50A31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2.99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68DA64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- 38,577,517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3302A6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- 2.09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9D6EDD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56EE45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14:paraId="243FE4F7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A4649E1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58D0352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DC53EAC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023D2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510,000,000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7F1C86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617,098,094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1A113B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5,630,129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B7D611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01951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622,728,223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BC0FA2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617,098,094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54A8F5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5,630,129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6A450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FE7663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622,728,223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B489D2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BC1A6D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112,728,223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F2AD03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22.10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88196E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E880BF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14:paraId="3F1C5028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23F903A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B8CD943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577B12A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D4593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13,798,887,000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6FA5B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13,712,015,371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23443C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19FAD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543,361,298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1B9157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14,255,376,669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79971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13,712,015,371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7A6999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5FD55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543,361,298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088DC2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14,255,376,669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D73753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23.50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16410F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456,489,669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6EC0C6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3.31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8A5A7F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2A481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14:paraId="510302EE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C3BD20B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DF5BCB9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755DF0C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5AA10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260,000,000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3E0894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260,706,073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7FFF6E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B01B5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C16AD0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260,706,073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CF7E09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260,706,073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C7104C2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6D06DE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5141DB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260,706,073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FC3D7C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0.43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738F9C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706,073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FD2378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0.27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EA83A5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6D2D35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:rsidRPr="008F128F" w14:paraId="08DC0F51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B943920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0608A92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2B0C5F4" w14:textId="77777777" w:rsidR="007F2F81" w:rsidRPr="008F128F" w:rsidRDefault="007F2F81" w:rsidP="000D1D7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F128F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A6DCFD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723,852,000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678925B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517,021,426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A93A52C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12,772,199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D34430D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212,530,266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FD4129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742,323,891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6B989E6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517,021,426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6EC2BBF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12,772,199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D572D81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212,530,266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4799616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742,323,891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77FBD3B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1.22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A8B685B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18,471,891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12F68DD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2.55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2D6BF3A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372DEDA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F2F81" w14:paraId="72583964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D4439CA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D69F065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4382FD4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8FA96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702,933,000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621ED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499,427,378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346232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12,772,199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C065F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212,530,266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4148EC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724,729,843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B6E85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499,427,378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AFB852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12,772,199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E31050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212,530,266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99BF7F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724,729,843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F85F2E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1.19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0C3D50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21,796,843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3D0D41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3.10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D65996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DBACD0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14:paraId="5D170723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D9EA5D8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A4D1455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A11B195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D67D8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1,002,000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69A095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325,080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E6641E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FA096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47F59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325,080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5A5394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325,080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E945FE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309A8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CA4226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325,080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FC9881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176A1A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- 676,920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F25B3C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- 67.56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46EC73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8DD4E7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14:paraId="27CF3681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779ABA5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1BAC24A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4BC798F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90335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19,917,000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0EB35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17,268,968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F034B4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C6AC20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A1351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17,268,968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17FA5C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17,268,968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908848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6D063A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38C54F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17,268,968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9A34F6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92A28E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- 2,648,032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170749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- 13.30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234DD8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12371B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:rsidRPr="008F128F" w14:paraId="0863F5E1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36ABA58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07BA6BF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2B8D2FD" w14:textId="77777777" w:rsidR="007F2F81" w:rsidRPr="008F128F" w:rsidRDefault="007F2F81" w:rsidP="000D1D7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F128F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83197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866,653,000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73BC4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794,232,270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2099F92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63B5FFC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2,688,971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DE0602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796,921,241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6997529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794,232,270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830783D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681ADE7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2,688,971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7F9466A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796,921,241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0F460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1.31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1FD1A49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- 69,731,759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5E62369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- 8.05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8E93228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5361F85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F2F81" w14:paraId="18D36447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DDC73EE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D585E56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227B9E0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12756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638,540,000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42FD97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636,354,889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AB7C37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D3710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1,353,000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8A49CA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637,707,889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E1A441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636,354,889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0B465D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3B3469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1,353,000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FA6E64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637,707,889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0DCA462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1.05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B9B09C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- 832,111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5D42B9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- 0.13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799B83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F3E01A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14:paraId="0ADB8FD1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0BAB922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65D0FD1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B347CD4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A57CF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228,113,000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B7C472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157,877,381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EF807D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C51359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1,335,971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82D3E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159,213,352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00909A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157,877,381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5C454B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7F2AC6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1,335,971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3CD911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159,213,352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042E6E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0.26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1A03E4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- 68,899,648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B82CD6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- 30.20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40F333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62DEC9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:rsidRPr="008F128F" w14:paraId="4732D1EB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42908AA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53E1D06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AEC6305" w14:textId="77777777" w:rsidR="007F2F81" w:rsidRPr="008F128F" w:rsidRDefault="007F2F81" w:rsidP="000D1D7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F128F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9F899C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261,344,000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86F1ADD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522,668,477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966470F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5,307,000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C0DBD2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10,429,950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BDEB2B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538,405,427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8F3AF68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522,668,477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79CFA0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5,307,000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C2FCE4E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10,429,950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10A6D5D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538,405,427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8125941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0.89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2F715F6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277,061,427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C12683F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106.01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935DF53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2C553F5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F2F81" w14:paraId="2BFFE074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3ABFE24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8414F6A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C909961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59127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190,480,000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E25BB7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234,604,136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89691F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36A654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10,429,950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3BB551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245,034,086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4BD25F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234,604,136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765FB7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E6D382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10,429,950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F0F4EC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245,034,086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94D639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0.40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8F235A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54,554,086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F0212E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28.64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D9CE93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7AB91A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14:paraId="5E8BC1D7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25296BD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56D86EA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DD5F9A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A9715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44,620,000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76CBFC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278,683,991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20664E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5,307,000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A5AA8F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10257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283,990,991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D79AF6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278,683,991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049E6B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5,307,000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E25007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C8F334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283,990,991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CAF6CD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0.47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0EFF8A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239,370,991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12227F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536.47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664ACD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F467F3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14:paraId="07059D0C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29832EB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3E624BC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1BFF15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15D112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26,244,000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00296E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9,380,350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E63DD0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234FD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DBA3C4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9,380,350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CA7357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9,380,350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BB605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06AB27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4DF53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9,380,350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1C54BB2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8F5CA2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- 16,863,650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858EF8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- 64.26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6E9816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7154BB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:rsidRPr="008F128F" w14:paraId="2C92F351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D667D71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FE75F12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A371BAB" w14:textId="77777777" w:rsidR="007F2F81" w:rsidRPr="008F128F" w:rsidRDefault="007F2F81" w:rsidP="000D1D7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F128F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2D38B3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20,752,000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E5131A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60,336,153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31AB1C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221DC67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114A75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60,336,153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A62720D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60,336,153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DBE26D4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2E45F25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E22D6E6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60,336,153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99B01D5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0.10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AA21EC6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39,584,153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88355F6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190.75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185BBDF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2853D71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F2F81" w14:paraId="4BA91B5B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C8D270C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E1FA8CF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F9C08E8" w14:textId="77777777" w:rsidR="007F2F81" w:rsidRPr="004C3257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C325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0E81E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79B2C2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57,943,020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6FA945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1986D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572A5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57,943,020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70040F2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57,943,020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FC848C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19CAAF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258D50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57,943,020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4F11F9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0.10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155F0F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37,943,020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9094EE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189.72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523D4D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AA94AD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14:paraId="3FE87089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18B58A3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9D4323E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C9843DF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70A990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752,000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25D45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2,393,133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7504EC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EABFB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ECAD69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2,393,133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697D872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2,393,133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A57429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0A3598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5AE575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2,393,133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C5AD4B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39F5E6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1,641,133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3F55AC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218.24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6A94BF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7D3B58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:rsidRPr="008F128F" w14:paraId="751E08AA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33205D8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11713A6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D599B87" w14:textId="77777777" w:rsidR="007F2F81" w:rsidRPr="008F128F" w:rsidRDefault="007F2F81" w:rsidP="000D1D7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F128F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B043D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40,283,416,000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265E2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34,653,412,346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4F5CA1D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457A83A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3,862,951,465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DDB646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38,516,363,811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1A6895A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34,594,847,936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CF00714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F4C6BBF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3,843,201,107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1CE644B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38,438,049,043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5EA45EC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63.37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7893CCE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- 1,845,366,957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6EEB56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- 4.58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EB11E88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- 78,314,768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BED2E83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- 0.20</w:t>
            </w:r>
          </w:p>
        </w:tc>
      </w:tr>
      <w:tr w:rsidR="007F2F81" w14:paraId="2289EE58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C3F60FD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6788DDF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E77430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61168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40,283,416,000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AAF32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34,653,412,346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B3E96B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283D1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3,862,951,465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1BBD90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38,516,363,811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E825E5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34,594,847,936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A6A76F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163AF02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3,843,201,107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83DDD8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38,438,049,043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868835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63.37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C83B81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- 1,845,366,957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43AEEA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- 4.58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3E2467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- 78,314,768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AB6669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- 0.20</w:t>
            </w:r>
          </w:p>
        </w:tc>
      </w:tr>
      <w:tr w:rsidR="007F2F81" w:rsidRPr="008F128F" w14:paraId="4D6886B5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08970C0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3B733DD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364D9561" w14:textId="77777777" w:rsidR="007F2F81" w:rsidRPr="008F128F" w:rsidRDefault="007F2F81" w:rsidP="000D1D7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F128F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6879E3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52,288,000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818D687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17,773,254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BEAC373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58D46A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34,513,360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2D9C4D8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52,286,614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61603F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17,773,254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DB6193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F15181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34,513,360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DD0A08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52,286,614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7AA11CA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2792A35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- 1,386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D54F318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EFEB044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BBD04A8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F2F81" w14:paraId="244A6E8E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E04BA53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66CE38F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A62C3E3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019443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52,288,000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A19C0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17,773,254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7EC135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AE8CB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34,513,360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158B3A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52,286,614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F0D47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17,773,254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C1418B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A063BB8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34,513,360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C2DBDB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52,286,614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D3CDFB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0.09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591C804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- 1,386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4B2ECE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- 0.00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F378DF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14E4F7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F2F81" w:rsidRPr="008F128F" w14:paraId="3C1B3F90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6800285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7ED865B" w14:textId="77777777" w:rsidR="007F2F81" w:rsidRPr="008F128F" w:rsidRDefault="007F2F81" w:rsidP="000D1D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3E4802F6" w14:textId="77777777" w:rsidR="007F2F81" w:rsidRPr="008F128F" w:rsidRDefault="007F2F81" w:rsidP="000D1D7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F128F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A67028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305,641,000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B2991BC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354,075,574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4C8C605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6176E0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16,513,115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71A26AC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370,588,689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14A7046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354,075,574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FC1F476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ECC3434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16,513,115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AFB607E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370,588,689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8B1A50E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0.61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215D76A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64,947,689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AF5C25E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21.25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12E6738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C3A855F" w14:textId="77777777" w:rsidR="007F2F81" w:rsidRPr="008F128F" w:rsidRDefault="007F2F81" w:rsidP="000D1D7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F128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F2F81" w14:paraId="762AB2C3" w14:textId="77777777" w:rsidTr="000D1D7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C625E09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4BE8098" w14:textId="77777777" w:rsidR="007F2F81" w:rsidRDefault="007F2F81" w:rsidP="000D1D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B5834D6" w14:textId="77777777" w:rsidR="007F2F81" w:rsidRDefault="007F2F81" w:rsidP="000D1D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304B4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EFEBF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305,641,000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C3CC7EF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354,075,574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2CF0E2A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C5F5939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16,513,115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EE8BD7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370,588,689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A77906C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354,075,574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7EC467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E591FA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16,513,115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C1FEF0E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370,588,689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022DE6D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0.61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4BBDCA2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64,947,689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60BEF05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/>
                <w:noProof/>
                <w:spacing w:val="-6"/>
                <w:sz w:val="20"/>
              </w:rPr>
              <w:t>21.25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2DD6731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2CC6426" w14:textId="77777777" w:rsidR="007F2F81" w:rsidRPr="00DC035C" w:rsidRDefault="007F2F81" w:rsidP="000D1D7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304B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5F18D314" w14:textId="77777777" w:rsidR="00540A99" w:rsidRDefault="00540A99" w:rsidP="0083717B">
      <w:pPr>
        <w:ind w:right="414"/>
        <w:rPr>
          <w:rFonts w:eastAsia="標楷體"/>
          <w:sz w:val="22"/>
        </w:rPr>
      </w:pPr>
    </w:p>
    <w:sectPr w:rsidR="00540A99" w:rsidSect="00BF22B3">
      <w:headerReference w:type="default" r:id="rId6"/>
      <w:headerReference w:type="first" r:id="rId7"/>
      <w:footerReference w:type="first" r:id="rId8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550AD" w14:textId="77777777" w:rsidR="007F2F81" w:rsidRDefault="007F2F81">
      <w:r>
        <w:separator/>
      </w:r>
    </w:p>
  </w:endnote>
  <w:endnote w:type="continuationSeparator" w:id="0">
    <w:p w14:paraId="49513E77" w14:textId="77777777" w:rsidR="007F2F81" w:rsidRDefault="007F2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B6933" w14:textId="21FD1680" w:rsidR="00415532" w:rsidRDefault="00BF22B3" w:rsidP="00BF22B3">
    <w:pPr>
      <w:pStyle w:val="a4"/>
      <w:jc w:val="center"/>
    </w:pPr>
    <w:r w:rsidRPr="00BF22B3">
      <w:rPr>
        <w:rFonts w:ascii="標楷體" w:eastAsia="標楷體" w:hAnsi="標楷體" w:hint="eastAsia"/>
        <w:sz w:val="22"/>
        <w:szCs w:val="22"/>
      </w:rPr>
      <w:t>9-</w:t>
    </w:r>
    <w:r>
      <w:rPr>
        <w:rFonts w:ascii="標楷體" w:eastAsia="標楷體" w:hAnsi="標楷體" w:hint="eastAsia"/>
        <w:sz w:val="22"/>
        <w:szCs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DA3F3" w14:textId="77777777" w:rsidR="007F2F81" w:rsidRDefault="007F2F81">
      <w:r>
        <w:separator/>
      </w:r>
    </w:p>
  </w:footnote>
  <w:footnote w:type="continuationSeparator" w:id="0">
    <w:p w14:paraId="4F9C29FD" w14:textId="77777777" w:rsidR="007F2F81" w:rsidRDefault="007F2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B9D4" w14:textId="77777777" w:rsidR="009805FE" w:rsidRDefault="00540A99">
    <w:pPr>
      <w:pStyle w:val="a3"/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E747E9" w:rsidRPr="00E747E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年度title總決算歲入來源別決算審定表</w:t>
    </w:r>
    <w:r w:rsidR="00E747E9" w:rsidRPr="00E747E9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3E6CB" w14:textId="4D4A1BC2" w:rsidR="009805FE" w:rsidRDefault="00415532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一</w:t>
    </w:r>
    <w:r w:rsidR="00540A99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E747E9" w:rsidRPr="00E747E9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805FE">
      <w:rPr>
        <w:rFonts w:ascii="標楷體" w:eastAsia="標楷體" w:hint="eastAsia"/>
        <w:b/>
        <w:spacing w:val="60"/>
        <w:sz w:val="32"/>
        <w:u w:val="single"/>
      </w:rPr>
      <w:t>年度</w:t>
    </w:r>
    <w:r w:rsidR="00E747E9" w:rsidRPr="00E747E9">
      <w:rPr>
        <w:rFonts w:ascii="標楷體" w:eastAsia="標楷體" w:hAnsi="標楷體" w:hint="eastAsia"/>
        <w:b/>
        <w:spacing w:val="60"/>
        <w:sz w:val="32"/>
        <w:u w:val="single"/>
      </w:rPr>
      <w:t>屏東縣</w:t>
    </w:r>
    <w:r w:rsidR="009805FE"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 w:rsidR="009805FE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F81"/>
    <w:rsid w:val="00007F81"/>
    <w:rsid w:val="0004623B"/>
    <w:rsid w:val="00064796"/>
    <w:rsid w:val="00101AB3"/>
    <w:rsid w:val="00145575"/>
    <w:rsid w:val="001D7125"/>
    <w:rsid w:val="00347426"/>
    <w:rsid w:val="00370633"/>
    <w:rsid w:val="00415532"/>
    <w:rsid w:val="00463DA5"/>
    <w:rsid w:val="00496DD7"/>
    <w:rsid w:val="004C3257"/>
    <w:rsid w:val="004D76D6"/>
    <w:rsid w:val="00511EB6"/>
    <w:rsid w:val="00525367"/>
    <w:rsid w:val="00540A99"/>
    <w:rsid w:val="005503C0"/>
    <w:rsid w:val="00563CF8"/>
    <w:rsid w:val="006F4C30"/>
    <w:rsid w:val="007F2F81"/>
    <w:rsid w:val="0083717B"/>
    <w:rsid w:val="00845799"/>
    <w:rsid w:val="009805FE"/>
    <w:rsid w:val="00AB03D5"/>
    <w:rsid w:val="00B045E0"/>
    <w:rsid w:val="00B83C7F"/>
    <w:rsid w:val="00BF22B3"/>
    <w:rsid w:val="00C52404"/>
    <w:rsid w:val="00CE054C"/>
    <w:rsid w:val="00CE4379"/>
    <w:rsid w:val="00CF5DD0"/>
    <w:rsid w:val="00DB4570"/>
    <w:rsid w:val="00DC035C"/>
    <w:rsid w:val="00E034BD"/>
    <w:rsid w:val="00E1394B"/>
    <w:rsid w:val="00E747E9"/>
    <w:rsid w:val="00EF0671"/>
    <w:rsid w:val="00F44A83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A46871D"/>
  <w15:chartTrackingRefBased/>
  <w15:docId w15:val="{E8BF05C8-5EDD-425A-8D83-0F240A7B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6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14TeuEe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L14TeuEe歲入來源別決算審定表.dot</Template>
  <TotalTime>2</TotalTime>
  <Pages>1</Pages>
  <Words>704</Words>
  <Characters>3059</Characters>
  <Application>Microsoft Office Word</Application>
  <DocSecurity>0</DocSecurity>
  <Lines>25</Lines>
  <Paragraphs>7</Paragraphs>
  <ScaleCrop>false</ScaleCrop>
  <Company>N.A.O.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張靖芬</cp:lastModifiedBy>
  <cp:revision>4</cp:revision>
  <dcterms:created xsi:type="dcterms:W3CDTF">2025-06-12T08:49:00Z</dcterms:created>
  <dcterms:modified xsi:type="dcterms:W3CDTF">2025-06-25T07:36:00Z</dcterms:modified>
</cp:coreProperties>
</file>