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25EE" w14:textId="77777777" w:rsidR="00C8733F" w:rsidRDefault="00C8733F" w:rsidP="00C8733F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0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2"/>
        <w:gridCol w:w="2092"/>
        <w:gridCol w:w="2099"/>
        <w:gridCol w:w="2099"/>
        <w:gridCol w:w="2099"/>
      </w:tblGrid>
      <w:tr w:rsidR="008632D9" w:rsidRPr="00BB0D5D" w14:paraId="220F5AA8" w14:textId="77777777" w:rsidTr="008632D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37FFC57" w14:textId="77777777" w:rsidR="008632D9" w:rsidRPr="00BB0D5D" w:rsidRDefault="008632D9" w:rsidP="008632D9">
            <w:pPr>
              <w:jc w:val="right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機</w:t>
            </w:r>
            <w:r w:rsidRPr="00BB0D5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關</w:t>
            </w:r>
            <w:r w:rsidRPr="00BB0D5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  <w:p w14:paraId="1000907E" w14:textId="77777777" w:rsidR="008632D9" w:rsidRPr="00BB0D5D" w:rsidRDefault="008632D9" w:rsidP="008632D9">
            <w:pPr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用  途</w:t>
            </w:r>
            <w:r w:rsidRPr="00BB0D5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0B3E10F" w14:textId="77777777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FCDA12B" w14:textId="77777777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EACA23F" w14:textId="77777777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0015D2F6" w14:textId="1B54E2F3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地政處主管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EE65357" w14:textId="3ADFA736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D93600" w14:textId="3CE80703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農業處主管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87D451A" w14:textId="77777777" w:rsidR="008632D9" w:rsidRPr="00BB0D5D" w:rsidRDefault="008632D9" w:rsidP="008632D9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8D0C2F3" w14:textId="77777777" w:rsidR="008632D9" w:rsidRPr="00BB0D5D" w:rsidRDefault="008632D9" w:rsidP="008632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2940D23" w14:textId="619A71D9" w:rsidR="008632D9" w:rsidRPr="00BB0D5D" w:rsidRDefault="008632D9" w:rsidP="008632D9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</w:tr>
      <w:tr w:rsidR="008632D9" w:rsidRPr="001268AC" w14:paraId="2DDDE9EC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21590EF" w14:textId="77777777" w:rsidR="008632D9" w:rsidRPr="001268AC" w:rsidRDefault="008632D9" w:rsidP="008632D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268A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65F99D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300,686,538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25DF3D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35,705,004,249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EF213E2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318,695,211</w:t>
            </w:r>
          </w:p>
        </w:tc>
        <w:tc>
          <w:tcPr>
            <w:tcW w:w="2092" w:type="dxa"/>
            <w:vAlign w:val="center"/>
          </w:tcPr>
          <w:p w14:paraId="338678F6" w14:textId="22935367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b/>
                <w:noProof/>
                <w:sz w:val="20"/>
              </w:rPr>
              <w:t>403,292,093</w:t>
            </w:r>
          </w:p>
        </w:tc>
        <w:tc>
          <w:tcPr>
            <w:tcW w:w="2092" w:type="dxa"/>
            <w:vAlign w:val="center"/>
          </w:tcPr>
          <w:p w14:paraId="370D80CF" w14:textId="311E9291" w:rsidR="008632D9" w:rsidRPr="001268AC" w:rsidRDefault="008632D9" w:rsidP="008632D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5140C1">
              <w:rPr>
                <w:rFonts w:ascii="新細明體" w:hAnsi="新細明體"/>
                <w:b/>
                <w:noProof/>
                <w:sz w:val="20"/>
              </w:rPr>
              <w:t>1,227,052,503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F18E27" w14:textId="421E2631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523,910,603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F430A1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1,122,523,234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FA6994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529,433,958</w:t>
            </w:r>
          </w:p>
        </w:tc>
        <w:tc>
          <w:tcPr>
            <w:tcW w:w="2099" w:type="dxa"/>
            <w:vAlign w:val="center"/>
          </w:tcPr>
          <w:p w14:paraId="4494E762" w14:textId="7D0E70EA" w:rsidR="008632D9" w:rsidRPr="001268AC" w:rsidRDefault="008632D9" w:rsidP="008632D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3,206,861,332</w:t>
            </w:r>
          </w:p>
        </w:tc>
      </w:tr>
      <w:tr w:rsidR="008632D9" w:rsidRPr="001268AC" w14:paraId="45EE8BAF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563CD37" w14:textId="77777777" w:rsidR="008632D9" w:rsidRPr="001268AC" w:rsidRDefault="008632D9" w:rsidP="008632D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268A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C47F96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291,247,253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5F77B5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30,993,968,407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8028E7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314,627,264</w:t>
            </w:r>
          </w:p>
        </w:tc>
        <w:tc>
          <w:tcPr>
            <w:tcW w:w="2092" w:type="dxa"/>
            <w:vAlign w:val="center"/>
          </w:tcPr>
          <w:p w14:paraId="1ED9A8AE" w14:textId="08F36911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b/>
                <w:noProof/>
                <w:sz w:val="20"/>
              </w:rPr>
              <w:t>387,667,318</w:t>
            </w:r>
          </w:p>
        </w:tc>
        <w:tc>
          <w:tcPr>
            <w:tcW w:w="2092" w:type="dxa"/>
            <w:vAlign w:val="center"/>
          </w:tcPr>
          <w:p w14:paraId="2EDE4C8C" w14:textId="7CE9973E" w:rsidR="008632D9" w:rsidRPr="001268AC" w:rsidRDefault="008632D9" w:rsidP="008632D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5140C1">
              <w:rPr>
                <w:rFonts w:ascii="新細明體" w:hAnsi="新細明體"/>
                <w:b/>
                <w:noProof/>
                <w:sz w:val="20"/>
              </w:rPr>
              <w:t>1,036,452,224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9AE1111" w14:textId="75FF6DCF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169,176,938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1B1FD03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1,051,075,484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4420B9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436,070,358</w:t>
            </w:r>
          </w:p>
        </w:tc>
        <w:tc>
          <w:tcPr>
            <w:tcW w:w="2099" w:type="dxa"/>
            <w:vAlign w:val="center"/>
          </w:tcPr>
          <w:p w14:paraId="29270900" w14:textId="2E0EAE1B" w:rsidR="008632D9" w:rsidRPr="001268AC" w:rsidRDefault="008632D9" w:rsidP="008632D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3,043,661,168</w:t>
            </w:r>
          </w:p>
        </w:tc>
      </w:tr>
      <w:tr w:rsidR="008632D9" w:rsidRPr="000751B1" w14:paraId="076690C6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B718FDD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825F1A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52"/>
              </w:rPr>
              <w:t>人事</w:t>
            </w:r>
            <w:r w:rsidRPr="00825F1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52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A90293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215,738,646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4D4B3D2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1,088,334,504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F0340DA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291,478,834</w:t>
            </w:r>
          </w:p>
        </w:tc>
        <w:tc>
          <w:tcPr>
            <w:tcW w:w="2092" w:type="dxa"/>
            <w:vAlign w:val="center"/>
          </w:tcPr>
          <w:p w14:paraId="7ECCC23B" w14:textId="7D12720F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noProof/>
                <w:sz w:val="20"/>
              </w:rPr>
              <w:t>314,725,864</w:t>
            </w:r>
          </w:p>
        </w:tc>
        <w:tc>
          <w:tcPr>
            <w:tcW w:w="2092" w:type="dxa"/>
            <w:vAlign w:val="center"/>
          </w:tcPr>
          <w:p w14:paraId="17EEB2F7" w14:textId="285C2C2C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936,944,477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ADBC290" w14:textId="0C9BE13D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73,202,253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FBC615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720,888,061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EB06DF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75,455,711</w:t>
            </w:r>
          </w:p>
        </w:tc>
        <w:tc>
          <w:tcPr>
            <w:tcW w:w="2099" w:type="dxa"/>
            <w:vAlign w:val="center"/>
          </w:tcPr>
          <w:p w14:paraId="2EB7F705" w14:textId="043A0745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2,791,472,626</w:t>
            </w:r>
          </w:p>
        </w:tc>
      </w:tr>
      <w:tr w:rsidR="008632D9" w:rsidRPr="000751B1" w14:paraId="66A778A6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4CCA79E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825F1A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51"/>
              </w:rPr>
              <w:t>業務</w:t>
            </w:r>
            <w:r w:rsidRPr="00825F1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5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A4707E7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75,029,107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20708E6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2,033,900,563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2ED538A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23,127,430</w:t>
            </w:r>
          </w:p>
        </w:tc>
        <w:tc>
          <w:tcPr>
            <w:tcW w:w="2092" w:type="dxa"/>
            <w:vAlign w:val="center"/>
          </w:tcPr>
          <w:p w14:paraId="27A94FCA" w14:textId="47AEB531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noProof/>
                <w:sz w:val="20"/>
              </w:rPr>
              <w:t>72,899,454</w:t>
            </w:r>
          </w:p>
        </w:tc>
        <w:tc>
          <w:tcPr>
            <w:tcW w:w="2092" w:type="dxa"/>
            <w:vAlign w:val="center"/>
          </w:tcPr>
          <w:p w14:paraId="2FD9F7A6" w14:textId="73175731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96,509,747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AADC3B" w14:textId="0A2BA6A4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76,995,991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C3D2D3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257,291,559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77BCA22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290,294,552</w:t>
            </w:r>
          </w:p>
        </w:tc>
        <w:tc>
          <w:tcPr>
            <w:tcW w:w="2099" w:type="dxa"/>
            <w:vAlign w:val="center"/>
          </w:tcPr>
          <w:p w14:paraId="3C9E4272" w14:textId="4135A427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250,397,542</w:t>
            </w:r>
          </w:p>
        </w:tc>
      </w:tr>
      <w:tr w:rsidR="008632D9" w:rsidRPr="000751B1" w14:paraId="4EDCF215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1CC6CBE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825F1A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7150"/>
              </w:rPr>
              <w:t>獎補助</w:t>
            </w:r>
            <w:r w:rsidRPr="00825F1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715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749934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479,500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26341C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27,871,733,340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A9F64E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21,000</w:t>
            </w:r>
          </w:p>
        </w:tc>
        <w:tc>
          <w:tcPr>
            <w:tcW w:w="2092" w:type="dxa"/>
            <w:vAlign w:val="center"/>
          </w:tcPr>
          <w:p w14:paraId="718AE9AF" w14:textId="1469E980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noProof/>
                <w:sz w:val="20"/>
              </w:rPr>
              <w:t>42,000</w:t>
            </w:r>
          </w:p>
        </w:tc>
        <w:tc>
          <w:tcPr>
            <w:tcW w:w="2092" w:type="dxa"/>
            <w:vAlign w:val="center"/>
          </w:tcPr>
          <w:p w14:paraId="5887969C" w14:textId="6178F061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2,998,000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D5AE9E7" w14:textId="108F64E8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18,978,694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492124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72,895,864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895000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70,320,095</w:t>
            </w:r>
          </w:p>
        </w:tc>
        <w:tc>
          <w:tcPr>
            <w:tcW w:w="2099" w:type="dxa"/>
            <w:vAlign w:val="center"/>
          </w:tcPr>
          <w:p w14:paraId="121EC34A" w14:textId="41E74DF3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1,791,000</w:t>
            </w:r>
          </w:p>
        </w:tc>
      </w:tr>
      <w:tr w:rsidR="008632D9" w:rsidRPr="000751B1" w14:paraId="0BA2C66B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D3FF589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825F1A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49"/>
              </w:rPr>
              <w:t>債務</w:t>
            </w:r>
            <w:r w:rsidRPr="00825F1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4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BB3D71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310C7D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B8FB97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205575B" w14:textId="3E2F9F07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2739915" w14:textId="77AAA38F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98A412" w14:textId="022DAFA0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18FCBD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A4C83C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A6E3A59" w14:textId="61A63EB0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32D9" w:rsidRPr="001268AC" w14:paraId="53AF008C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EA2A0AD" w14:textId="77777777" w:rsidR="008632D9" w:rsidRPr="001268AC" w:rsidRDefault="008632D9" w:rsidP="008632D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1268AC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FFB1AB0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9,439,285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F3BA5EF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4,711,035,842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598D0D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4,067,947</w:t>
            </w:r>
          </w:p>
        </w:tc>
        <w:tc>
          <w:tcPr>
            <w:tcW w:w="2092" w:type="dxa"/>
            <w:vAlign w:val="center"/>
          </w:tcPr>
          <w:p w14:paraId="26A1F630" w14:textId="43F4ACFB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b/>
                <w:noProof/>
                <w:sz w:val="20"/>
              </w:rPr>
              <w:t>15,624,775</w:t>
            </w:r>
          </w:p>
        </w:tc>
        <w:tc>
          <w:tcPr>
            <w:tcW w:w="2092" w:type="dxa"/>
            <w:vAlign w:val="center"/>
          </w:tcPr>
          <w:p w14:paraId="1D46BCD6" w14:textId="68519B7C" w:rsidR="008632D9" w:rsidRPr="001268AC" w:rsidRDefault="008632D9" w:rsidP="008632D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5140C1">
              <w:rPr>
                <w:rFonts w:ascii="新細明體" w:hAnsi="新細明體"/>
                <w:b/>
                <w:noProof/>
                <w:sz w:val="20"/>
              </w:rPr>
              <w:t>190,600,279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C8513A6" w14:textId="68E01502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354,733,665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2D9BD9B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71,447,750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4BD282" w14:textId="77777777" w:rsidR="008632D9" w:rsidRPr="001268AC" w:rsidRDefault="008632D9" w:rsidP="008632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93,363,600</w:t>
            </w:r>
          </w:p>
        </w:tc>
        <w:tc>
          <w:tcPr>
            <w:tcW w:w="2099" w:type="dxa"/>
            <w:vAlign w:val="center"/>
          </w:tcPr>
          <w:p w14:paraId="0FB25109" w14:textId="41BFD6DB" w:rsidR="008632D9" w:rsidRPr="001268AC" w:rsidRDefault="008632D9" w:rsidP="008632D9">
            <w:pPr>
              <w:pStyle w:val="3"/>
              <w:rPr>
                <w:rFonts w:ascii="新細明體" w:hAnsi="新細明體"/>
                <w:b/>
                <w:noProof/>
                <w:sz w:val="20"/>
              </w:rPr>
            </w:pPr>
            <w:r w:rsidRPr="001268AC">
              <w:rPr>
                <w:rFonts w:ascii="新細明體" w:hAnsi="新細明體"/>
                <w:b/>
                <w:noProof/>
                <w:sz w:val="20"/>
              </w:rPr>
              <w:t>163,200,164</w:t>
            </w:r>
          </w:p>
        </w:tc>
      </w:tr>
      <w:tr w:rsidR="008632D9" w:rsidRPr="000751B1" w14:paraId="2A56D8A3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BB4E721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825F1A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48"/>
              </w:rPr>
              <w:t>人事</w:t>
            </w:r>
            <w:r w:rsidRPr="00825F1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4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13C8E2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00E7586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BF4CFA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5B53EB47" w14:textId="1C9CE011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190361FC" w14:textId="1DC6CBAD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F8EE9B" w14:textId="5720FEC6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F9082C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BB6343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FD703A8" w14:textId="77A25F21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32D9" w:rsidRPr="000751B1" w14:paraId="7BA4FE55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0C1B829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825F1A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7147"/>
              </w:rPr>
              <w:t>業務</w:t>
            </w:r>
            <w:r w:rsidRPr="00825F1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714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C2D9A9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24D6EE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856143A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6D5907A0" w14:textId="494CBF92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C0ED350" w14:textId="6E806757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529C2C" w14:textId="131AEFF6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4306D7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6A1F6D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vAlign w:val="center"/>
          </w:tcPr>
          <w:p w14:paraId="694C2A57" w14:textId="2B287172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632D9" w:rsidRPr="000751B1" w14:paraId="3951C3FF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03BE0BA1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825F1A">
              <w:rPr>
                <w:rFonts w:ascii="標楷體" w:eastAsia="標楷體" w:hAnsi="標楷體" w:hint="eastAsia"/>
                <w:noProof/>
                <w:spacing w:val="100"/>
                <w:kern w:val="0"/>
                <w:sz w:val="20"/>
                <w:szCs w:val="20"/>
                <w:fitText w:val="1800" w:id="-699696896"/>
              </w:rPr>
              <w:t>設備及投</w:t>
            </w:r>
            <w:r w:rsidRPr="00825F1A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6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D0BFA2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9,439,285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F5480C4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1,818,555,078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7DCD404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4,067,947</w:t>
            </w:r>
          </w:p>
        </w:tc>
        <w:tc>
          <w:tcPr>
            <w:tcW w:w="2092" w:type="dxa"/>
            <w:vAlign w:val="center"/>
          </w:tcPr>
          <w:p w14:paraId="403795F9" w14:textId="205E2440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/>
                <w:noProof/>
                <w:sz w:val="20"/>
              </w:rPr>
              <w:t>15,624,775</w:t>
            </w:r>
          </w:p>
        </w:tc>
        <w:tc>
          <w:tcPr>
            <w:tcW w:w="2092" w:type="dxa"/>
            <w:vAlign w:val="center"/>
          </w:tcPr>
          <w:p w14:paraId="6E8E1D2C" w14:textId="4F0956FC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190,525,887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BE7E1B" w14:textId="0C40DA78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353,276,698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B0C8A64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71,447,750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25D866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56,733,683</w:t>
            </w:r>
          </w:p>
        </w:tc>
        <w:tc>
          <w:tcPr>
            <w:tcW w:w="2099" w:type="dxa"/>
            <w:vAlign w:val="center"/>
          </w:tcPr>
          <w:p w14:paraId="0B4DDDD6" w14:textId="4994F103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163,200,164</w:t>
            </w:r>
          </w:p>
        </w:tc>
      </w:tr>
      <w:tr w:rsidR="008632D9" w:rsidRPr="000751B1" w14:paraId="79DCBE4E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10D8D678" w14:textId="77777777" w:rsidR="008632D9" w:rsidRPr="000751B1" w:rsidRDefault="008632D9" w:rsidP="008632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825F1A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6895"/>
              </w:rPr>
              <w:t>獎補助</w:t>
            </w:r>
            <w:r w:rsidRPr="00825F1A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6895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A88259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9D787D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2,892,480,764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423F2F5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0E4C531F" w14:textId="56A1676B" w:rsidR="008632D9" w:rsidRPr="00825F1A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825F1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3458B06D" w14:textId="345AEE6B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74,392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2C6689" w14:textId="2BB2A2B1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1,456,967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7D6907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32D01E" w14:textId="77777777" w:rsidR="008632D9" w:rsidRPr="001B5022" w:rsidRDefault="008632D9" w:rsidP="008632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/>
                <w:noProof/>
                <w:sz w:val="20"/>
              </w:rPr>
              <w:t>36,629,917</w:t>
            </w:r>
          </w:p>
        </w:tc>
        <w:tc>
          <w:tcPr>
            <w:tcW w:w="2099" w:type="dxa"/>
            <w:vAlign w:val="center"/>
          </w:tcPr>
          <w:p w14:paraId="5FED9FFD" w14:textId="71EEEEAE" w:rsidR="008632D9" w:rsidRPr="00D84A43" w:rsidRDefault="008632D9" w:rsidP="008632D9">
            <w:pPr>
              <w:pStyle w:val="3"/>
              <w:rPr>
                <w:rFonts w:ascii="新細明體" w:hAnsi="新細明體"/>
                <w:noProof/>
                <w:sz w:val="20"/>
              </w:rPr>
            </w:pPr>
            <w:r w:rsidRPr="00D84A4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47DAC6D" w14:textId="77777777" w:rsidR="00C8733F" w:rsidRDefault="00C8733F" w:rsidP="00C8733F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044C8F45" w14:textId="77777777" w:rsidR="00C8733F" w:rsidRDefault="00C8733F" w:rsidP="00C8733F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8632D9" w:rsidRPr="00BB0D5D" w14:paraId="0DF8F1A3" w14:textId="77777777" w:rsidTr="008632D9">
        <w:trPr>
          <w:cantSplit/>
          <w:trHeight w:hRule="exact" w:val="680"/>
        </w:trPr>
        <w:tc>
          <w:tcPr>
            <w:tcW w:w="2160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820E9FD" w14:textId="77777777" w:rsidR="008632D9" w:rsidRPr="00BB0D5D" w:rsidRDefault="008632D9" w:rsidP="00DA04D9">
            <w:pPr>
              <w:jc w:val="right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機</w:t>
            </w:r>
            <w:r w:rsidRPr="00BB0D5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關</w:t>
            </w:r>
            <w:r w:rsidRPr="00BB0D5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  <w:p w14:paraId="71BD50EB" w14:textId="77777777" w:rsidR="008632D9" w:rsidRPr="00BB0D5D" w:rsidRDefault="008632D9" w:rsidP="00DA04D9">
            <w:pPr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用  途</w:t>
            </w:r>
            <w:r w:rsidRPr="00BB0D5D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 </w:t>
            </w: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65AA0264" w14:textId="77777777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文化處主管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321C7B05" w14:textId="710DB71F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財稅局主管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62AA6DF" w14:textId="718C8F9E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508C1B" w14:textId="77777777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461BD282" w14:textId="77777777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46791E1" w14:textId="77777777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BB0D5D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454379D" w14:textId="77777777" w:rsidR="008632D9" w:rsidRPr="00BB0D5D" w:rsidRDefault="008632D9" w:rsidP="00DA04D9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DE63177" w14:textId="77777777" w:rsidR="008632D9" w:rsidRPr="00BB0D5D" w:rsidRDefault="008632D9" w:rsidP="00DA04D9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73047B3E" w14:textId="77777777" w:rsidR="008632D9" w:rsidRPr="00BB0D5D" w:rsidRDefault="008632D9" w:rsidP="00DA04D9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</w:p>
        </w:tc>
      </w:tr>
      <w:tr w:rsidR="008632D9" w:rsidRPr="005140C1" w14:paraId="70D866E1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225AB449" w14:textId="77777777" w:rsidR="008632D9" w:rsidRPr="005140C1" w:rsidRDefault="008632D9" w:rsidP="00DA04D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140C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86003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320,314,741</w:t>
            </w:r>
          </w:p>
        </w:tc>
        <w:tc>
          <w:tcPr>
            <w:tcW w:w="2092" w:type="dxa"/>
            <w:vAlign w:val="center"/>
          </w:tcPr>
          <w:p w14:paraId="16C1B4AC" w14:textId="363720C4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388,290,596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C379E6" w14:textId="06E607C4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1,351,834,617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285BAD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45,397,899,675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551BDB6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10,527,265,259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E7BBFE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55,925,164,934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23E70D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063A727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A105D4E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8632D9" w:rsidRPr="005140C1" w14:paraId="267E76C6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8EFB502" w14:textId="77777777" w:rsidR="008632D9" w:rsidRPr="005140C1" w:rsidRDefault="008632D9" w:rsidP="00DA04D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140C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E248AE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42,711,166</w:t>
            </w:r>
          </w:p>
        </w:tc>
        <w:tc>
          <w:tcPr>
            <w:tcW w:w="2092" w:type="dxa"/>
            <w:vAlign w:val="center"/>
          </w:tcPr>
          <w:p w14:paraId="5D8010FB" w14:textId="7BF0C675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384,167,982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0AFD60" w14:textId="2E3E1541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1,308,662,701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CA70E44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39,459,488,263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DAF7A1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1,409,189,597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5ACCC9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40,868,677,860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C6EE0B5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4AF679B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82675B4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8632D9" w:rsidRPr="000751B1" w14:paraId="27C30345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C9F517C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6199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94"/>
              </w:rPr>
              <w:t>人事</w:t>
            </w:r>
            <w:r w:rsidRPr="0006199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4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80663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10,984,939</w:t>
            </w:r>
          </w:p>
        </w:tc>
        <w:tc>
          <w:tcPr>
            <w:tcW w:w="2092" w:type="dxa"/>
            <w:vAlign w:val="center"/>
          </w:tcPr>
          <w:p w14:paraId="628E5EA3" w14:textId="5EFA6CBD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248,939,646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DEA4F8" w14:textId="1CA06472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814,282,856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16BBF7E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7,582,448,417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9E3949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9,638,939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A0890AB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7,592,087,356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A2C05E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FBAC497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B14CB2B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0751B1" w14:paraId="171D1FC0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7F612EF3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6199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87"/>
              </w:rPr>
              <w:t>業務</w:t>
            </w:r>
            <w:r w:rsidRPr="0006199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87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CC8C83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31,274,176</w:t>
            </w:r>
          </w:p>
        </w:tc>
        <w:tc>
          <w:tcPr>
            <w:tcW w:w="2092" w:type="dxa"/>
            <w:vAlign w:val="center"/>
          </w:tcPr>
          <w:p w14:paraId="248D077E" w14:textId="482A80C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105,236,776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376F7B" w14:textId="5FACD16C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25,102,452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BC9F1F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3,338,059,349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312F25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838,498,524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EA71D6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4,176,557,873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1DFEF4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0CA92D0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66EE391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0751B1" w14:paraId="755E310A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357C152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61991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6888"/>
              </w:rPr>
              <w:t>獎補助</w:t>
            </w:r>
            <w:r w:rsidRPr="00061991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688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7A848F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452,051</w:t>
            </w:r>
          </w:p>
        </w:tc>
        <w:tc>
          <w:tcPr>
            <w:tcW w:w="2092" w:type="dxa"/>
            <w:vAlign w:val="center"/>
          </w:tcPr>
          <w:p w14:paraId="34EB4B5D" w14:textId="219B1E46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25,000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048686" w14:textId="6A3C4E0F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469,277,393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EA98524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28,509,013,937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659456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561,052,134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F8946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29,070,066,071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A6272F0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DE01F27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A17FD53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0751B1" w14:paraId="516D412E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98C4F4F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6199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89"/>
              </w:rPr>
              <w:t>債務</w:t>
            </w:r>
            <w:r w:rsidRPr="0006199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89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274854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4FDFD5E" w14:textId="56E51DF3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29,966,560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2A4278" w14:textId="53C81B8A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44E695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29,966,560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4EDF0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CF2E52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29,966,560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30AF4B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2C1B03B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B92950F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5140C1" w14:paraId="6A1C1763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676A6EA8" w14:textId="77777777" w:rsidR="008632D9" w:rsidRPr="005140C1" w:rsidRDefault="008632D9" w:rsidP="00DA04D9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5140C1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54401B2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277,603,575</w:t>
            </w:r>
          </w:p>
        </w:tc>
        <w:tc>
          <w:tcPr>
            <w:tcW w:w="2092" w:type="dxa"/>
            <w:vAlign w:val="center"/>
          </w:tcPr>
          <w:p w14:paraId="454E37B8" w14:textId="2EBAC7CC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4,122,614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02110F" w14:textId="18654C6B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43,171,916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3554EFA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5,938,411,412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AC3C78D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9,118,075,662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CB5A4B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b/>
                <w:noProof/>
                <w:sz w:val="20"/>
              </w:rPr>
              <w:t>15,056,487,074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53C291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75C0DEA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18EB0A9" w14:textId="77777777" w:rsidR="008632D9" w:rsidRPr="005140C1" w:rsidRDefault="008632D9" w:rsidP="00DA04D9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8632D9" w:rsidRPr="000751B1" w14:paraId="1A187A47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2BA228E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6199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90"/>
              </w:rPr>
              <w:t>人事</w:t>
            </w:r>
            <w:r w:rsidRPr="0006199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0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6C43DF5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2D551A0E" w14:textId="4E8FB2C0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189B1E6" w14:textId="5E33B333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7AB2D9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2C170E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7D6754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F1C2ED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4CCFEDE4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FE61DF7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0751B1" w14:paraId="0D3C1651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3817BEB3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61991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szCs w:val="20"/>
                <w:fitText w:val="1800" w:id="-699696891"/>
              </w:rPr>
              <w:t>業務</w:t>
            </w:r>
            <w:r w:rsidRPr="0006199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1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85B1C8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vAlign w:val="center"/>
          </w:tcPr>
          <w:p w14:paraId="77154638" w14:textId="79C96130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020BF1" w14:textId="2D078CE1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B90F591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298D6D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234898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0A4B953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A667148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7149F9D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0751B1" w14:paraId="29FC3481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5530D174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61991">
              <w:rPr>
                <w:rFonts w:ascii="標楷體" w:eastAsia="標楷體" w:hAnsi="標楷體" w:hint="eastAsia"/>
                <w:noProof/>
                <w:spacing w:val="100"/>
                <w:kern w:val="0"/>
                <w:sz w:val="20"/>
                <w:szCs w:val="20"/>
                <w:fitText w:val="1800" w:id="-699696892"/>
              </w:rPr>
              <w:t>設備及投</w:t>
            </w:r>
            <w:r w:rsidRPr="00061991">
              <w:rPr>
                <w:rFonts w:ascii="標楷體" w:eastAsia="標楷體" w:hAnsi="標楷體" w:hint="eastAsia"/>
                <w:noProof/>
                <w:kern w:val="0"/>
                <w:sz w:val="20"/>
                <w:szCs w:val="20"/>
                <w:fitText w:val="1800" w:id="-699696892"/>
              </w:rPr>
              <w:t>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10C3A46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275,650,317</w:t>
            </w:r>
          </w:p>
        </w:tc>
        <w:tc>
          <w:tcPr>
            <w:tcW w:w="2092" w:type="dxa"/>
            <w:vAlign w:val="center"/>
          </w:tcPr>
          <w:p w14:paraId="0AF36FB3" w14:textId="3DA26ECA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4,122,614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2472C8" w14:textId="420B4FE9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39,467,916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A545D50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3,002,112,114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18CAD29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7,401,177,504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DBFBB3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10,403,289,618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53DAF7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20426DF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04541D7F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8632D9" w:rsidRPr="000751B1" w14:paraId="1339CCBD" w14:textId="77777777" w:rsidTr="008632D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shd w:val="clear" w:color="auto" w:fill="auto"/>
            <w:vAlign w:val="center"/>
          </w:tcPr>
          <w:p w14:paraId="4B770883" w14:textId="77777777" w:rsidR="008632D9" w:rsidRPr="000751B1" w:rsidRDefault="008632D9" w:rsidP="00DA04D9">
            <w:pPr>
              <w:spacing w:beforeLines="60" w:before="216" w:afterLines="60" w:after="216"/>
              <w:ind w:right="57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84A43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61991">
              <w:rPr>
                <w:rFonts w:ascii="標楷體" w:eastAsia="標楷體" w:hAnsi="標楷體" w:hint="eastAsia"/>
                <w:noProof/>
                <w:spacing w:val="166"/>
                <w:kern w:val="0"/>
                <w:sz w:val="20"/>
                <w:szCs w:val="20"/>
                <w:fitText w:val="1800" w:id="-699693568"/>
              </w:rPr>
              <w:t>獎補助</w:t>
            </w:r>
            <w:r w:rsidRPr="00061991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szCs w:val="20"/>
                <w:fitText w:val="1800" w:id="-699693568"/>
              </w:rPr>
              <w:t>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04DF12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1,953,258</w:t>
            </w:r>
          </w:p>
        </w:tc>
        <w:tc>
          <w:tcPr>
            <w:tcW w:w="2092" w:type="dxa"/>
            <w:vAlign w:val="center"/>
          </w:tcPr>
          <w:p w14:paraId="79835AE3" w14:textId="1B811B12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FEE9D89" w14:textId="3728F8CE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3,704,000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01E9578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2,936,299,298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58EA72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1,716,898,158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26E6B1" w14:textId="77777777" w:rsidR="008632D9" w:rsidRPr="00061991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061991">
              <w:rPr>
                <w:rFonts w:ascii="新細明體" w:eastAsia="新細明體" w:hAnsi="新細明體"/>
                <w:noProof/>
                <w:sz w:val="20"/>
              </w:rPr>
              <w:t>4,653,197,456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56CCE86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3A3BA353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CF58D48" w14:textId="77777777" w:rsidR="008632D9" w:rsidRPr="001B5022" w:rsidRDefault="008632D9" w:rsidP="00DA04D9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09FC91D2" w14:textId="77777777" w:rsidR="00C57ABD" w:rsidRPr="00C8733F" w:rsidRDefault="00C57ABD" w:rsidP="00E302A0"/>
    <w:sectPr w:rsidR="00C57ABD" w:rsidRPr="00C8733F" w:rsidSect="00BB0D5D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567" w:right="1134" w:bottom="851" w:left="1134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1EAA" w14:textId="77777777" w:rsidR="00C8733F" w:rsidRDefault="00C8733F" w:rsidP="009E17D4">
      <w:r>
        <w:separator/>
      </w:r>
    </w:p>
  </w:endnote>
  <w:endnote w:type="continuationSeparator" w:id="0">
    <w:p w14:paraId="720C49D5" w14:textId="77777777" w:rsidR="00C8733F" w:rsidRDefault="00C8733F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37AA" w14:textId="1A78E3EA" w:rsidR="00BB0D5D" w:rsidRDefault="00BB0D5D" w:rsidP="00BB0D5D">
    <w:pPr>
      <w:tabs>
        <w:tab w:val="center" w:pos="4153"/>
        <w:tab w:val="right" w:pos="8306"/>
      </w:tabs>
      <w:snapToGrid w:val="0"/>
      <w:jc w:val="center"/>
    </w:pPr>
    <w:r w:rsidRPr="00BB0D5D">
      <w:rPr>
        <w:rFonts w:ascii="標楷體" w:eastAsia="標楷體" w:hAnsi="標楷體" w:hint="eastAsia"/>
        <w:sz w:val="22"/>
      </w:rPr>
      <w:t>8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 w:hint="eastAsia"/>
        <w:sz w:val="22"/>
      </w:rPr>
      <w:t>1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/>
        <w:sz w:val="22"/>
      </w:rPr>
      <w:fldChar w:fldCharType="begin"/>
    </w:r>
    <w:r w:rsidRPr="00BB0D5D">
      <w:rPr>
        <w:rFonts w:ascii="標楷體" w:eastAsia="標楷體" w:hAnsi="標楷體"/>
        <w:sz w:val="22"/>
      </w:rPr>
      <w:instrText>PAGE   \* MERGEFORMAT</w:instrText>
    </w:r>
    <w:r w:rsidRPr="00BB0D5D">
      <w:rPr>
        <w:rFonts w:ascii="標楷體" w:eastAsia="標楷體" w:hAnsi="標楷體"/>
        <w:sz w:val="22"/>
      </w:rPr>
      <w:fldChar w:fldCharType="separate"/>
    </w:r>
    <w:r w:rsidRPr="00BB0D5D">
      <w:rPr>
        <w:rFonts w:ascii="標楷體" w:eastAsia="標楷體" w:hAnsi="標楷體"/>
        <w:sz w:val="22"/>
      </w:rPr>
      <w:t>1</w:t>
    </w:r>
    <w:r w:rsidRPr="00BB0D5D">
      <w:rPr>
        <w:rFonts w:ascii="標楷體" w:eastAsia="標楷體" w:hAnsi="標楷體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96BB" w14:textId="2E6B1961" w:rsidR="00481F7F" w:rsidRDefault="00BB0D5D" w:rsidP="00BB0D5D">
    <w:pPr>
      <w:tabs>
        <w:tab w:val="center" w:pos="4153"/>
        <w:tab w:val="right" w:pos="8306"/>
      </w:tabs>
      <w:snapToGrid w:val="0"/>
      <w:jc w:val="center"/>
    </w:pPr>
    <w:r>
      <w:rPr>
        <w:rFonts w:ascii="標楷體" w:eastAsia="標楷體" w:hAnsi="標楷體" w:hint="eastAsia"/>
        <w:sz w:val="22"/>
      </w:rPr>
      <w:t>8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 w:hint="eastAsia"/>
        <w:sz w:val="22"/>
      </w:rPr>
      <w:t>1</w:t>
    </w:r>
    <w:r w:rsidRPr="00BB0D5D">
      <w:rPr>
        <w:rFonts w:ascii="標楷體" w:eastAsia="標楷體" w:hAnsi="標楷體"/>
        <w:sz w:val="22"/>
      </w:rPr>
      <w:t>-</w:t>
    </w:r>
    <w:r w:rsidRPr="00BB0D5D">
      <w:rPr>
        <w:rFonts w:ascii="標楷體" w:eastAsia="標楷體" w:hAnsi="標楷體"/>
        <w:sz w:val="22"/>
      </w:rPr>
      <w:fldChar w:fldCharType="begin"/>
    </w:r>
    <w:r w:rsidRPr="00BB0D5D">
      <w:rPr>
        <w:rFonts w:ascii="標楷體" w:eastAsia="標楷體" w:hAnsi="標楷體"/>
        <w:sz w:val="22"/>
      </w:rPr>
      <w:instrText>PAGE   \* MERGEFORMAT</w:instrText>
    </w:r>
    <w:r w:rsidRPr="00BB0D5D">
      <w:rPr>
        <w:rFonts w:ascii="標楷體" w:eastAsia="標楷體" w:hAnsi="標楷體"/>
        <w:sz w:val="22"/>
      </w:rPr>
      <w:fldChar w:fldCharType="separate"/>
    </w:r>
    <w:r w:rsidRPr="00BB0D5D">
      <w:rPr>
        <w:rFonts w:ascii="標楷體" w:eastAsia="標楷體" w:hAnsi="標楷體"/>
        <w:sz w:val="22"/>
      </w:rPr>
      <w:t>1</w:t>
    </w:r>
    <w:r w:rsidRPr="00BB0D5D">
      <w:rPr>
        <w:rFonts w:ascii="標楷體" w:eastAsia="標楷體" w:hAnsi="標楷體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5C4D0" w14:textId="77777777" w:rsidR="00C8733F" w:rsidRDefault="00C8733F" w:rsidP="009E17D4">
      <w:r>
        <w:separator/>
      </w:r>
    </w:p>
  </w:footnote>
  <w:footnote w:type="continuationSeparator" w:id="0">
    <w:p w14:paraId="3FECEBA2" w14:textId="77777777" w:rsidR="00C8733F" w:rsidRDefault="00C8733F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6C6DB" w14:textId="7EBB40E9" w:rsidR="00A032FC" w:rsidRPr="00E122CC" w:rsidRDefault="00E302A0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 w:rsidRPr="00237039">
      <w:rPr>
        <w:rFonts w:hAnsi="標楷體" w:hint="eastAsia"/>
        <w:b/>
        <w:spacing w:val="60"/>
        <w:w w:val="100"/>
        <w:sz w:val="32"/>
        <w:szCs w:val="32"/>
        <w:u w:val="single"/>
      </w:rPr>
      <w:t>捌</w:t>
    </w:r>
    <w:r w:rsidR="00C57ABD" w:rsidRPr="00237039">
      <w:rPr>
        <w:rFonts w:hAnsi="標楷體"/>
        <w:b/>
        <w:spacing w:val="60"/>
        <w:w w:val="10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="00A04231" w:rsidRPr="00A04231">
      <w:rPr>
        <w:rFonts w:hAnsi="標楷體"/>
        <w:b/>
        <w:spacing w:val="60"/>
        <w:w w:val="100"/>
        <w:sz w:val="32"/>
        <w:szCs w:val="32"/>
        <w:u w:val="single"/>
      </w:rPr>
      <w:t>113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="00A04231" w:rsidRPr="00A04231">
      <w:rPr>
        <w:rFonts w:hAnsi="標楷體"/>
        <w:b/>
        <w:spacing w:val="60"/>
        <w:sz w:val="32"/>
        <w:szCs w:val="32"/>
        <w:u w:val="single"/>
      </w:rPr>
      <w:t>屏東縣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FE3577">
      <w:rPr>
        <w:rFonts w:hAnsi="標楷體" w:hint="eastAsia"/>
        <w:bCs/>
        <w:sz w:val="24"/>
        <w:szCs w:val="24"/>
      </w:rPr>
      <w:t>(續</w:t>
    </w:r>
    <w:r w:rsidR="00A032FC" w:rsidRPr="00FE3577">
      <w:rPr>
        <w:rFonts w:hAnsi="標楷體"/>
        <w:bCs/>
        <w:sz w:val="24"/>
        <w:szCs w:val="24"/>
      </w:rPr>
      <w:t>)</w:t>
    </w:r>
  </w:p>
  <w:p w14:paraId="11077B0E" w14:textId="77777777" w:rsidR="00A032FC" w:rsidRPr="00A032FC" w:rsidRDefault="00A032FC" w:rsidP="00A032FC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E4A7" w14:textId="4D986457" w:rsidR="00A032FC" w:rsidRPr="007C6F04" w:rsidRDefault="00296570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481F7F">
      <w:rPr>
        <w:rFonts w:ascii="標楷體" w:eastAsia="標楷體" w:hAnsi="標楷體" w:hint="eastAsia"/>
        <w:b/>
        <w:spacing w:val="60"/>
        <w:sz w:val="32"/>
        <w:szCs w:val="32"/>
        <w:u w:val="single"/>
      </w:rPr>
      <w:t>捌</w:t>
    </w:r>
    <w:r w:rsidR="00C57ABD" w:rsidRPr="00481F7F">
      <w:rPr>
        <w:rFonts w:ascii="標楷體" w:eastAsia="標楷體" w:hAnsi="標楷體"/>
        <w:b/>
        <w:spacing w:val="6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04231" w:rsidRPr="00A04231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A04231" w:rsidRPr="00A04231">
      <w:rPr>
        <w:rFonts w:ascii="標楷體" w:eastAsia="標楷體" w:hAnsi="標楷體"/>
        <w:b/>
        <w:spacing w:val="60"/>
        <w:sz w:val="32"/>
        <w:szCs w:val="32"/>
        <w:u w:val="single"/>
      </w:rPr>
      <w:t>屏東縣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3F"/>
    <w:rsid w:val="00030A60"/>
    <w:rsid w:val="00061991"/>
    <w:rsid w:val="000751B1"/>
    <w:rsid w:val="000829BA"/>
    <w:rsid w:val="000E041A"/>
    <w:rsid w:val="00136B6B"/>
    <w:rsid w:val="001B5022"/>
    <w:rsid w:val="001D72A9"/>
    <w:rsid w:val="00237039"/>
    <w:rsid w:val="002819C6"/>
    <w:rsid w:val="002865ED"/>
    <w:rsid w:val="00296570"/>
    <w:rsid w:val="002A4C72"/>
    <w:rsid w:val="002C30F6"/>
    <w:rsid w:val="00335A84"/>
    <w:rsid w:val="003A09D3"/>
    <w:rsid w:val="004120E8"/>
    <w:rsid w:val="004412ED"/>
    <w:rsid w:val="004733C9"/>
    <w:rsid w:val="00481F7F"/>
    <w:rsid w:val="00497621"/>
    <w:rsid w:val="00525DF8"/>
    <w:rsid w:val="00540446"/>
    <w:rsid w:val="0060537D"/>
    <w:rsid w:val="0075264D"/>
    <w:rsid w:val="00785AE1"/>
    <w:rsid w:val="007B08FF"/>
    <w:rsid w:val="007C65B0"/>
    <w:rsid w:val="007C6F04"/>
    <w:rsid w:val="00825F1A"/>
    <w:rsid w:val="00844078"/>
    <w:rsid w:val="008632D9"/>
    <w:rsid w:val="008B5364"/>
    <w:rsid w:val="008D44BF"/>
    <w:rsid w:val="008D5355"/>
    <w:rsid w:val="008F26EA"/>
    <w:rsid w:val="0096490C"/>
    <w:rsid w:val="00975887"/>
    <w:rsid w:val="00994A57"/>
    <w:rsid w:val="009A0C4B"/>
    <w:rsid w:val="009A2FFB"/>
    <w:rsid w:val="009D105B"/>
    <w:rsid w:val="009E17D4"/>
    <w:rsid w:val="00A032FC"/>
    <w:rsid w:val="00A04231"/>
    <w:rsid w:val="00A31160"/>
    <w:rsid w:val="00A35EAF"/>
    <w:rsid w:val="00A531DC"/>
    <w:rsid w:val="00A865D5"/>
    <w:rsid w:val="00AA186A"/>
    <w:rsid w:val="00B12FAD"/>
    <w:rsid w:val="00B26CE0"/>
    <w:rsid w:val="00B568EC"/>
    <w:rsid w:val="00BB0D5D"/>
    <w:rsid w:val="00BC18E5"/>
    <w:rsid w:val="00C34B64"/>
    <w:rsid w:val="00C57ABD"/>
    <w:rsid w:val="00C73DB7"/>
    <w:rsid w:val="00C8733F"/>
    <w:rsid w:val="00D479AB"/>
    <w:rsid w:val="00DA04D9"/>
    <w:rsid w:val="00DD2192"/>
    <w:rsid w:val="00DD78AC"/>
    <w:rsid w:val="00DF5FFF"/>
    <w:rsid w:val="00DF7701"/>
    <w:rsid w:val="00E122CC"/>
    <w:rsid w:val="00E302A0"/>
    <w:rsid w:val="00E95279"/>
    <w:rsid w:val="00F50FF9"/>
    <w:rsid w:val="00FB07A9"/>
    <w:rsid w:val="00FE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F21555"/>
  <w15:chartTrackingRefBased/>
  <w15:docId w15:val="{57CDCB49-BD26-4EBB-9658-BAA9F5D6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62TcxY7sbKV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49795-D490-458A-9A40-A962508AB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S62TcxY7sbKV各主管機關歲出用途別科目決算審定數綜計表.dot</Template>
  <TotalTime>20</TotalTime>
  <Pages>2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劉新榕</dc:creator>
  <cp:keywords/>
  <cp:lastModifiedBy>張靖芬</cp:lastModifiedBy>
  <cp:revision>21</cp:revision>
  <cp:lastPrinted>2025-06-09T08:12:00Z</cp:lastPrinted>
  <dcterms:created xsi:type="dcterms:W3CDTF">2025-06-06T03:35:00Z</dcterms:created>
  <dcterms:modified xsi:type="dcterms:W3CDTF">2025-07-04T08:01:00Z</dcterms:modified>
</cp:coreProperties>
</file>