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21868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90"/>
        <w:gridCol w:w="2418"/>
        <w:gridCol w:w="211"/>
        <w:gridCol w:w="2497"/>
        <w:gridCol w:w="2709"/>
        <w:gridCol w:w="2708"/>
        <w:gridCol w:w="2709"/>
        <w:gridCol w:w="2708"/>
        <w:gridCol w:w="2709"/>
        <w:gridCol w:w="2709"/>
      </w:tblGrid>
      <w:tr w:rsidR="00750CF7" w14:paraId="78DC3111" w14:textId="77777777" w:rsidTr="00320989">
        <w:tc>
          <w:tcPr>
            <w:tcW w:w="490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1F73088F" w14:textId="77777777" w:rsidR="00750CF7" w:rsidRPr="001D79E3" w:rsidRDefault="00750CF7" w:rsidP="00320989">
            <w:pPr>
              <w:rPr>
                <w:rFonts w:ascii="標楷體" w:eastAsia="標楷體"/>
                <w:sz w:val="20"/>
              </w:rPr>
            </w:pPr>
            <w:r w:rsidRPr="001D79E3">
              <w:rPr>
                <w:rFonts w:ascii="標楷體" w:eastAsia="標楷體"/>
                <w:noProof/>
                <w:spacing w:val="-10"/>
                <w:sz w:val="20"/>
              </w:rPr>
              <w:t>經常</w:t>
            </w:r>
          </w:p>
        </w:tc>
        <w:tc>
          <w:tcPr>
            <w:tcW w:w="2629" w:type="dxa"/>
            <w:gridSpan w:val="2"/>
            <w:vMerge w:val="restart"/>
            <w:tcBorders>
              <w:top w:val="nil"/>
              <w:left w:val="nil"/>
              <w:right w:val="nil"/>
              <w:tl2br w:val="nil"/>
            </w:tcBorders>
            <w:vAlign w:val="center"/>
          </w:tcPr>
          <w:p w14:paraId="1B1C1557" w14:textId="77777777" w:rsidR="00750CF7" w:rsidRPr="001D79E3" w:rsidRDefault="00750CF7" w:rsidP="00320989">
            <w:pPr>
              <w:rPr>
                <w:rFonts w:ascii="標楷體" w:eastAsia="標楷體"/>
                <w:sz w:val="20"/>
              </w:rPr>
            </w:pPr>
            <w:r w:rsidRPr="001D79E3">
              <w:rPr>
                <w:rFonts w:ascii="標楷體" w:eastAsia="標楷體" w:hint="eastAsia"/>
                <w:noProof/>
                <w:spacing w:val="-10"/>
                <w:sz w:val="20"/>
              </w:rPr>
              <w:t>門併計</w:t>
            </w:r>
          </w:p>
        </w:tc>
        <w:tc>
          <w:tcPr>
            <w:tcW w:w="18749" w:type="dxa"/>
            <w:gridSpan w:val="7"/>
            <w:vMerge w:val="restart"/>
            <w:tcBorders>
              <w:top w:val="nil"/>
              <w:left w:val="nil"/>
            </w:tcBorders>
            <w:vAlign w:val="bottom"/>
          </w:tcPr>
          <w:p w14:paraId="1F6B77B6" w14:textId="77777777" w:rsidR="00750CF7" w:rsidRPr="005C62A3" w:rsidRDefault="00750CF7" w:rsidP="00320989">
            <w:pPr>
              <w:jc w:val="right"/>
            </w:pPr>
            <w:r>
              <w:rPr>
                <w:rFonts w:ascii="標楷體" w:eastAsia="標楷體" w:hAnsi="標楷體" w:hint="eastAsia"/>
                <w:sz w:val="20"/>
              </w:rPr>
              <w:t>單位：新臺幣元</w:t>
            </w:r>
          </w:p>
        </w:tc>
      </w:tr>
      <w:tr w:rsidR="00750CF7" w14:paraId="3B034657" w14:textId="77777777" w:rsidTr="00320989">
        <w:tc>
          <w:tcPr>
            <w:tcW w:w="490" w:type="dxa"/>
            <w:tcBorders>
              <w:top w:val="nil"/>
              <w:right w:val="nil"/>
            </w:tcBorders>
            <w:shd w:val="clear" w:color="auto" w:fill="auto"/>
            <w:vAlign w:val="center"/>
          </w:tcPr>
          <w:p w14:paraId="325362F8" w14:textId="77777777" w:rsidR="00750CF7" w:rsidRPr="001D79E3" w:rsidRDefault="00750CF7" w:rsidP="00320989">
            <w:pPr>
              <w:rPr>
                <w:rFonts w:ascii="標楷體" w:eastAsia="標楷體"/>
                <w:sz w:val="20"/>
              </w:rPr>
            </w:pPr>
            <w:r w:rsidRPr="001D79E3">
              <w:rPr>
                <w:rFonts w:ascii="標楷體" w:eastAsia="標楷體"/>
                <w:noProof/>
                <w:spacing w:val="-10"/>
                <w:sz w:val="20"/>
              </w:rPr>
              <w:t>資本</w:t>
            </w:r>
          </w:p>
        </w:tc>
        <w:tc>
          <w:tcPr>
            <w:tcW w:w="2629" w:type="dxa"/>
            <w:gridSpan w:val="2"/>
            <w:vMerge/>
            <w:tcBorders>
              <w:left w:val="nil"/>
              <w:bottom w:val="single" w:sz="4" w:space="0" w:color="auto"/>
              <w:right w:val="nil"/>
              <w:tl2br w:val="nil"/>
            </w:tcBorders>
            <w:vAlign w:val="center"/>
          </w:tcPr>
          <w:p w14:paraId="44089F6E" w14:textId="77777777" w:rsidR="00750CF7" w:rsidRPr="001D79E3" w:rsidRDefault="00750CF7" w:rsidP="00320989">
            <w:pPr>
              <w:jc w:val="right"/>
              <w:rPr>
                <w:rFonts w:ascii="標楷體" w:eastAsia="標楷體"/>
                <w:sz w:val="20"/>
              </w:rPr>
            </w:pPr>
          </w:p>
        </w:tc>
        <w:tc>
          <w:tcPr>
            <w:tcW w:w="18749" w:type="dxa"/>
            <w:gridSpan w:val="7"/>
            <w:vMerge/>
            <w:tcBorders>
              <w:left w:val="nil"/>
            </w:tcBorders>
            <w:vAlign w:val="center"/>
          </w:tcPr>
          <w:p w14:paraId="19D928EA" w14:textId="77777777" w:rsidR="00750CF7" w:rsidRPr="00CC0D84" w:rsidRDefault="00750CF7" w:rsidP="00320989">
            <w:pPr>
              <w:ind w:leftChars="12" w:left="29" w:rightChars="10" w:right="24"/>
              <w:jc w:val="distribute"/>
              <w:rPr>
                <w:rFonts w:ascii="標楷體" w:eastAsia="標楷體" w:hAnsi="標楷體"/>
                <w:sz w:val="20"/>
              </w:rPr>
            </w:pPr>
          </w:p>
        </w:tc>
      </w:tr>
      <w:tr w:rsidR="00750CF7" w14:paraId="31C4DB32" w14:textId="77777777" w:rsidTr="00320989">
        <w:tc>
          <w:tcPr>
            <w:tcW w:w="2908" w:type="dxa"/>
            <w:gridSpan w:val="2"/>
            <w:tcBorders>
              <w:tl2br w:val="single" w:sz="4" w:space="0" w:color="auto"/>
            </w:tcBorders>
            <w:vAlign w:val="center"/>
          </w:tcPr>
          <w:p w14:paraId="07AE4D54" w14:textId="77777777" w:rsidR="00750CF7" w:rsidRDefault="00750CF7" w:rsidP="00320989">
            <w:pPr>
              <w:jc w:val="right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 w:hint="eastAsia"/>
                <w:color w:val="000000"/>
                <w:sz w:val="20"/>
              </w:rPr>
              <w:t>機  關  別</w:t>
            </w:r>
          </w:p>
          <w:p w14:paraId="44D93B33" w14:textId="77777777" w:rsidR="00750CF7" w:rsidRDefault="00750CF7" w:rsidP="00320989">
            <w:pPr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 w:hint="eastAsia"/>
                <w:sz w:val="20"/>
              </w:rPr>
              <w:t xml:space="preserve">政  事 </w:t>
            </w:r>
            <w:r>
              <w:rPr>
                <w:rFonts w:ascii="標楷體" w:eastAsia="標楷體"/>
                <w:sz w:val="20"/>
              </w:rPr>
              <w:t xml:space="preserve"> </w:t>
            </w:r>
            <w:r>
              <w:rPr>
                <w:rFonts w:ascii="標楷體" w:eastAsia="標楷體" w:hint="eastAsia"/>
                <w:sz w:val="20"/>
              </w:rPr>
              <w:t>別</w:t>
            </w:r>
          </w:p>
        </w:tc>
        <w:tc>
          <w:tcPr>
            <w:tcW w:w="2708" w:type="dxa"/>
            <w:gridSpan w:val="2"/>
            <w:vAlign w:val="center"/>
          </w:tcPr>
          <w:p w14:paraId="5CC0E965" w14:textId="77777777" w:rsidR="00750CF7" w:rsidRDefault="00750CF7" w:rsidP="00320989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sz w:val="20"/>
              </w:rPr>
              <w:t>縣議會主管</w:t>
            </w:r>
          </w:p>
        </w:tc>
        <w:tc>
          <w:tcPr>
            <w:tcW w:w="2709" w:type="dxa"/>
            <w:vAlign w:val="center"/>
          </w:tcPr>
          <w:p w14:paraId="6FC6A7AC" w14:textId="77777777" w:rsidR="00750CF7" w:rsidRDefault="00750CF7" w:rsidP="00320989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sz w:val="20"/>
              </w:rPr>
              <w:t>縣政府主管</w:t>
            </w:r>
          </w:p>
        </w:tc>
        <w:tc>
          <w:tcPr>
            <w:tcW w:w="2708" w:type="dxa"/>
            <w:vAlign w:val="center"/>
          </w:tcPr>
          <w:p w14:paraId="331B6579" w14:textId="77777777" w:rsidR="00750CF7" w:rsidRDefault="00750CF7" w:rsidP="00320989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sz w:val="20"/>
              </w:rPr>
              <w:t>民政處主管</w:t>
            </w:r>
          </w:p>
        </w:tc>
        <w:tc>
          <w:tcPr>
            <w:tcW w:w="2709" w:type="dxa"/>
            <w:vAlign w:val="center"/>
          </w:tcPr>
          <w:p w14:paraId="3D10B3B1" w14:textId="788B3604" w:rsidR="00750CF7" w:rsidRDefault="004737BE" w:rsidP="00320989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 w:hint="eastAsia"/>
                <w:sz w:val="20"/>
              </w:rPr>
              <w:t>地政</w:t>
            </w:r>
            <w:r w:rsidR="00750CF7">
              <w:rPr>
                <w:rFonts w:ascii="標楷體" w:eastAsia="標楷體"/>
                <w:sz w:val="20"/>
              </w:rPr>
              <w:t>處主管</w:t>
            </w:r>
          </w:p>
        </w:tc>
        <w:tc>
          <w:tcPr>
            <w:tcW w:w="2708" w:type="dxa"/>
            <w:vAlign w:val="center"/>
          </w:tcPr>
          <w:p w14:paraId="44CA53E2" w14:textId="71AE95B0" w:rsidR="00750CF7" w:rsidRDefault="004737BE" w:rsidP="00320989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 w:hint="eastAsia"/>
                <w:sz w:val="20"/>
              </w:rPr>
              <w:t>消防局</w:t>
            </w:r>
            <w:r w:rsidR="00750CF7">
              <w:rPr>
                <w:rFonts w:ascii="標楷體" w:eastAsia="標楷體"/>
                <w:sz w:val="20"/>
              </w:rPr>
              <w:t>主管</w:t>
            </w:r>
          </w:p>
        </w:tc>
        <w:tc>
          <w:tcPr>
            <w:tcW w:w="2709" w:type="dxa"/>
            <w:vAlign w:val="center"/>
          </w:tcPr>
          <w:p w14:paraId="2100E2FD" w14:textId="1EC74375" w:rsidR="00750CF7" w:rsidRDefault="004737BE" w:rsidP="00320989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 w:hint="eastAsia"/>
                <w:sz w:val="20"/>
              </w:rPr>
              <w:t>農業處</w:t>
            </w:r>
            <w:r w:rsidR="00750CF7">
              <w:rPr>
                <w:rFonts w:ascii="標楷體" w:eastAsia="標楷體"/>
                <w:sz w:val="20"/>
              </w:rPr>
              <w:t>主管</w:t>
            </w:r>
          </w:p>
        </w:tc>
        <w:tc>
          <w:tcPr>
            <w:tcW w:w="2709" w:type="dxa"/>
            <w:vAlign w:val="center"/>
          </w:tcPr>
          <w:p w14:paraId="3A10CE3D" w14:textId="77777777" w:rsidR="00750CF7" w:rsidRDefault="00750CF7" w:rsidP="00320989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sz w:val="20"/>
              </w:rPr>
              <w:t>衛生局主管</w:t>
            </w:r>
          </w:p>
        </w:tc>
      </w:tr>
      <w:tr w:rsidR="00750CF7" w:rsidRPr="00E218BD" w14:paraId="6E1F26B8" w14:textId="77777777" w:rsidTr="00320989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2908" w:type="dxa"/>
            <w:gridSpan w:val="2"/>
            <w:shd w:val="clear" w:color="auto" w:fill="auto"/>
            <w:vAlign w:val="center"/>
          </w:tcPr>
          <w:p w14:paraId="6819C941" w14:textId="77777777" w:rsidR="00750CF7" w:rsidRPr="00E218BD" w:rsidRDefault="00750CF7" w:rsidP="00320989">
            <w:pPr>
              <w:spacing w:line="240" w:lineRule="exact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E218BD">
              <w:rPr>
                <w:rFonts w:ascii="標楷體" w:eastAsia="標楷體" w:hAnsi="標楷體" w:hint="eastAsia"/>
                <w:b/>
                <w:noProof/>
                <w:sz w:val="20"/>
              </w:rPr>
              <w:t>合計</w:t>
            </w:r>
          </w:p>
        </w:tc>
        <w:tc>
          <w:tcPr>
            <w:tcW w:w="2708" w:type="dxa"/>
            <w:gridSpan w:val="2"/>
            <w:shd w:val="clear" w:color="auto" w:fill="auto"/>
            <w:vAlign w:val="center"/>
          </w:tcPr>
          <w:p w14:paraId="404AB661" w14:textId="77777777" w:rsidR="00750CF7" w:rsidRPr="00E218BD" w:rsidRDefault="00750CF7" w:rsidP="00320989">
            <w:pPr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E218BD">
              <w:rPr>
                <w:rFonts w:ascii="新細明體" w:hAnsi="新細明體"/>
                <w:b/>
                <w:noProof/>
                <w:sz w:val="20"/>
              </w:rPr>
              <w:t>303,395,976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0D437312" w14:textId="77777777" w:rsidR="00750CF7" w:rsidRPr="00E218BD" w:rsidRDefault="00750CF7" w:rsidP="00320989">
            <w:pPr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E218BD">
              <w:rPr>
                <w:rFonts w:ascii="新細明體" w:hAnsi="新細明體"/>
                <w:b/>
                <w:noProof/>
                <w:sz w:val="20"/>
              </w:rPr>
              <w:t>43,722,169,633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6FA2261E" w14:textId="77777777" w:rsidR="00750CF7" w:rsidRPr="00E218BD" w:rsidRDefault="00750CF7" w:rsidP="00320989">
            <w:pPr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E218BD">
              <w:rPr>
                <w:rFonts w:ascii="新細明體" w:hAnsi="新細明體"/>
                <w:b/>
                <w:noProof/>
                <w:sz w:val="20"/>
              </w:rPr>
              <w:t>331,620,971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3A9D5006" w14:textId="681E707A" w:rsidR="00750CF7" w:rsidRPr="00E218BD" w:rsidRDefault="004737BE" w:rsidP="00320989">
            <w:pPr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</w:rPr>
              <w:t>403,292,093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4013CB39" w14:textId="6998A079" w:rsidR="00750CF7" w:rsidRPr="00E218BD" w:rsidRDefault="004737BE" w:rsidP="00320989">
            <w:pPr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4737BE">
              <w:rPr>
                <w:rFonts w:ascii="新細明體" w:hAnsi="新細明體"/>
                <w:b/>
                <w:noProof/>
                <w:sz w:val="20"/>
              </w:rPr>
              <w:t>1,447,913,299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526829C4" w14:textId="5D1CEAE5" w:rsidR="00750CF7" w:rsidRPr="00E218BD" w:rsidRDefault="004737BE" w:rsidP="00320989">
            <w:pPr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4737BE">
              <w:rPr>
                <w:rFonts w:ascii="新細明體" w:hAnsi="新細明體"/>
                <w:b/>
                <w:noProof/>
                <w:sz w:val="20"/>
              </w:rPr>
              <w:t>1,587,933,682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011718CD" w14:textId="77777777" w:rsidR="00750CF7" w:rsidRPr="00E218BD" w:rsidRDefault="00750CF7" w:rsidP="00320989">
            <w:pPr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E218BD">
              <w:rPr>
                <w:rFonts w:ascii="新細明體" w:hAnsi="新細明體"/>
                <w:b/>
                <w:noProof/>
                <w:sz w:val="20"/>
              </w:rPr>
              <w:t>1,197,404,842</w:t>
            </w:r>
          </w:p>
        </w:tc>
      </w:tr>
      <w:tr w:rsidR="00580BE4" w14:paraId="2E9E6B00" w14:textId="77777777" w:rsidTr="00320989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2908" w:type="dxa"/>
            <w:gridSpan w:val="2"/>
            <w:shd w:val="clear" w:color="auto" w:fill="auto"/>
            <w:vAlign w:val="center"/>
          </w:tcPr>
          <w:p w14:paraId="3C1D4E2A" w14:textId="58FF6BA3" w:rsidR="00580BE4" w:rsidRDefault="00580BE4" w:rsidP="00580BE4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571176">
              <w:rPr>
                <w:rFonts w:ascii="標楷體" w:eastAsia="標楷體" w:hAnsi="標楷體" w:hint="eastAsia"/>
                <w:noProof/>
                <w:sz w:val="20"/>
              </w:rPr>
              <w:t>1</w:t>
            </w:r>
            <w:r>
              <w:rPr>
                <w:rFonts w:ascii="標楷體" w:eastAsia="標楷體" w:hAnsi="標楷體" w:hint="eastAsia"/>
                <w:noProof/>
                <w:sz w:val="20"/>
              </w:rPr>
              <w:t>.</w:t>
            </w:r>
            <w:r w:rsidRPr="00910851">
              <w:rPr>
                <w:rFonts w:ascii="標楷體" w:eastAsia="標楷體" w:hAnsi="標楷體" w:hint="eastAsia"/>
                <w:noProof/>
                <w:spacing w:val="300"/>
                <w:kern w:val="0"/>
                <w:sz w:val="20"/>
                <w:fitText w:val="2600" w:id="-699147518"/>
              </w:rPr>
              <w:t>行政支</w:t>
            </w:r>
            <w:r w:rsidRPr="00910851">
              <w:rPr>
                <w:rFonts w:ascii="標楷體" w:eastAsia="標楷體" w:hAnsi="標楷體" w:hint="eastAsia"/>
                <w:noProof/>
                <w:kern w:val="0"/>
                <w:sz w:val="20"/>
                <w:fitText w:val="2600" w:id="-699147518"/>
              </w:rPr>
              <w:t>出</w:t>
            </w:r>
          </w:p>
        </w:tc>
        <w:tc>
          <w:tcPr>
            <w:tcW w:w="2708" w:type="dxa"/>
            <w:gridSpan w:val="2"/>
            <w:shd w:val="clear" w:color="auto" w:fill="auto"/>
            <w:vAlign w:val="center"/>
          </w:tcPr>
          <w:p w14:paraId="4B4C873C" w14:textId="77777777" w:rsidR="00580BE4" w:rsidRDefault="00580BE4" w:rsidP="00580BE4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57117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51ECEACD" w14:textId="77777777" w:rsidR="00580BE4" w:rsidRDefault="00580BE4" w:rsidP="00580BE4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571176">
              <w:rPr>
                <w:rFonts w:ascii="新細明體" w:hAnsi="新細明體"/>
                <w:noProof/>
                <w:sz w:val="20"/>
              </w:rPr>
              <w:t>747,696,441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08F8AACB" w14:textId="77777777" w:rsidR="00580BE4" w:rsidRDefault="00580BE4" w:rsidP="00580BE4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57117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46BCEBF0" w14:textId="77777777" w:rsidR="00580BE4" w:rsidRDefault="00580BE4" w:rsidP="00580BE4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57117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58B426E2" w14:textId="77777777" w:rsidR="00580BE4" w:rsidRDefault="00580BE4" w:rsidP="00580BE4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57117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12449DFF" w14:textId="77777777" w:rsidR="00580BE4" w:rsidRDefault="00580BE4" w:rsidP="00580BE4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57117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6D6DF6B5" w14:textId="77777777" w:rsidR="00580BE4" w:rsidRDefault="00580BE4" w:rsidP="00580BE4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57117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580BE4" w14:paraId="3B13049F" w14:textId="77777777" w:rsidTr="00320989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2908" w:type="dxa"/>
            <w:gridSpan w:val="2"/>
            <w:shd w:val="clear" w:color="auto" w:fill="auto"/>
            <w:vAlign w:val="center"/>
          </w:tcPr>
          <w:p w14:paraId="0E7BB28C" w14:textId="59D11FFC" w:rsidR="00580BE4" w:rsidRDefault="00580BE4" w:rsidP="00580BE4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571176">
              <w:rPr>
                <w:rFonts w:ascii="標楷體" w:eastAsia="標楷體" w:hAnsi="標楷體" w:hint="eastAsia"/>
                <w:noProof/>
                <w:sz w:val="20"/>
              </w:rPr>
              <w:t>2.</w:t>
            </w:r>
            <w:r w:rsidRPr="008D42B3">
              <w:rPr>
                <w:rFonts w:ascii="標楷體" w:eastAsia="標楷體" w:hAnsi="標楷體" w:hint="eastAsia"/>
                <w:noProof/>
                <w:spacing w:val="300"/>
                <w:kern w:val="0"/>
                <w:sz w:val="20"/>
                <w:fitText w:val="2600" w:id="-699147518"/>
              </w:rPr>
              <w:t>立法支</w:t>
            </w:r>
            <w:r w:rsidRPr="008D42B3">
              <w:rPr>
                <w:rFonts w:ascii="標楷體" w:eastAsia="標楷體" w:hAnsi="標楷體" w:hint="eastAsia"/>
                <w:noProof/>
                <w:kern w:val="0"/>
                <w:sz w:val="20"/>
                <w:fitText w:val="2600" w:id="-699147518"/>
              </w:rPr>
              <w:t>出</w:t>
            </w:r>
          </w:p>
        </w:tc>
        <w:tc>
          <w:tcPr>
            <w:tcW w:w="2708" w:type="dxa"/>
            <w:gridSpan w:val="2"/>
            <w:shd w:val="clear" w:color="auto" w:fill="auto"/>
            <w:vAlign w:val="center"/>
          </w:tcPr>
          <w:p w14:paraId="3A7D6CA4" w14:textId="77777777" w:rsidR="00580BE4" w:rsidRDefault="00580BE4" w:rsidP="00580BE4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571176">
              <w:rPr>
                <w:rFonts w:ascii="新細明體" w:hAnsi="新細明體"/>
                <w:noProof/>
                <w:sz w:val="20"/>
              </w:rPr>
              <w:t>303,395,976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78BDA9DD" w14:textId="77777777" w:rsidR="00580BE4" w:rsidRDefault="00580BE4" w:rsidP="00580BE4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57117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1F2A7EC5" w14:textId="77777777" w:rsidR="00580BE4" w:rsidRDefault="00580BE4" w:rsidP="00580BE4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57117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3C4E0C3B" w14:textId="77777777" w:rsidR="00580BE4" w:rsidRDefault="00580BE4" w:rsidP="00580BE4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57117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193803E9" w14:textId="77777777" w:rsidR="00580BE4" w:rsidRDefault="00580BE4" w:rsidP="00580BE4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57117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14FAB845" w14:textId="77777777" w:rsidR="00580BE4" w:rsidRDefault="00580BE4" w:rsidP="00580BE4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57117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717BF280" w14:textId="77777777" w:rsidR="00580BE4" w:rsidRDefault="00580BE4" w:rsidP="00580BE4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57117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580BE4" w14:paraId="19676B29" w14:textId="77777777" w:rsidTr="00320989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2908" w:type="dxa"/>
            <w:gridSpan w:val="2"/>
            <w:shd w:val="clear" w:color="auto" w:fill="auto"/>
            <w:vAlign w:val="center"/>
          </w:tcPr>
          <w:p w14:paraId="63A525CB" w14:textId="46C4E33C" w:rsidR="00580BE4" w:rsidRDefault="00580BE4" w:rsidP="00580BE4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571176">
              <w:rPr>
                <w:rFonts w:ascii="標楷體" w:eastAsia="標楷體" w:hAnsi="標楷體" w:hint="eastAsia"/>
                <w:noProof/>
                <w:sz w:val="20"/>
              </w:rPr>
              <w:t>3.</w:t>
            </w:r>
            <w:r w:rsidRPr="008D42B3">
              <w:rPr>
                <w:rFonts w:ascii="標楷體" w:eastAsia="標楷體" w:hAnsi="標楷體" w:hint="eastAsia"/>
                <w:noProof/>
                <w:spacing w:val="300"/>
                <w:kern w:val="0"/>
                <w:sz w:val="20"/>
                <w:fitText w:val="2600" w:id="-699147518"/>
              </w:rPr>
              <w:t>民政支</w:t>
            </w:r>
            <w:r w:rsidRPr="008D42B3">
              <w:rPr>
                <w:rFonts w:ascii="標楷體" w:eastAsia="標楷體" w:hAnsi="標楷體" w:hint="eastAsia"/>
                <w:noProof/>
                <w:kern w:val="0"/>
                <w:sz w:val="20"/>
                <w:fitText w:val="2600" w:id="-699147518"/>
              </w:rPr>
              <w:t>出</w:t>
            </w:r>
          </w:p>
        </w:tc>
        <w:tc>
          <w:tcPr>
            <w:tcW w:w="2708" w:type="dxa"/>
            <w:gridSpan w:val="2"/>
            <w:shd w:val="clear" w:color="auto" w:fill="auto"/>
            <w:vAlign w:val="center"/>
          </w:tcPr>
          <w:p w14:paraId="51A7DB60" w14:textId="77777777" w:rsidR="00580BE4" w:rsidRDefault="00580BE4" w:rsidP="00580BE4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57117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2F97CAAB" w14:textId="77777777" w:rsidR="00580BE4" w:rsidRDefault="00580BE4" w:rsidP="00580BE4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571176">
              <w:rPr>
                <w:rFonts w:ascii="新細明體" w:hAnsi="新細明體"/>
                <w:noProof/>
                <w:sz w:val="20"/>
              </w:rPr>
              <w:t>2,361,985,853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6D46BEF6" w14:textId="77777777" w:rsidR="00580BE4" w:rsidRDefault="00580BE4" w:rsidP="00580BE4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571176">
              <w:rPr>
                <w:rFonts w:ascii="新細明體" w:hAnsi="新細明體"/>
                <w:noProof/>
                <w:sz w:val="20"/>
              </w:rPr>
              <w:t>331,620,971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4E18D016" w14:textId="121F7BC8" w:rsidR="00580BE4" w:rsidRDefault="00580BE4" w:rsidP="00580BE4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403,292,093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28F3CB6A" w14:textId="1FD8E7FF" w:rsidR="00580BE4" w:rsidRDefault="00580BE4" w:rsidP="00580BE4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1,447,913,299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2BCF58CE" w14:textId="77777777" w:rsidR="00580BE4" w:rsidRDefault="00580BE4" w:rsidP="00580BE4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57117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4C8EB29F" w14:textId="77777777" w:rsidR="00580BE4" w:rsidRDefault="00580BE4" w:rsidP="00580BE4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57117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580BE4" w14:paraId="41CD02F4" w14:textId="77777777" w:rsidTr="00320989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2908" w:type="dxa"/>
            <w:gridSpan w:val="2"/>
            <w:shd w:val="clear" w:color="auto" w:fill="auto"/>
            <w:vAlign w:val="center"/>
          </w:tcPr>
          <w:p w14:paraId="2F86BEDD" w14:textId="0A4E42BA" w:rsidR="00580BE4" w:rsidRDefault="00580BE4" w:rsidP="00580BE4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571176">
              <w:rPr>
                <w:rFonts w:ascii="標楷體" w:eastAsia="標楷體" w:hAnsi="標楷體" w:hint="eastAsia"/>
                <w:noProof/>
                <w:sz w:val="20"/>
              </w:rPr>
              <w:t>4.</w:t>
            </w:r>
            <w:r w:rsidRPr="008D42B3">
              <w:rPr>
                <w:rFonts w:ascii="標楷體" w:eastAsia="標楷體" w:hAnsi="標楷體" w:hint="eastAsia"/>
                <w:noProof/>
                <w:spacing w:val="300"/>
                <w:kern w:val="0"/>
                <w:sz w:val="20"/>
                <w:fitText w:val="2600" w:id="-699147518"/>
              </w:rPr>
              <w:t>警政支</w:t>
            </w:r>
            <w:r w:rsidRPr="008D42B3">
              <w:rPr>
                <w:rFonts w:ascii="標楷體" w:eastAsia="標楷體" w:hAnsi="標楷體" w:hint="eastAsia"/>
                <w:noProof/>
                <w:kern w:val="0"/>
                <w:sz w:val="20"/>
                <w:fitText w:val="2600" w:id="-699147518"/>
              </w:rPr>
              <w:t>出</w:t>
            </w:r>
          </w:p>
        </w:tc>
        <w:tc>
          <w:tcPr>
            <w:tcW w:w="2708" w:type="dxa"/>
            <w:gridSpan w:val="2"/>
            <w:shd w:val="clear" w:color="auto" w:fill="auto"/>
            <w:vAlign w:val="center"/>
          </w:tcPr>
          <w:p w14:paraId="5F54FC40" w14:textId="77777777" w:rsidR="00580BE4" w:rsidRDefault="00580BE4" w:rsidP="00580BE4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57117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5A5E0687" w14:textId="77777777" w:rsidR="00580BE4" w:rsidRDefault="00580BE4" w:rsidP="00580BE4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57117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642D5CBB" w14:textId="77777777" w:rsidR="00580BE4" w:rsidRDefault="00580BE4" w:rsidP="00580BE4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57117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3B4B5D28" w14:textId="77777777" w:rsidR="00580BE4" w:rsidRDefault="00580BE4" w:rsidP="00580BE4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57117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55419E99" w14:textId="77777777" w:rsidR="00580BE4" w:rsidRDefault="00580BE4" w:rsidP="00580BE4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57117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516E2FF8" w14:textId="7ACAD08C" w:rsidR="00580BE4" w:rsidRDefault="00580BE4" w:rsidP="00580BE4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737B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0B331583" w14:textId="77777777" w:rsidR="00580BE4" w:rsidRDefault="00580BE4" w:rsidP="00580BE4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57117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580BE4" w14:paraId="591688AF" w14:textId="77777777" w:rsidTr="00320989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2908" w:type="dxa"/>
            <w:gridSpan w:val="2"/>
            <w:shd w:val="clear" w:color="auto" w:fill="auto"/>
            <w:vAlign w:val="center"/>
          </w:tcPr>
          <w:p w14:paraId="70F7259A" w14:textId="77628972" w:rsidR="00580BE4" w:rsidRDefault="00580BE4" w:rsidP="00580BE4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571176">
              <w:rPr>
                <w:rFonts w:ascii="標楷體" w:eastAsia="標楷體" w:hAnsi="標楷體" w:hint="eastAsia"/>
                <w:noProof/>
                <w:sz w:val="20"/>
              </w:rPr>
              <w:t>5.</w:t>
            </w:r>
            <w:r w:rsidRPr="008D42B3">
              <w:rPr>
                <w:rFonts w:ascii="標楷體" w:eastAsia="標楷體" w:hAnsi="標楷體" w:hint="eastAsia"/>
                <w:noProof/>
                <w:spacing w:val="300"/>
                <w:kern w:val="0"/>
                <w:sz w:val="20"/>
                <w:fitText w:val="2600" w:id="-699147518"/>
              </w:rPr>
              <w:t>財務支</w:t>
            </w:r>
            <w:r w:rsidRPr="008D42B3">
              <w:rPr>
                <w:rFonts w:ascii="標楷體" w:eastAsia="標楷體" w:hAnsi="標楷體" w:hint="eastAsia"/>
                <w:noProof/>
                <w:kern w:val="0"/>
                <w:sz w:val="20"/>
                <w:fitText w:val="2600" w:id="-699147518"/>
              </w:rPr>
              <w:t>出</w:t>
            </w:r>
          </w:p>
        </w:tc>
        <w:tc>
          <w:tcPr>
            <w:tcW w:w="2708" w:type="dxa"/>
            <w:gridSpan w:val="2"/>
            <w:shd w:val="clear" w:color="auto" w:fill="auto"/>
            <w:vAlign w:val="center"/>
          </w:tcPr>
          <w:p w14:paraId="546A726A" w14:textId="77777777" w:rsidR="00580BE4" w:rsidRDefault="00580BE4" w:rsidP="00580BE4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57117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12B434E3" w14:textId="77777777" w:rsidR="00580BE4" w:rsidRDefault="00580BE4" w:rsidP="00580BE4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57117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265D9CEB" w14:textId="77777777" w:rsidR="00580BE4" w:rsidRDefault="00580BE4" w:rsidP="00580BE4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57117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70599C8A" w14:textId="77777777" w:rsidR="00580BE4" w:rsidRDefault="00580BE4" w:rsidP="00580BE4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57117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38D74AAD" w14:textId="77777777" w:rsidR="00580BE4" w:rsidRDefault="00580BE4" w:rsidP="00580BE4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57117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3658A218" w14:textId="77777777" w:rsidR="00580BE4" w:rsidRDefault="00580BE4" w:rsidP="00580BE4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57117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014F44FF" w14:textId="77777777" w:rsidR="00580BE4" w:rsidRDefault="00580BE4" w:rsidP="00580BE4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57117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580BE4" w14:paraId="4225FA4E" w14:textId="77777777" w:rsidTr="00320989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2908" w:type="dxa"/>
            <w:gridSpan w:val="2"/>
            <w:shd w:val="clear" w:color="auto" w:fill="auto"/>
            <w:vAlign w:val="center"/>
          </w:tcPr>
          <w:p w14:paraId="50867532" w14:textId="1A3FDD3E" w:rsidR="00580BE4" w:rsidRDefault="00580BE4" w:rsidP="00580BE4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571176">
              <w:rPr>
                <w:rFonts w:ascii="標楷體" w:eastAsia="標楷體" w:hAnsi="標楷體" w:hint="eastAsia"/>
                <w:noProof/>
                <w:sz w:val="20"/>
              </w:rPr>
              <w:t>6.</w:t>
            </w:r>
            <w:r w:rsidRPr="008D42B3">
              <w:rPr>
                <w:rFonts w:ascii="標楷體" w:eastAsia="標楷體" w:hAnsi="標楷體" w:hint="eastAsia"/>
                <w:noProof/>
                <w:spacing w:val="300"/>
                <w:kern w:val="0"/>
                <w:sz w:val="20"/>
                <w:fitText w:val="2600" w:id="-699147518"/>
              </w:rPr>
              <w:t>教育支</w:t>
            </w:r>
            <w:r w:rsidRPr="008D42B3">
              <w:rPr>
                <w:rFonts w:ascii="標楷體" w:eastAsia="標楷體" w:hAnsi="標楷體" w:hint="eastAsia"/>
                <w:noProof/>
                <w:kern w:val="0"/>
                <w:sz w:val="20"/>
                <w:fitText w:val="2600" w:id="-699147518"/>
              </w:rPr>
              <w:t>出</w:t>
            </w:r>
          </w:p>
        </w:tc>
        <w:tc>
          <w:tcPr>
            <w:tcW w:w="2708" w:type="dxa"/>
            <w:gridSpan w:val="2"/>
            <w:shd w:val="clear" w:color="auto" w:fill="auto"/>
            <w:vAlign w:val="center"/>
          </w:tcPr>
          <w:p w14:paraId="514AD961" w14:textId="77777777" w:rsidR="00580BE4" w:rsidRDefault="00580BE4" w:rsidP="00580BE4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57117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3F822C64" w14:textId="77777777" w:rsidR="00580BE4" w:rsidRDefault="00580BE4" w:rsidP="00580BE4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571176">
              <w:rPr>
                <w:rFonts w:ascii="新細明體" w:hAnsi="新細明體"/>
                <w:noProof/>
                <w:sz w:val="20"/>
              </w:rPr>
              <w:t>15,602,113,189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7FEDBD1C" w14:textId="77777777" w:rsidR="00580BE4" w:rsidRDefault="00580BE4" w:rsidP="00580BE4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57117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5E7CD1A2" w14:textId="77777777" w:rsidR="00580BE4" w:rsidRDefault="00580BE4" w:rsidP="00580BE4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57117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7583146E" w14:textId="77777777" w:rsidR="00580BE4" w:rsidRDefault="00580BE4" w:rsidP="00580BE4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57117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40B3C555" w14:textId="77777777" w:rsidR="00580BE4" w:rsidRDefault="00580BE4" w:rsidP="00580BE4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57117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4BA63401" w14:textId="77777777" w:rsidR="00580BE4" w:rsidRDefault="00580BE4" w:rsidP="00580BE4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57117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580BE4" w14:paraId="55A24250" w14:textId="77777777" w:rsidTr="00320989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2908" w:type="dxa"/>
            <w:gridSpan w:val="2"/>
            <w:shd w:val="clear" w:color="auto" w:fill="auto"/>
            <w:vAlign w:val="center"/>
          </w:tcPr>
          <w:p w14:paraId="46006A69" w14:textId="1F174CB2" w:rsidR="00580BE4" w:rsidRDefault="00580BE4" w:rsidP="00580BE4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571176">
              <w:rPr>
                <w:rFonts w:ascii="標楷體" w:eastAsia="標楷體" w:hAnsi="標楷體" w:hint="eastAsia"/>
                <w:noProof/>
                <w:sz w:val="20"/>
              </w:rPr>
              <w:t>7.</w:t>
            </w:r>
            <w:r w:rsidRPr="008D42B3">
              <w:rPr>
                <w:rFonts w:ascii="標楷體" w:eastAsia="標楷體" w:hAnsi="標楷體" w:hint="eastAsia"/>
                <w:noProof/>
                <w:spacing w:val="300"/>
                <w:kern w:val="0"/>
                <w:sz w:val="20"/>
                <w:fitText w:val="2600" w:id="-699147518"/>
              </w:rPr>
              <w:t>文化支</w:t>
            </w:r>
            <w:r w:rsidRPr="008D42B3">
              <w:rPr>
                <w:rFonts w:ascii="標楷體" w:eastAsia="標楷體" w:hAnsi="標楷體" w:hint="eastAsia"/>
                <w:noProof/>
                <w:kern w:val="0"/>
                <w:sz w:val="20"/>
                <w:fitText w:val="2600" w:id="-699147518"/>
              </w:rPr>
              <w:t>出</w:t>
            </w:r>
          </w:p>
        </w:tc>
        <w:tc>
          <w:tcPr>
            <w:tcW w:w="2708" w:type="dxa"/>
            <w:gridSpan w:val="2"/>
            <w:shd w:val="clear" w:color="auto" w:fill="auto"/>
            <w:vAlign w:val="center"/>
          </w:tcPr>
          <w:p w14:paraId="18FF2373" w14:textId="77777777" w:rsidR="00580BE4" w:rsidRDefault="00580BE4" w:rsidP="00580BE4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57117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0EFFBC6F" w14:textId="77777777" w:rsidR="00580BE4" w:rsidRDefault="00580BE4" w:rsidP="00580BE4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571176">
              <w:rPr>
                <w:rFonts w:ascii="新細明體" w:hAnsi="新細明體"/>
                <w:noProof/>
                <w:sz w:val="20"/>
              </w:rPr>
              <w:t>2,440,855,257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03ECB702" w14:textId="77777777" w:rsidR="00580BE4" w:rsidRDefault="00580BE4" w:rsidP="00580BE4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57117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2B35828C" w14:textId="77777777" w:rsidR="00580BE4" w:rsidRDefault="00580BE4" w:rsidP="00580BE4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57117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3EDDFEE4" w14:textId="77777777" w:rsidR="00580BE4" w:rsidRDefault="00580BE4" w:rsidP="00580BE4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57117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658835FC" w14:textId="77777777" w:rsidR="00580BE4" w:rsidRDefault="00580BE4" w:rsidP="00580BE4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57117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358BF77D" w14:textId="77777777" w:rsidR="00580BE4" w:rsidRDefault="00580BE4" w:rsidP="00580BE4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57117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580BE4" w14:paraId="3312F380" w14:textId="77777777" w:rsidTr="00320989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2908" w:type="dxa"/>
            <w:gridSpan w:val="2"/>
            <w:shd w:val="clear" w:color="auto" w:fill="auto"/>
            <w:vAlign w:val="center"/>
          </w:tcPr>
          <w:p w14:paraId="4CD6D0FA" w14:textId="5BE612D7" w:rsidR="00580BE4" w:rsidRDefault="00580BE4" w:rsidP="00580BE4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571176">
              <w:rPr>
                <w:rFonts w:ascii="標楷體" w:eastAsia="標楷體" w:hAnsi="標楷體" w:hint="eastAsia"/>
                <w:noProof/>
                <w:sz w:val="20"/>
              </w:rPr>
              <w:t>8.</w:t>
            </w:r>
            <w:r w:rsidRPr="008D42B3">
              <w:rPr>
                <w:rFonts w:ascii="標楷體" w:eastAsia="標楷體" w:hAnsi="標楷體" w:hint="eastAsia"/>
                <w:noProof/>
                <w:spacing w:val="300"/>
                <w:kern w:val="0"/>
                <w:sz w:val="20"/>
                <w:fitText w:val="2600" w:id="-699147518"/>
              </w:rPr>
              <w:t>農業支</w:t>
            </w:r>
            <w:r w:rsidRPr="008D42B3">
              <w:rPr>
                <w:rFonts w:ascii="標楷體" w:eastAsia="標楷體" w:hAnsi="標楷體" w:hint="eastAsia"/>
                <w:noProof/>
                <w:kern w:val="0"/>
                <w:sz w:val="20"/>
                <w:fitText w:val="2600" w:id="-699147518"/>
              </w:rPr>
              <w:t>出</w:t>
            </w:r>
          </w:p>
        </w:tc>
        <w:tc>
          <w:tcPr>
            <w:tcW w:w="2708" w:type="dxa"/>
            <w:gridSpan w:val="2"/>
            <w:shd w:val="clear" w:color="auto" w:fill="auto"/>
            <w:vAlign w:val="center"/>
          </w:tcPr>
          <w:p w14:paraId="681BDF75" w14:textId="77777777" w:rsidR="00580BE4" w:rsidRDefault="00580BE4" w:rsidP="00580BE4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57117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10588724" w14:textId="77777777" w:rsidR="00580BE4" w:rsidRDefault="00580BE4" w:rsidP="00580BE4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571176">
              <w:rPr>
                <w:rFonts w:ascii="新細明體" w:hAnsi="新細明體"/>
                <w:noProof/>
                <w:sz w:val="20"/>
              </w:rPr>
              <w:t>3,551,229,144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2F451851" w14:textId="77777777" w:rsidR="00580BE4" w:rsidRDefault="00580BE4" w:rsidP="00580BE4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57117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08C2A3A9" w14:textId="4103FAFA" w:rsidR="00580BE4" w:rsidRDefault="00580BE4" w:rsidP="00580BE4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</w:p>
        </w:tc>
        <w:tc>
          <w:tcPr>
            <w:tcW w:w="2708" w:type="dxa"/>
            <w:shd w:val="clear" w:color="auto" w:fill="auto"/>
            <w:vAlign w:val="center"/>
          </w:tcPr>
          <w:p w14:paraId="2E0D41C5" w14:textId="77777777" w:rsidR="00580BE4" w:rsidRDefault="00580BE4" w:rsidP="00580BE4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57117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4DA0DEF5" w14:textId="4968D492" w:rsidR="00580BE4" w:rsidRDefault="00580BE4" w:rsidP="00580BE4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1,587,933,682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2F964648" w14:textId="77777777" w:rsidR="00580BE4" w:rsidRDefault="00580BE4" w:rsidP="00580BE4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57117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580BE4" w14:paraId="7109F127" w14:textId="77777777" w:rsidTr="00320989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2908" w:type="dxa"/>
            <w:gridSpan w:val="2"/>
            <w:shd w:val="clear" w:color="auto" w:fill="auto"/>
            <w:vAlign w:val="center"/>
          </w:tcPr>
          <w:p w14:paraId="791449F1" w14:textId="246DBB91" w:rsidR="00580BE4" w:rsidRDefault="00580BE4" w:rsidP="00580BE4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571176">
              <w:rPr>
                <w:rFonts w:ascii="標楷體" w:eastAsia="標楷體" w:hAnsi="標楷體" w:hint="eastAsia"/>
                <w:noProof/>
                <w:sz w:val="20"/>
              </w:rPr>
              <w:t>9.</w:t>
            </w:r>
            <w:r w:rsidRPr="008D42B3">
              <w:rPr>
                <w:rFonts w:ascii="標楷體" w:eastAsia="標楷體" w:hAnsi="標楷體" w:hint="eastAsia"/>
                <w:noProof/>
                <w:spacing w:val="300"/>
                <w:kern w:val="0"/>
                <w:sz w:val="20"/>
                <w:fitText w:val="2600" w:id="-699147518"/>
              </w:rPr>
              <w:t>工業支</w:t>
            </w:r>
            <w:r w:rsidRPr="008D42B3">
              <w:rPr>
                <w:rFonts w:ascii="標楷體" w:eastAsia="標楷體" w:hAnsi="標楷體" w:hint="eastAsia"/>
                <w:noProof/>
                <w:kern w:val="0"/>
                <w:sz w:val="20"/>
                <w:fitText w:val="2600" w:id="-699147518"/>
              </w:rPr>
              <w:t>出</w:t>
            </w:r>
          </w:p>
        </w:tc>
        <w:tc>
          <w:tcPr>
            <w:tcW w:w="2708" w:type="dxa"/>
            <w:gridSpan w:val="2"/>
            <w:shd w:val="clear" w:color="auto" w:fill="auto"/>
            <w:vAlign w:val="center"/>
          </w:tcPr>
          <w:p w14:paraId="1A659797" w14:textId="77777777" w:rsidR="00580BE4" w:rsidRDefault="00580BE4" w:rsidP="00580BE4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57117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46754B34" w14:textId="77777777" w:rsidR="00580BE4" w:rsidRDefault="00580BE4" w:rsidP="00580BE4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571176">
              <w:rPr>
                <w:rFonts w:ascii="新細明體" w:hAnsi="新細明體"/>
                <w:noProof/>
                <w:sz w:val="20"/>
              </w:rPr>
              <w:t>819,664,660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1CD2F172" w14:textId="77777777" w:rsidR="00580BE4" w:rsidRDefault="00580BE4" w:rsidP="00580BE4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57117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638556F0" w14:textId="77777777" w:rsidR="00580BE4" w:rsidRDefault="00580BE4" w:rsidP="00580BE4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57117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0D651BB1" w14:textId="77777777" w:rsidR="00580BE4" w:rsidRDefault="00580BE4" w:rsidP="00580BE4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57117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7AE41B5B" w14:textId="77777777" w:rsidR="00580BE4" w:rsidRDefault="00580BE4" w:rsidP="00580BE4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57117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1BFA6BE5" w14:textId="77777777" w:rsidR="00580BE4" w:rsidRDefault="00580BE4" w:rsidP="00580BE4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57117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580BE4" w14:paraId="27642698" w14:textId="77777777" w:rsidTr="00320989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2908" w:type="dxa"/>
            <w:gridSpan w:val="2"/>
            <w:shd w:val="clear" w:color="auto" w:fill="auto"/>
            <w:vAlign w:val="center"/>
          </w:tcPr>
          <w:p w14:paraId="25755184" w14:textId="20C16E03" w:rsidR="00580BE4" w:rsidRDefault="00580BE4" w:rsidP="00580BE4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571176">
              <w:rPr>
                <w:rFonts w:ascii="標楷體" w:eastAsia="標楷體" w:hAnsi="標楷體" w:hint="eastAsia"/>
                <w:noProof/>
                <w:sz w:val="20"/>
              </w:rPr>
              <w:t>10.</w:t>
            </w:r>
            <w:r w:rsidRPr="008D42B3">
              <w:rPr>
                <w:rFonts w:ascii="標楷體" w:eastAsia="標楷體" w:hAnsi="標楷體" w:hint="eastAsia"/>
                <w:noProof/>
                <w:spacing w:val="283"/>
                <w:kern w:val="0"/>
                <w:sz w:val="20"/>
                <w:fitText w:val="2500" w:id="-699146751"/>
              </w:rPr>
              <w:t>交通支</w:t>
            </w:r>
            <w:r w:rsidRPr="008D42B3">
              <w:rPr>
                <w:rFonts w:ascii="標楷體" w:eastAsia="標楷體" w:hAnsi="標楷體" w:hint="eastAsia"/>
                <w:noProof/>
                <w:spacing w:val="1"/>
                <w:kern w:val="0"/>
                <w:sz w:val="20"/>
                <w:fitText w:val="2500" w:id="-699146751"/>
              </w:rPr>
              <w:t>出</w:t>
            </w:r>
          </w:p>
        </w:tc>
        <w:tc>
          <w:tcPr>
            <w:tcW w:w="2708" w:type="dxa"/>
            <w:gridSpan w:val="2"/>
            <w:shd w:val="clear" w:color="auto" w:fill="auto"/>
            <w:vAlign w:val="center"/>
          </w:tcPr>
          <w:p w14:paraId="20C5019B" w14:textId="77777777" w:rsidR="00580BE4" w:rsidRDefault="00580BE4" w:rsidP="00580BE4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57117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40DB6A2E" w14:textId="77777777" w:rsidR="00580BE4" w:rsidRDefault="00580BE4" w:rsidP="00580BE4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571176">
              <w:rPr>
                <w:rFonts w:ascii="新細明體" w:hAnsi="新細明體"/>
                <w:noProof/>
                <w:sz w:val="20"/>
              </w:rPr>
              <w:t>2,844,957,653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3C853C81" w14:textId="77777777" w:rsidR="00580BE4" w:rsidRDefault="00580BE4" w:rsidP="00580BE4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57117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5E6EF9E0" w14:textId="77777777" w:rsidR="00580BE4" w:rsidRDefault="00580BE4" w:rsidP="00580BE4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57117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6274FE7C" w14:textId="77777777" w:rsidR="00580BE4" w:rsidRDefault="00580BE4" w:rsidP="00580BE4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57117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3D53BB68" w14:textId="77777777" w:rsidR="00580BE4" w:rsidRDefault="00580BE4" w:rsidP="00580BE4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57117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50494EE2" w14:textId="77777777" w:rsidR="00580BE4" w:rsidRDefault="00580BE4" w:rsidP="00580BE4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57117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580BE4" w14:paraId="673B46AB" w14:textId="77777777" w:rsidTr="00320989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2908" w:type="dxa"/>
            <w:gridSpan w:val="2"/>
            <w:shd w:val="clear" w:color="auto" w:fill="auto"/>
            <w:vAlign w:val="center"/>
          </w:tcPr>
          <w:p w14:paraId="48295DAD" w14:textId="37A635BE" w:rsidR="00580BE4" w:rsidRDefault="00580BE4" w:rsidP="00580BE4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571176">
              <w:rPr>
                <w:rFonts w:ascii="標楷體" w:eastAsia="標楷體" w:hAnsi="標楷體" w:hint="eastAsia"/>
                <w:noProof/>
                <w:sz w:val="20"/>
              </w:rPr>
              <w:t>11.</w:t>
            </w:r>
            <w:r w:rsidRPr="008D42B3">
              <w:rPr>
                <w:rFonts w:ascii="標楷體" w:eastAsia="標楷體" w:hAnsi="標楷體" w:hint="eastAsia"/>
                <w:noProof/>
                <w:spacing w:val="64"/>
                <w:kern w:val="0"/>
                <w:sz w:val="20"/>
                <w:fitText w:val="2500" w:id="-699146751"/>
              </w:rPr>
              <w:t>其他經濟服務支</w:t>
            </w:r>
            <w:r w:rsidRPr="008D42B3">
              <w:rPr>
                <w:rFonts w:ascii="標楷體" w:eastAsia="標楷體" w:hAnsi="標楷體" w:hint="eastAsia"/>
                <w:noProof/>
                <w:spacing w:val="2"/>
                <w:kern w:val="0"/>
                <w:sz w:val="20"/>
                <w:fitText w:val="2500" w:id="-699146751"/>
              </w:rPr>
              <w:t>出</w:t>
            </w:r>
          </w:p>
        </w:tc>
        <w:tc>
          <w:tcPr>
            <w:tcW w:w="2708" w:type="dxa"/>
            <w:gridSpan w:val="2"/>
            <w:shd w:val="clear" w:color="auto" w:fill="auto"/>
            <w:vAlign w:val="center"/>
          </w:tcPr>
          <w:p w14:paraId="75FB821F" w14:textId="77777777" w:rsidR="00580BE4" w:rsidRDefault="00580BE4" w:rsidP="00580BE4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57117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4CBBDC04" w14:textId="77777777" w:rsidR="00580BE4" w:rsidRDefault="00580BE4" w:rsidP="00580BE4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571176">
              <w:rPr>
                <w:rFonts w:ascii="新細明體" w:hAnsi="新細明體"/>
                <w:noProof/>
                <w:sz w:val="20"/>
              </w:rPr>
              <w:t>1,422,245,553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5DF46FED" w14:textId="77777777" w:rsidR="00580BE4" w:rsidRDefault="00580BE4" w:rsidP="00580BE4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57117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0576B536" w14:textId="77777777" w:rsidR="00580BE4" w:rsidRDefault="00580BE4" w:rsidP="00580BE4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57117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3612917D" w14:textId="77777777" w:rsidR="00580BE4" w:rsidRDefault="00580BE4" w:rsidP="00580BE4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57117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01643D15" w14:textId="77777777" w:rsidR="00580BE4" w:rsidRDefault="00580BE4" w:rsidP="00580BE4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57117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7D880BD8" w14:textId="77777777" w:rsidR="00580BE4" w:rsidRDefault="00580BE4" w:rsidP="00580BE4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57117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580BE4" w14:paraId="13B588C8" w14:textId="77777777" w:rsidTr="00320989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2908" w:type="dxa"/>
            <w:gridSpan w:val="2"/>
            <w:shd w:val="clear" w:color="auto" w:fill="auto"/>
            <w:vAlign w:val="center"/>
          </w:tcPr>
          <w:p w14:paraId="6812F465" w14:textId="7E688CE4" w:rsidR="00580BE4" w:rsidRDefault="00580BE4" w:rsidP="00580BE4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571176">
              <w:rPr>
                <w:rFonts w:ascii="標楷體" w:eastAsia="標楷體" w:hAnsi="標楷體" w:hint="eastAsia"/>
                <w:noProof/>
                <w:sz w:val="20"/>
              </w:rPr>
              <w:t>12.</w:t>
            </w:r>
            <w:r w:rsidRPr="008D42B3">
              <w:rPr>
                <w:rFonts w:ascii="標楷體" w:eastAsia="標楷體" w:hAnsi="標楷體" w:hint="eastAsia"/>
                <w:noProof/>
                <w:spacing w:val="130"/>
                <w:kern w:val="0"/>
                <w:sz w:val="20"/>
                <w:fitText w:val="2500" w:id="-699146751"/>
              </w:rPr>
              <w:t>社會保險支</w:t>
            </w:r>
            <w:r w:rsidRPr="008D42B3">
              <w:rPr>
                <w:rFonts w:ascii="標楷體" w:eastAsia="標楷體" w:hAnsi="標楷體" w:hint="eastAsia"/>
                <w:noProof/>
                <w:kern w:val="0"/>
                <w:sz w:val="20"/>
                <w:fitText w:val="2500" w:id="-699146751"/>
              </w:rPr>
              <w:t>出</w:t>
            </w:r>
          </w:p>
        </w:tc>
        <w:tc>
          <w:tcPr>
            <w:tcW w:w="2708" w:type="dxa"/>
            <w:gridSpan w:val="2"/>
            <w:shd w:val="clear" w:color="auto" w:fill="auto"/>
            <w:vAlign w:val="center"/>
          </w:tcPr>
          <w:p w14:paraId="3A36C492" w14:textId="77777777" w:rsidR="00580BE4" w:rsidRDefault="00580BE4" w:rsidP="00580BE4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57117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621FF4DF" w14:textId="77777777" w:rsidR="00580BE4" w:rsidRDefault="00580BE4" w:rsidP="00580BE4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571176">
              <w:rPr>
                <w:rFonts w:ascii="新細明體" w:hAnsi="新細明體"/>
                <w:noProof/>
                <w:sz w:val="20"/>
              </w:rPr>
              <w:t>296,253,770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7F01F50F" w14:textId="77777777" w:rsidR="00580BE4" w:rsidRDefault="00580BE4" w:rsidP="00580BE4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57117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09234FCA" w14:textId="77777777" w:rsidR="00580BE4" w:rsidRDefault="00580BE4" w:rsidP="00580BE4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57117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2AB8BE4B" w14:textId="77777777" w:rsidR="00580BE4" w:rsidRDefault="00580BE4" w:rsidP="00580BE4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57117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0C6908C8" w14:textId="77777777" w:rsidR="00580BE4" w:rsidRDefault="00580BE4" w:rsidP="00580BE4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57117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3482A9B6" w14:textId="77777777" w:rsidR="00580BE4" w:rsidRDefault="00580BE4" w:rsidP="00580BE4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57117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580BE4" w14:paraId="34C2748D" w14:textId="77777777" w:rsidTr="00320989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2908" w:type="dxa"/>
            <w:gridSpan w:val="2"/>
            <w:shd w:val="clear" w:color="auto" w:fill="auto"/>
            <w:vAlign w:val="center"/>
          </w:tcPr>
          <w:p w14:paraId="364D1615" w14:textId="0BF202FD" w:rsidR="00580BE4" w:rsidRDefault="00580BE4" w:rsidP="00580BE4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571176">
              <w:rPr>
                <w:rFonts w:ascii="標楷體" w:eastAsia="標楷體" w:hAnsi="標楷體" w:hint="eastAsia"/>
                <w:noProof/>
                <w:sz w:val="20"/>
              </w:rPr>
              <w:t>13.</w:t>
            </w:r>
            <w:r w:rsidRPr="008D42B3">
              <w:rPr>
                <w:rFonts w:ascii="標楷體" w:eastAsia="標楷體" w:hAnsi="標楷體" w:hint="eastAsia"/>
                <w:noProof/>
                <w:spacing w:val="130"/>
                <w:kern w:val="0"/>
                <w:sz w:val="20"/>
                <w:fitText w:val="2500" w:id="-699146751"/>
              </w:rPr>
              <w:t>社會救助支</w:t>
            </w:r>
            <w:r w:rsidRPr="008D42B3">
              <w:rPr>
                <w:rFonts w:ascii="標楷體" w:eastAsia="標楷體" w:hAnsi="標楷體" w:hint="eastAsia"/>
                <w:noProof/>
                <w:kern w:val="0"/>
                <w:sz w:val="20"/>
                <w:fitText w:val="2500" w:id="-699146751"/>
              </w:rPr>
              <w:t>出</w:t>
            </w:r>
          </w:p>
        </w:tc>
        <w:tc>
          <w:tcPr>
            <w:tcW w:w="2708" w:type="dxa"/>
            <w:gridSpan w:val="2"/>
            <w:shd w:val="clear" w:color="auto" w:fill="auto"/>
            <w:vAlign w:val="center"/>
          </w:tcPr>
          <w:p w14:paraId="4654EAA9" w14:textId="77777777" w:rsidR="00580BE4" w:rsidRDefault="00580BE4" w:rsidP="00580BE4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57117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42BB36BA" w14:textId="77777777" w:rsidR="00580BE4" w:rsidRDefault="00580BE4" w:rsidP="00580BE4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571176">
              <w:rPr>
                <w:rFonts w:ascii="新細明體" w:hAnsi="新細明體"/>
                <w:noProof/>
                <w:sz w:val="20"/>
              </w:rPr>
              <w:t>337,598,105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232F558A" w14:textId="77777777" w:rsidR="00580BE4" w:rsidRDefault="00580BE4" w:rsidP="00580BE4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57117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69F14C0C" w14:textId="77777777" w:rsidR="00580BE4" w:rsidRDefault="00580BE4" w:rsidP="00580BE4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57117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68FF5C0C" w14:textId="77777777" w:rsidR="00580BE4" w:rsidRDefault="00580BE4" w:rsidP="00580BE4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57117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277B2395" w14:textId="77777777" w:rsidR="00580BE4" w:rsidRDefault="00580BE4" w:rsidP="00580BE4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57117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3A10E232" w14:textId="77777777" w:rsidR="00580BE4" w:rsidRDefault="00580BE4" w:rsidP="00580BE4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57117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580BE4" w14:paraId="47BCBF54" w14:textId="77777777" w:rsidTr="00320989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2908" w:type="dxa"/>
            <w:gridSpan w:val="2"/>
            <w:shd w:val="clear" w:color="auto" w:fill="auto"/>
            <w:vAlign w:val="center"/>
          </w:tcPr>
          <w:p w14:paraId="22FE1DA4" w14:textId="5E6956A3" w:rsidR="00580BE4" w:rsidRDefault="00580BE4" w:rsidP="00580BE4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571176">
              <w:rPr>
                <w:rFonts w:ascii="標楷體" w:eastAsia="標楷體" w:hAnsi="標楷體" w:hint="eastAsia"/>
                <w:noProof/>
                <w:sz w:val="20"/>
              </w:rPr>
              <w:t>14.</w:t>
            </w:r>
            <w:r w:rsidRPr="008D42B3">
              <w:rPr>
                <w:rFonts w:ascii="標楷體" w:eastAsia="標楷體" w:hAnsi="標楷體" w:hint="eastAsia"/>
                <w:noProof/>
                <w:spacing w:val="130"/>
                <w:kern w:val="0"/>
                <w:sz w:val="20"/>
                <w:fitText w:val="2500" w:id="-699146751"/>
              </w:rPr>
              <w:t>福利服務支</w:t>
            </w:r>
            <w:r w:rsidRPr="008D42B3">
              <w:rPr>
                <w:rFonts w:ascii="標楷體" w:eastAsia="標楷體" w:hAnsi="標楷體" w:hint="eastAsia"/>
                <w:noProof/>
                <w:kern w:val="0"/>
                <w:sz w:val="20"/>
                <w:fitText w:val="2500" w:id="-699146751"/>
              </w:rPr>
              <w:t>出</w:t>
            </w:r>
          </w:p>
        </w:tc>
        <w:tc>
          <w:tcPr>
            <w:tcW w:w="2708" w:type="dxa"/>
            <w:gridSpan w:val="2"/>
            <w:shd w:val="clear" w:color="auto" w:fill="auto"/>
            <w:vAlign w:val="center"/>
          </w:tcPr>
          <w:p w14:paraId="09C3DCF2" w14:textId="77777777" w:rsidR="00580BE4" w:rsidRDefault="00580BE4" w:rsidP="00580BE4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57117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39FFE484" w14:textId="77777777" w:rsidR="00580BE4" w:rsidRDefault="00580BE4" w:rsidP="00580BE4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571176">
              <w:rPr>
                <w:rFonts w:ascii="新細明體" w:hAnsi="新細明體"/>
                <w:noProof/>
                <w:sz w:val="20"/>
              </w:rPr>
              <w:t>9,127,029,506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28EE6310" w14:textId="77777777" w:rsidR="00580BE4" w:rsidRDefault="00580BE4" w:rsidP="00580BE4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57117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5C5B1EBF" w14:textId="77777777" w:rsidR="00580BE4" w:rsidRDefault="00580BE4" w:rsidP="00580BE4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57117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2EB77F99" w14:textId="77777777" w:rsidR="00580BE4" w:rsidRDefault="00580BE4" w:rsidP="00580BE4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57117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50A6CDDF" w14:textId="77777777" w:rsidR="00580BE4" w:rsidRDefault="00580BE4" w:rsidP="00580BE4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57117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2A34D42E" w14:textId="77777777" w:rsidR="00580BE4" w:rsidRDefault="00580BE4" w:rsidP="00580BE4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57117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580BE4" w14:paraId="6DB0B314" w14:textId="77777777" w:rsidTr="00320989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2908" w:type="dxa"/>
            <w:gridSpan w:val="2"/>
            <w:shd w:val="clear" w:color="auto" w:fill="auto"/>
            <w:vAlign w:val="center"/>
          </w:tcPr>
          <w:p w14:paraId="2F04D275" w14:textId="0A2D83EF" w:rsidR="00580BE4" w:rsidRDefault="00580BE4" w:rsidP="00580BE4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571176">
              <w:rPr>
                <w:rFonts w:ascii="標楷體" w:eastAsia="標楷體" w:hAnsi="標楷體" w:hint="eastAsia"/>
                <w:noProof/>
                <w:sz w:val="20"/>
              </w:rPr>
              <w:t>15.</w:t>
            </w:r>
            <w:r w:rsidRPr="008D42B3">
              <w:rPr>
                <w:rFonts w:ascii="標楷體" w:eastAsia="標楷體" w:hAnsi="標楷體" w:hint="eastAsia"/>
                <w:noProof/>
                <w:spacing w:val="130"/>
                <w:kern w:val="0"/>
                <w:sz w:val="20"/>
                <w:fitText w:val="2500" w:id="-699146751"/>
              </w:rPr>
              <w:t>國民就業支</w:t>
            </w:r>
            <w:r w:rsidRPr="008D42B3">
              <w:rPr>
                <w:rFonts w:ascii="標楷體" w:eastAsia="標楷體" w:hAnsi="標楷體" w:hint="eastAsia"/>
                <w:noProof/>
                <w:kern w:val="0"/>
                <w:sz w:val="20"/>
                <w:fitText w:val="2500" w:id="-699146751"/>
              </w:rPr>
              <w:t>出</w:t>
            </w:r>
          </w:p>
        </w:tc>
        <w:tc>
          <w:tcPr>
            <w:tcW w:w="2708" w:type="dxa"/>
            <w:gridSpan w:val="2"/>
            <w:shd w:val="clear" w:color="auto" w:fill="auto"/>
            <w:vAlign w:val="center"/>
          </w:tcPr>
          <w:p w14:paraId="670A9D48" w14:textId="77777777" w:rsidR="00580BE4" w:rsidRDefault="00580BE4" w:rsidP="00580BE4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57117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1D40B7A3" w14:textId="77777777" w:rsidR="00580BE4" w:rsidRDefault="00580BE4" w:rsidP="00580BE4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571176">
              <w:rPr>
                <w:rFonts w:ascii="新細明體" w:hAnsi="新細明體"/>
                <w:noProof/>
                <w:sz w:val="20"/>
              </w:rPr>
              <w:t>258,252,092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56D1B1F1" w14:textId="77777777" w:rsidR="00580BE4" w:rsidRDefault="00580BE4" w:rsidP="00580BE4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57117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45A46090" w14:textId="77777777" w:rsidR="00580BE4" w:rsidRDefault="00580BE4" w:rsidP="00580BE4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57117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4E19515F" w14:textId="77777777" w:rsidR="00580BE4" w:rsidRDefault="00580BE4" w:rsidP="00580BE4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57117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3C539A48" w14:textId="77777777" w:rsidR="00580BE4" w:rsidRDefault="00580BE4" w:rsidP="00580BE4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57117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6E527DCA" w14:textId="77777777" w:rsidR="00580BE4" w:rsidRDefault="00580BE4" w:rsidP="00580BE4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57117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580BE4" w14:paraId="4C9AB346" w14:textId="77777777" w:rsidTr="00320989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2908" w:type="dxa"/>
            <w:gridSpan w:val="2"/>
            <w:shd w:val="clear" w:color="auto" w:fill="auto"/>
            <w:vAlign w:val="center"/>
          </w:tcPr>
          <w:p w14:paraId="2ED2FA7B" w14:textId="0F2B1DB3" w:rsidR="00580BE4" w:rsidRDefault="00580BE4" w:rsidP="00580BE4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571176">
              <w:rPr>
                <w:rFonts w:ascii="標楷體" w:eastAsia="標楷體" w:hAnsi="標楷體" w:hint="eastAsia"/>
                <w:noProof/>
                <w:sz w:val="20"/>
              </w:rPr>
              <w:t>16.</w:t>
            </w:r>
            <w:r w:rsidRPr="008D42B3">
              <w:rPr>
                <w:rFonts w:ascii="標楷體" w:eastAsia="標楷體" w:hAnsi="標楷體" w:hint="eastAsia"/>
                <w:noProof/>
                <w:spacing w:val="130"/>
                <w:kern w:val="0"/>
                <w:sz w:val="20"/>
                <w:fitText w:val="2500" w:id="-699146751"/>
              </w:rPr>
              <w:t>醫療保健支</w:t>
            </w:r>
            <w:r w:rsidRPr="008D42B3">
              <w:rPr>
                <w:rFonts w:ascii="標楷體" w:eastAsia="標楷體" w:hAnsi="標楷體" w:hint="eastAsia"/>
                <w:noProof/>
                <w:kern w:val="0"/>
                <w:sz w:val="20"/>
                <w:fitText w:val="2500" w:id="-699146751"/>
              </w:rPr>
              <w:t>出</w:t>
            </w:r>
          </w:p>
        </w:tc>
        <w:tc>
          <w:tcPr>
            <w:tcW w:w="2708" w:type="dxa"/>
            <w:gridSpan w:val="2"/>
            <w:shd w:val="clear" w:color="auto" w:fill="auto"/>
            <w:vAlign w:val="center"/>
          </w:tcPr>
          <w:p w14:paraId="6EE01008" w14:textId="77777777" w:rsidR="00580BE4" w:rsidRDefault="00580BE4" w:rsidP="00580BE4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57117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24D3EA76" w14:textId="77777777" w:rsidR="00580BE4" w:rsidRDefault="00580BE4" w:rsidP="00580BE4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57117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70D6658A" w14:textId="77777777" w:rsidR="00580BE4" w:rsidRDefault="00580BE4" w:rsidP="00580BE4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57117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6C025392" w14:textId="77777777" w:rsidR="00580BE4" w:rsidRDefault="00580BE4" w:rsidP="00580BE4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57117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304CEC5F" w14:textId="77777777" w:rsidR="00580BE4" w:rsidRDefault="00580BE4" w:rsidP="00580BE4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57117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1214B462" w14:textId="77777777" w:rsidR="00580BE4" w:rsidRDefault="00580BE4" w:rsidP="00580BE4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57117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3F58CC19" w14:textId="77777777" w:rsidR="00580BE4" w:rsidRDefault="00580BE4" w:rsidP="00580BE4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571176">
              <w:rPr>
                <w:rFonts w:ascii="新細明體" w:hAnsi="新細明體"/>
                <w:noProof/>
                <w:sz w:val="20"/>
              </w:rPr>
              <w:t>1,197,404,842</w:t>
            </w:r>
          </w:p>
        </w:tc>
      </w:tr>
      <w:tr w:rsidR="00580BE4" w14:paraId="5F553973" w14:textId="77777777" w:rsidTr="00320989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2908" w:type="dxa"/>
            <w:gridSpan w:val="2"/>
            <w:shd w:val="clear" w:color="auto" w:fill="auto"/>
            <w:vAlign w:val="center"/>
          </w:tcPr>
          <w:p w14:paraId="65DC5640" w14:textId="041F2683" w:rsidR="00580BE4" w:rsidRDefault="00580BE4" w:rsidP="00580BE4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571176">
              <w:rPr>
                <w:rFonts w:ascii="標楷體" w:eastAsia="標楷體" w:hAnsi="標楷體" w:hint="eastAsia"/>
                <w:noProof/>
                <w:sz w:val="20"/>
              </w:rPr>
              <w:t>17.</w:t>
            </w:r>
            <w:r w:rsidRPr="008D42B3">
              <w:rPr>
                <w:rFonts w:ascii="標楷體" w:eastAsia="標楷體" w:hAnsi="標楷體" w:hint="eastAsia"/>
                <w:noProof/>
                <w:spacing w:val="130"/>
                <w:kern w:val="0"/>
                <w:sz w:val="20"/>
                <w:fitText w:val="2500" w:id="-699146751"/>
              </w:rPr>
              <w:t>環境保護支</w:t>
            </w:r>
            <w:r w:rsidRPr="008D42B3">
              <w:rPr>
                <w:rFonts w:ascii="標楷體" w:eastAsia="標楷體" w:hAnsi="標楷體" w:hint="eastAsia"/>
                <w:noProof/>
                <w:kern w:val="0"/>
                <w:sz w:val="20"/>
                <w:fitText w:val="2500" w:id="-699146751"/>
              </w:rPr>
              <w:t>出</w:t>
            </w:r>
          </w:p>
        </w:tc>
        <w:tc>
          <w:tcPr>
            <w:tcW w:w="2708" w:type="dxa"/>
            <w:gridSpan w:val="2"/>
            <w:shd w:val="clear" w:color="auto" w:fill="auto"/>
            <w:vAlign w:val="center"/>
          </w:tcPr>
          <w:p w14:paraId="50E5BC93" w14:textId="77777777" w:rsidR="00580BE4" w:rsidRDefault="00580BE4" w:rsidP="00580BE4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57117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18803FC0" w14:textId="77777777" w:rsidR="00580BE4" w:rsidRDefault="00580BE4" w:rsidP="00580BE4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57117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0B1A7541" w14:textId="77777777" w:rsidR="00580BE4" w:rsidRDefault="00580BE4" w:rsidP="00580BE4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57117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1111038D" w14:textId="77777777" w:rsidR="00580BE4" w:rsidRDefault="00580BE4" w:rsidP="00580BE4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57117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54C1EFE5" w14:textId="77777777" w:rsidR="00580BE4" w:rsidRDefault="00580BE4" w:rsidP="00580BE4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57117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2F1CFC75" w14:textId="77777777" w:rsidR="00580BE4" w:rsidRDefault="00580BE4" w:rsidP="00580BE4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57117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060DED4C" w14:textId="77777777" w:rsidR="00580BE4" w:rsidRDefault="00580BE4" w:rsidP="00580BE4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57117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580BE4" w14:paraId="5908B6D8" w14:textId="77777777" w:rsidTr="00320989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2908" w:type="dxa"/>
            <w:gridSpan w:val="2"/>
            <w:shd w:val="clear" w:color="auto" w:fill="auto"/>
            <w:vAlign w:val="center"/>
          </w:tcPr>
          <w:p w14:paraId="6389DD7F" w14:textId="3A1511D5" w:rsidR="00580BE4" w:rsidRDefault="00580BE4" w:rsidP="00580BE4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571176">
              <w:rPr>
                <w:rFonts w:ascii="標楷體" w:eastAsia="標楷體" w:hAnsi="標楷體" w:hint="eastAsia"/>
                <w:noProof/>
                <w:sz w:val="20"/>
              </w:rPr>
              <w:t>18.</w:t>
            </w:r>
            <w:r w:rsidRPr="008D42B3">
              <w:rPr>
                <w:rFonts w:ascii="標楷體" w:eastAsia="標楷體" w:hAnsi="標楷體" w:hint="eastAsia"/>
                <w:noProof/>
                <w:spacing w:val="130"/>
                <w:kern w:val="0"/>
                <w:sz w:val="20"/>
                <w:fitText w:val="2500" w:id="-699146751"/>
              </w:rPr>
              <w:t>社區發展支</w:t>
            </w:r>
            <w:r w:rsidRPr="008D42B3">
              <w:rPr>
                <w:rFonts w:ascii="標楷體" w:eastAsia="標楷體" w:hAnsi="標楷體" w:hint="eastAsia"/>
                <w:noProof/>
                <w:kern w:val="0"/>
                <w:sz w:val="20"/>
                <w:fitText w:val="2500" w:id="-699146751"/>
              </w:rPr>
              <w:t>出</w:t>
            </w:r>
          </w:p>
        </w:tc>
        <w:tc>
          <w:tcPr>
            <w:tcW w:w="2708" w:type="dxa"/>
            <w:gridSpan w:val="2"/>
            <w:shd w:val="clear" w:color="auto" w:fill="auto"/>
            <w:vAlign w:val="center"/>
          </w:tcPr>
          <w:p w14:paraId="3B03407B" w14:textId="77777777" w:rsidR="00580BE4" w:rsidRDefault="00580BE4" w:rsidP="00580BE4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57117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06CD8561" w14:textId="77777777" w:rsidR="00580BE4" w:rsidRDefault="00580BE4" w:rsidP="00580BE4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571176">
              <w:rPr>
                <w:rFonts w:ascii="新細明體" w:hAnsi="新細明體"/>
                <w:noProof/>
                <w:sz w:val="20"/>
              </w:rPr>
              <w:t>99,631,410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158293C9" w14:textId="77777777" w:rsidR="00580BE4" w:rsidRDefault="00580BE4" w:rsidP="00580BE4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57117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4D6C4CAD" w14:textId="77777777" w:rsidR="00580BE4" w:rsidRDefault="00580BE4" w:rsidP="00580BE4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57117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4EC66DB3" w14:textId="77777777" w:rsidR="00580BE4" w:rsidRDefault="00580BE4" w:rsidP="00580BE4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57117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2D6B589A" w14:textId="77777777" w:rsidR="00580BE4" w:rsidRDefault="00580BE4" w:rsidP="00580BE4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57117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0A32C6FE" w14:textId="77777777" w:rsidR="00580BE4" w:rsidRDefault="00580BE4" w:rsidP="00580BE4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57117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580BE4" w14:paraId="78D2B983" w14:textId="77777777" w:rsidTr="00320989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2908" w:type="dxa"/>
            <w:gridSpan w:val="2"/>
            <w:shd w:val="clear" w:color="auto" w:fill="auto"/>
            <w:vAlign w:val="center"/>
          </w:tcPr>
          <w:p w14:paraId="3E5B5BA1" w14:textId="5559F297" w:rsidR="00580BE4" w:rsidRDefault="00580BE4" w:rsidP="00580BE4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571176">
              <w:rPr>
                <w:rFonts w:ascii="標楷體" w:eastAsia="標楷體" w:hAnsi="標楷體" w:hint="eastAsia"/>
                <w:noProof/>
                <w:sz w:val="20"/>
              </w:rPr>
              <w:t>19.</w:t>
            </w:r>
            <w:r w:rsidRPr="008D42B3">
              <w:rPr>
                <w:rFonts w:ascii="標楷體" w:eastAsia="標楷體" w:hAnsi="標楷體" w:hint="eastAsia"/>
                <w:noProof/>
                <w:spacing w:val="64"/>
                <w:kern w:val="0"/>
                <w:sz w:val="20"/>
                <w:fitText w:val="2500" w:id="-699146751"/>
              </w:rPr>
              <w:t>退休撫卹給付支</w:t>
            </w:r>
            <w:r w:rsidRPr="008D42B3">
              <w:rPr>
                <w:rFonts w:ascii="標楷體" w:eastAsia="標楷體" w:hAnsi="標楷體" w:hint="eastAsia"/>
                <w:noProof/>
                <w:spacing w:val="2"/>
                <w:kern w:val="0"/>
                <w:sz w:val="20"/>
                <w:fitText w:val="2500" w:id="-699146751"/>
              </w:rPr>
              <w:t>出</w:t>
            </w:r>
          </w:p>
        </w:tc>
        <w:tc>
          <w:tcPr>
            <w:tcW w:w="2708" w:type="dxa"/>
            <w:gridSpan w:val="2"/>
            <w:shd w:val="clear" w:color="auto" w:fill="auto"/>
            <w:vAlign w:val="center"/>
          </w:tcPr>
          <w:p w14:paraId="51D6FD30" w14:textId="77777777" w:rsidR="00580BE4" w:rsidRDefault="00580BE4" w:rsidP="00580BE4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57117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3FBC0223" w14:textId="77777777" w:rsidR="00580BE4" w:rsidRDefault="00580BE4" w:rsidP="00580BE4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571176">
              <w:rPr>
                <w:rFonts w:ascii="新細明體" w:hAnsi="新細明體"/>
                <w:noProof/>
                <w:sz w:val="20"/>
              </w:rPr>
              <w:t>3,707,445,000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2AAAE18B" w14:textId="77777777" w:rsidR="00580BE4" w:rsidRDefault="00580BE4" w:rsidP="00580BE4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57117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789B4964" w14:textId="77777777" w:rsidR="00580BE4" w:rsidRDefault="00580BE4" w:rsidP="00580BE4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57117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785B6E7F" w14:textId="77777777" w:rsidR="00580BE4" w:rsidRDefault="00580BE4" w:rsidP="00580BE4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57117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66AAF100" w14:textId="77777777" w:rsidR="00580BE4" w:rsidRDefault="00580BE4" w:rsidP="00580BE4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57117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46EC785F" w14:textId="77777777" w:rsidR="00580BE4" w:rsidRDefault="00580BE4" w:rsidP="00580BE4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57117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580BE4" w14:paraId="28250046" w14:textId="77777777" w:rsidTr="00320989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2908" w:type="dxa"/>
            <w:gridSpan w:val="2"/>
            <w:shd w:val="clear" w:color="auto" w:fill="auto"/>
            <w:vAlign w:val="center"/>
          </w:tcPr>
          <w:p w14:paraId="4723D119" w14:textId="76BC7F5E" w:rsidR="00580BE4" w:rsidRDefault="00580BE4" w:rsidP="00580BE4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571176">
              <w:rPr>
                <w:rFonts w:ascii="標楷體" w:eastAsia="標楷體" w:hAnsi="標楷體" w:hint="eastAsia"/>
                <w:noProof/>
                <w:sz w:val="20"/>
              </w:rPr>
              <w:t>20.</w:t>
            </w:r>
            <w:r w:rsidRPr="008D42B3">
              <w:rPr>
                <w:rFonts w:ascii="標楷體" w:eastAsia="標楷體" w:hAnsi="標楷體" w:hint="eastAsia"/>
                <w:noProof/>
                <w:spacing w:val="130"/>
                <w:kern w:val="0"/>
                <w:sz w:val="20"/>
                <w:fitText w:val="2500" w:id="-699146751"/>
              </w:rPr>
              <w:t>債務付息支</w:t>
            </w:r>
            <w:r w:rsidRPr="008D42B3">
              <w:rPr>
                <w:rFonts w:ascii="標楷體" w:eastAsia="標楷體" w:hAnsi="標楷體" w:hint="eastAsia"/>
                <w:noProof/>
                <w:kern w:val="0"/>
                <w:sz w:val="20"/>
                <w:fitText w:val="2500" w:id="-699146751"/>
              </w:rPr>
              <w:t>出</w:t>
            </w:r>
          </w:p>
        </w:tc>
        <w:tc>
          <w:tcPr>
            <w:tcW w:w="2708" w:type="dxa"/>
            <w:gridSpan w:val="2"/>
            <w:shd w:val="clear" w:color="auto" w:fill="auto"/>
            <w:vAlign w:val="center"/>
          </w:tcPr>
          <w:p w14:paraId="44198552" w14:textId="77777777" w:rsidR="00580BE4" w:rsidRDefault="00580BE4" w:rsidP="00580BE4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57117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221C8171" w14:textId="77777777" w:rsidR="00580BE4" w:rsidRDefault="00580BE4" w:rsidP="00580BE4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57117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3A9EA00C" w14:textId="77777777" w:rsidR="00580BE4" w:rsidRDefault="00580BE4" w:rsidP="00580BE4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57117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726EB796" w14:textId="77777777" w:rsidR="00580BE4" w:rsidRDefault="00580BE4" w:rsidP="00580BE4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57117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1C85DD6C" w14:textId="77777777" w:rsidR="00580BE4" w:rsidRDefault="00580BE4" w:rsidP="00580BE4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57117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568C2950" w14:textId="77777777" w:rsidR="00580BE4" w:rsidRDefault="00580BE4" w:rsidP="00580BE4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57117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5A19BAED" w14:textId="77777777" w:rsidR="00580BE4" w:rsidRDefault="00580BE4" w:rsidP="00580BE4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57117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580BE4" w14:paraId="731A1C80" w14:textId="77777777" w:rsidTr="00320989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2908" w:type="dxa"/>
            <w:gridSpan w:val="2"/>
            <w:shd w:val="clear" w:color="auto" w:fill="auto"/>
            <w:vAlign w:val="center"/>
          </w:tcPr>
          <w:p w14:paraId="2E883FAB" w14:textId="386F244C" w:rsidR="00580BE4" w:rsidRDefault="00580BE4" w:rsidP="00580BE4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571176">
              <w:rPr>
                <w:rFonts w:ascii="標楷體" w:eastAsia="標楷體" w:hAnsi="標楷體" w:hint="eastAsia"/>
                <w:noProof/>
                <w:sz w:val="20"/>
              </w:rPr>
              <w:t>21.</w:t>
            </w:r>
            <w:r w:rsidRPr="008D42B3">
              <w:rPr>
                <w:rFonts w:ascii="標楷體" w:eastAsia="標楷體" w:hAnsi="標楷體" w:hint="eastAsia"/>
                <w:noProof/>
                <w:spacing w:val="130"/>
                <w:kern w:val="0"/>
                <w:sz w:val="20"/>
                <w:fitText w:val="2500" w:id="-699146751"/>
              </w:rPr>
              <w:t>專案補助支</w:t>
            </w:r>
            <w:r w:rsidRPr="008D42B3">
              <w:rPr>
                <w:rFonts w:ascii="標楷體" w:eastAsia="標楷體" w:hAnsi="標楷體" w:hint="eastAsia"/>
                <w:noProof/>
                <w:kern w:val="0"/>
                <w:sz w:val="20"/>
                <w:fitText w:val="2500" w:id="-699146751"/>
              </w:rPr>
              <w:t>出</w:t>
            </w:r>
          </w:p>
        </w:tc>
        <w:tc>
          <w:tcPr>
            <w:tcW w:w="2708" w:type="dxa"/>
            <w:gridSpan w:val="2"/>
            <w:shd w:val="clear" w:color="auto" w:fill="auto"/>
            <w:vAlign w:val="center"/>
          </w:tcPr>
          <w:p w14:paraId="3BFF4C7A" w14:textId="77777777" w:rsidR="00580BE4" w:rsidRDefault="00580BE4" w:rsidP="00580BE4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57117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4C25B77E" w14:textId="77777777" w:rsidR="00580BE4" w:rsidRDefault="00580BE4" w:rsidP="00580BE4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57117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5DFD2813" w14:textId="77777777" w:rsidR="00580BE4" w:rsidRDefault="00580BE4" w:rsidP="00580BE4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57117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53F74FCC" w14:textId="77777777" w:rsidR="00580BE4" w:rsidRDefault="00580BE4" w:rsidP="00580BE4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57117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51BD185B" w14:textId="77777777" w:rsidR="00580BE4" w:rsidRDefault="00580BE4" w:rsidP="00580BE4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57117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5E5C2D54" w14:textId="77777777" w:rsidR="00580BE4" w:rsidRDefault="00580BE4" w:rsidP="00580BE4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57117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1143DA4B" w14:textId="77777777" w:rsidR="00580BE4" w:rsidRDefault="00580BE4" w:rsidP="00580BE4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57117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580BE4" w14:paraId="4AFE8279" w14:textId="77777777" w:rsidTr="00320989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2908" w:type="dxa"/>
            <w:gridSpan w:val="2"/>
            <w:shd w:val="clear" w:color="auto" w:fill="auto"/>
            <w:vAlign w:val="center"/>
          </w:tcPr>
          <w:p w14:paraId="4BC44F9D" w14:textId="1AD047DC" w:rsidR="00580BE4" w:rsidRDefault="00580BE4" w:rsidP="00580BE4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571176">
              <w:rPr>
                <w:rFonts w:ascii="標楷體" w:eastAsia="標楷體" w:hAnsi="標楷體" w:hint="eastAsia"/>
                <w:noProof/>
                <w:sz w:val="20"/>
              </w:rPr>
              <w:t>22.</w:t>
            </w:r>
            <w:r w:rsidRPr="008D42B3">
              <w:rPr>
                <w:rFonts w:ascii="標楷體" w:eastAsia="標楷體" w:hAnsi="標楷體" w:hint="eastAsia"/>
                <w:noProof/>
                <w:spacing w:val="283"/>
                <w:kern w:val="0"/>
                <w:sz w:val="20"/>
                <w:fitText w:val="2500" w:id="-699146751"/>
              </w:rPr>
              <w:t>其他支</w:t>
            </w:r>
            <w:r w:rsidRPr="008D42B3">
              <w:rPr>
                <w:rFonts w:ascii="標楷體" w:eastAsia="標楷體" w:hAnsi="標楷體" w:hint="eastAsia"/>
                <w:noProof/>
                <w:spacing w:val="1"/>
                <w:kern w:val="0"/>
                <w:sz w:val="20"/>
                <w:fitText w:val="2500" w:id="-699146751"/>
              </w:rPr>
              <w:t>出</w:t>
            </w:r>
          </w:p>
        </w:tc>
        <w:tc>
          <w:tcPr>
            <w:tcW w:w="2708" w:type="dxa"/>
            <w:gridSpan w:val="2"/>
            <w:shd w:val="clear" w:color="auto" w:fill="auto"/>
            <w:vAlign w:val="center"/>
          </w:tcPr>
          <w:p w14:paraId="452F1047" w14:textId="77777777" w:rsidR="00580BE4" w:rsidRDefault="00580BE4" w:rsidP="00580BE4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57117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39905041" w14:textId="77777777" w:rsidR="00580BE4" w:rsidRDefault="00580BE4" w:rsidP="00580BE4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571176">
              <w:rPr>
                <w:rFonts w:ascii="新細明體" w:hAnsi="新細明體"/>
                <w:noProof/>
                <w:sz w:val="20"/>
              </w:rPr>
              <w:t>105,212,000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7063ACFF" w14:textId="77777777" w:rsidR="00580BE4" w:rsidRDefault="00580BE4" w:rsidP="00580BE4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57117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3AF0953E" w14:textId="77777777" w:rsidR="00580BE4" w:rsidRDefault="00580BE4" w:rsidP="00580BE4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57117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3A9A46DD" w14:textId="77777777" w:rsidR="00580BE4" w:rsidRDefault="00580BE4" w:rsidP="00580BE4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57117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4B9D4FDF" w14:textId="77777777" w:rsidR="00580BE4" w:rsidRDefault="00580BE4" w:rsidP="00580BE4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57117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6D0DF1B4" w14:textId="77777777" w:rsidR="00580BE4" w:rsidRDefault="00580BE4" w:rsidP="00580BE4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57117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</w:tbl>
    <w:p w14:paraId="20E02E01" w14:textId="77777777" w:rsidR="00750CF7" w:rsidRDefault="00750CF7" w:rsidP="00750CF7"/>
    <w:p w14:paraId="5351B23B" w14:textId="77777777" w:rsidR="00750CF7" w:rsidRPr="00750CF7" w:rsidRDefault="00750CF7" w:rsidP="00750CF7">
      <w:r>
        <w:br w:type="page"/>
      </w:r>
    </w:p>
    <w:tbl>
      <w:tblPr>
        <w:tblW w:w="21868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90"/>
        <w:gridCol w:w="2418"/>
        <w:gridCol w:w="211"/>
        <w:gridCol w:w="2497"/>
        <w:gridCol w:w="2709"/>
        <w:gridCol w:w="2708"/>
        <w:gridCol w:w="2709"/>
        <w:gridCol w:w="2708"/>
        <w:gridCol w:w="2709"/>
        <w:gridCol w:w="2709"/>
      </w:tblGrid>
      <w:tr w:rsidR="00750CF7" w14:paraId="678C72FA" w14:textId="77777777" w:rsidTr="00320989">
        <w:tc>
          <w:tcPr>
            <w:tcW w:w="490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002F616C" w14:textId="77777777" w:rsidR="00750CF7" w:rsidRPr="001D79E3" w:rsidRDefault="00750CF7" w:rsidP="00320989">
            <w:pPr>
              <w:rPr>
                <w:rFonts w:ascii="標楷體" w:eastAsia="標楷體"/>
                <w:sz w:val="20"/>
              </w:rPr>
            </w:pPr>
            <w:r w:rsidRPr="001D79E3">
              <w:rPr>
                <w:rFonts w:ascii="標楷體" w:eastAsia="標楷體"/>
                <w:noProof/>
                <w:spacing w:val="-10"/>
                <w:sz w:val="20"/>
              </w:rPr>
              <w:lastRenderedPageBreak/>
              <w:t>經常</w:t>
            </w:r>
          </w:p>
        </w:tc>
        <w:tc>
          <w:tcPr>
            <w:tcW w:w="2629" w:type="dxa"/>
            <w:gridSpan w:val="2"/>
            <w:vMerge w:val="restart"/>
            <w:tcBorders>
              <w:top w:val="nil"/>
              <w:left w:val="nil"/>
              <w:right w:val="nil"/>
              <w:tl2br w:val="nil"/>
            </w:tcBorders>
            <w:vAlign w:val="center"/>
          </w:tcPr>
          <w:p w14:paraId="34B9137F" w14:textId="77777777" w:rsidR="00750CF7" w:rsidRPr="001D79E3" w:rsidRDefault="00750CF7" w:rsidP="00320989">
            <w:pPr>
              <w:rPr>
                <w:rFonts w:ascii="標楷體" w:eastAsia="標楷體"/>
                <w:sz w:val="20"/>
              </w:rPr>
            </w:pPr>
            <w:r w:rsidRPr="001D79E3">
              <w:rPr>
                <w:rFonts w:ascii="標楷體" w:eastAsia="標楷體" w:hint="eastAsia"/>
                <w:noProof/>
                <w:spacing w:val="-10"/>
                <w:sz w:val="20"/>
              </w:rPr>
              <w:t>門併計</w:t>
            </w:r>
          </w:p>
        </w:tc>
        <w:tc>
          <w:tcPr>
            <w:tcW w:w="18749" w:type="dxa"/>
            <w:gridSpan w:val="7"/>
            <w:vMerge w:val="restart"/>
            <w:tcBorders>
              <w:top w:val="nil"/>
              <w:left w:val="nil"/>
            </w:tcBorders>
            <w:vAlign w:val="bottom"/>
          </w:tcPr>
          <w:p w14:paraId="3B2DCFDF" w14:textId="77777777" w:rsidR="00750CF7" w:rsidRPr="005C62A3" w:rsidRDefault="00750CF7" w:rsidP="00320989">
            <w:pPr>
              <w:jc w:val="right"/>
            </w:pPr>
            <w:r>
              <w:rPr>
                <w:rFonts w:ascii="標楷體" w:eastAsia="標楷體" w:hAnsi="標楷體" w:hint="eastAsia"/>
                <w:sz w:val="20"/>
              </w:rPr>
              <w:t>單位：新臺幣元</w:t>
            </w:r>
          </w:p>
        </w:tc>
      </w:tr>
      <w:tr w:rsidR="00750CF7" w14:paraId="57A42EB0" w14:textId="77777777" w:rsidTr="00320989">
        <w:tc>
          <w:tcPr>
            <w:tcW w:w="490" w:type="dxa"/>
            <w:tcBorders>
              <w:top w:val="nil"/>
              <w:right w:val="nil"/>
            </w:tcBorders>
            <w:shd w:val="clear" w:color="auto" w:fill="auto"/>
            <w:vAlign w:val="center"/>
          </w:tcPr>
          <w:p w14:paraId="1223E047" w14:textId="77777777" w:rsidR="00750CF7" w:rsidRPr="001D79E3" w:rsidRDefault="00750CF7" w:rsidP="00320989">
            <w:pPr>
              <w:rPr>
                <w:rFonts w:ascii="標楷體" w:eastAsia="標楷體"/>
                <w:sz w:val="20"/>
              </w:rPr>
            </w:pPr>
            <w:r w:rsidRPr="001D79E3">
              <w:rPr>
                <w:rFonts w:ascii="標楷體" w:eastAsia="標楷體"/>
                <w:noProof/>
                <w:spacing w:val="-10"/>
                <w:sz w:val="20"/>
              </w:rPr>
              <w:t>資本</w:t>
            </w:r>
          </w:p>
        </w:tc>
        <w:tc>
          <w:tcPr>
            <w:tcW w:w="2629" w:type="dxa"/>
            <w:gridSpan w:val="2"/>
            <w:vMerge/>
            <w:tcBorders>
              <w:left w:val="nil"/>
              <w:bottom w:val="single" w:sz="4" w:space="0" w:color="auto"/>
              <w:right w:val="nil"/>
              <w:tl2br w:val="nil"/>
            </w:tcBorders>
            <w:vAlign w:val="center"/>
          </w:tcPr>
          <w:p w14:paraId="055FB626" w14:textId="77777777" w:rsidR="00750CF7" w:rsidRPr="001D79E3" w:rsidRDefault="00750CF7" w:rsidP="00320989">
            <w:pPr>
              <w:jc w:val="right"/>
              <w:rPr>
                <w:rFonts w:ascii="標楷體" w:eastAsia="標楷體"/>
                <w:sz w:val="20"/>
              </w:rPr>
            </w:pPr>
          </w:p>
        </w:tc>
        <w:tc>
          <w:tcPr>
            <w:tcW w:w="18749" w:type="dxa"/>
            <w:gridSpan w:val="7"/>
            <w:vMerge/>
            <w:tcBorders>
              <w:left w:val="nil"/>
            </w:tcBorders>
            <w:vAlign w:val="center"/>
          </w:tcPr>
          <w:p w14:paraId="43DB85AE" w14:textId="77777777" w:rsidR="00750CF7" w:rsidRPr="00CC0D84" w:rsidRDefault="00750CF7" w:rsidP="00320989">
            <w:pPr>
              <w:ind w:leftChars="12" w:left="29" w:rightChars="10" w:right="24"/>
              <w:jc w:val="distribute"/>
              <w:rPr>
                <w:rFonts w:ascii="標楷體" w:eastAsia="標楷體" w:hAnsi="標楷體"/>
                <w:sz w:val="20"/>
              </w:rPr>
            </w:pPr>
          </w:p>
        </w:tc>
      </w:tr>
      <w:tr w:rsidR="00750CF7" w14:paraId="0BEE2C18" w14:textId="77777777" w:rsidTr="00320989">
        <w:tc>
          <w:tcPr>
            <w:tcW w:w="2908" w:type="dxa"/>
            <w:gridSpan w:val="2"/>
            <w:tcBorders>
              <w:tl2br w:val="single" w:sz="4" w:space="0" w:color="auto"/>
            </w:tcBorders>
            <w:vAlign w:val="center"/>
          </w:tcPr>
          <w:p w14:paraId="50A004E8" w14:textId="77777777" w:rsidR="00750CF7" w:rsidRDefault="00750CF7" w:rsidP="00320989">
            <w:pPr>
              <w:jc w:val="right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 w:hint="eastAsia"/>
                <w:color w:val="000000"/>
                <w:sz w:val="20"/>
              </w:rPr>
              <w:t>機  關  別</w:t>
            </w:r>
          </w:p>
          <w:p w14:paraId="25E9127F" w14:textId="77777777" w:rsidR="00750CF7" w:rsidRDefault="00750CF7" w:rsidP="00320989">
            <w:pPr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 w:hint="eastAsia"/>
                <w:sz w:val="20"/>
              </w:rPr>
              <w:t xml:space="preserve">政  事 </w:t>
            </w:r>
            <w:r>
              <w:rPr>
                <w:rFonts w:ascii="標楷體" w:eastAsia="標楷體"/>
                <w:sz w:val="20"/>
              </w:rPr>
              <w:t xml:space="preserve"> </w:t>
            </w:r>
            <w:r>
              <w:rPr>
                <w:rFonts w:ascii="標楷體" w:eastAsia="標楷體" w:hint="eastAsia"/>
                <w:sz w:val="20"/>
              </w:rPr>
              <w:t>別</w:t>
            </w:r>
          </w:p>
        </w:tc>
        <w:tc>
          <w:tcPr>
            <w:tcW w:w="2708" w:type="dxa"/>
            <w:gridSpan w:val="2"/>
            <w:vAlign w:val="center"/>
          </w:tcPr>
          <w:p w14:paraId="79776049" w14:textId="77777777" w:rsidR="00750CF7" w:rsidRDefault="00750CF7" w:rsidP="00320989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sz w:val="20"/>
              </w:rPr>
              <w:t>環境保護局主管</w:t>
            </w:r>
          </w:p>
        </w:tc>
        <w:tc>
          <w:tcPr>
            <w:tcW w:w="2709" w:type="dxa"/>
            <w:vAlign w:val="center"/>
          </w:tcPr>
          <w:p w14:paraId="73B5BBAA" w14:textId="52CA925F" w:rsidR="00750CF7" w:rsidRDefault="004737BE" w:rsidP="00320989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 w:hint="eastAsia"/>
                <w:sz w:val="20"/>
              </w:rPr>
              <w:t>警察</w:t>
            </w:r>
            <w:r w:rsidR="00750CF7">
              <w:rPr>
                <w:rFonts w:ascii="標楷體" w:eastAsia="標楷體"/>
                <w:sz w:val="20"/>
              </w:rPr>
              <w:t>局主管</w:t>
            </w:r>
          </w:p>
        </w:tc>
        <w:tc>
          <w:tcPr>
            <w:tcW w:w="2708" w:type="dxa"/>
            <w:vAlign w:val="center"/>
          </w:tcPr>
          <w:p w14:paraId="1DED5F5F" w14:textId="6619B89C" w:rsidR="00750CF7" w:rsidRDefault="00FE16A5" w:rsidP="00320989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 w:hint="eastAsia"/>
                <w:sz w:val="20"/>
              </w:rPr>
              <w:t>文化處</w:t>
            </w:r>
            <w:r w:rsidR="00750CF7">
              <w:rPr>
                <w:rFonts w:ascii="標楷體" w:eastAsia="標楷體"/>
                <w:sz w:val="20"/>
              </w:rPr>
              <w:t>主管</w:t>
            </w:r>
          </w:p>
        </w:tc>
        <w:tc>
          <w:tcPr>
            <w:tcW w:w="2709" w:type="dxa"/>
            <w:vAlign w:val="center"/>
          </w:tcPr>
          <w:p w14:paraId="367087AB" w14:textId="663D7C25" w:rsidR="00750CF7" w:rsidRDefault="00FE16A5" w:rsidP="00320989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 w:hint="eastAsia"/>
                <w:sz w:val="20"/>
              </w:rPr>
              <w:t>財稅局</w:t>
            </w:r>
            <w:r w:rsidR="00750CF7">
              <w:rPr>
                <w:rFonts w:ascii="標楷體" w:eastAsia="標楷體"/>
                <w:sz w:val="20"/>
              </w:rPr>
              <w:t>主管</w:t>
            </w:r>
          </w:p>
        </w:tc>
        <w:tc>
          <w:tcPr>
            <w:tcW w:w="2708" w:type="dxa"/>
            <w:vAlign w:val="center"/>
          </w:tcPr>
          <w:p w14:paraId="161181E4" w14:textId="77777777" w:rsidR="00750CF7" w:rsidRDefault="00750CF7" w:rsidP="00320989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proofErr w:type="gramStart"/>
            <w:r>
              <w:rPr>
                <w:rFonts w:ascii="標楷體" w:eastAsia="標楷體"/>
                <w:sz w:val="20"/>
              </w:rPr>
              <w:t>統籌支撥科目</w:t>
            </w:r>
            <w:proofErr w:type="gramEnd"/>
          </w:p>
        </w:tc>
        <w:tc>
          <w:tcPr>
            <w:tcW w:w="2709" w:type="dxa"/>
            <w:vAlign w:val="center"/>
          </w:tcPr>
          <w:p w14:paraId="38B0C858" w14:textId="2729B44E" w:rsidR="00750CF7" w:rsidRDefault="00EF166F" w:rsidP="00320989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 w:hint="eastAsia"/>
                <w:sz w:val="20"/>
              </w:rPr>
              <w:t>合計</w:t>
            </w:r>
          </w:p>
        </w:tc>
        <w:tc>
          <w:tcPr>
            <w:tcW w:w="2709" w:type="dxa"/>
            <w:vAlign w:val="center"/>
          </w:tcPr>
          <w:p w14:paraId="71029A81" w14:textId="1BB61F78" w:rsidR="00750CF7" w:rsidRDefault="00750CF7" w:rsidP="00320989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</w:p>
        </w:tc>
      </w:tr>
      <w:tr w:rsidR="00EF166F" w:rsidRPr="006A11E4" w14:paraId="4DB5CAD4" w14:textId="77777777" w:rsidTr="00320989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2908" w:type="dxa"/>
            <w:gridSpan w:val="2"/>
            <w:shd w:val="clear" w:color="auto" w:fill="auto"/>
            <w:vAlign w:val="center"/>
          </w:tcPr>
          <w:p w14:paraId="4B1E577B" w14:textId="77777777" w:rsidR="00EF166F" w:rsidRPr="006A11E4" w:rsidRDefault="00EF166F" w:rsidP="00EF166F">
            <w:pPr>
              <w:spacing w:line="240" w:lineRule="exact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6A11E4">
              <w:rPr>
                <w:rFonts w:ascii="標楷體" w:eastAsia="標楷體" w:hAnsi="標楷體" w:hint="eastAsia"/>
                <w:b/>
                <w:noProof/>
                <w:sz w:val="20"/>
              </w:rPr>
              <w:t>合計</w:t>
            </w:r>
          </w:p>
        </w:tc>
        <w:tc>
          <w:tcPr>
            <w:tcW w:w="2708" w:type="dxa"/>
            <w:gridSpan w:val="2"/>
            <w:shd w:val="clear" w:color="auto" w:fill="auto"/>
            <w:vAlign w:val="center"/>
          </w:tcPr>
          <w:p w14:paraId="660EDD74" w14:textId="77777777" w:rsidR="00EF166F" w:rsidRPr="006A11E4" w:rsidRDefault="00EF166F" w:rsidP="00EF166F">
            <w:pPr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6A11E4">
              <w:rPr>
                <w:rFonts w:ascii="新細明體" w:hAnsi="新細明體"/>
                <w:b/>
                <w:noProof/>
                <w:sz w:val="20"/>
              </w:rPr>
              <w:t>707,664,999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635287D3" w14:textId="78D55283" w:rsidR="00EF166F" w:rsidRPr="006A11E4" w:rsidRDefault="00EF166F" w:rsidP="00EF166F">
            <w:pPr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FE16A5">
              <w:rPr>
                <w:rFonts w:ascii="新細明體" w:hAnsi="新細明體"/>
                <w:b/>
                <w:noProof/>
                <w:sz w:val="20"/>
              </w:rPr>
              <w:t>3,423,586,572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70319DF0" w14:textId="07DC2FD8" w:rsidR="00EF166F" w:rsidRPr="006A11E4" w:rsidRDefault="00EF166F" w:rsidP="00EF166F">
            <w:pPr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FE16A5">
              <w:rPr>
                <w:rFonts w:ascii="新細明體" w:hAnsi="新細明體"/>
                <w:b/>
                <w:noProof/>
                <w:sz w:val="20"/>
              </w:rPr>
              <w:t>543,824,254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3A84FCCB" w14:textId="0B814D5B" w:rsidR="00EF166F" w:rsidRPr="006A11E4" w:rsidRDefault="00EF166F" w:rsidP="00EF166F">
            <w:pPr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</w:rPr>
              <w:t>435,077,871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1AE2D449" w14:textId="77777777" w:rsidR="00EF166F" w:rsidRPr="006A11E4" w:rsidRDefault="00EF166F" w:rsidP="00EF166F">
            <w:pPr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6A11E4">
              <w:rPr>
                <w:rFonts w:ascii="新細明體" w:hAnsi="新細明體"/>
                <w:b/>
                <w:noProof/>
                <w:sz w:val="20"/>
              </w:rPr>
              <w:t>1,821,280,742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0AF6B483" w14:textId="5C8BF72F" w:rsidR="00EF166F" w:rsidRPr="006A11E4" w:rsidRDefault="00EF166F" w:rsidP="00EF166F">
            <w:pPr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860289">
              <w:rPr>
                <w:rFonts w:ascii="新細明體" w:hAnsi="新細明體"/>
                <w:b/>
                <w:noProof/>
                <w:sz w:val="20"/>
              </w:rPr>
              <w:t>55,925,164,934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3577BDB6" w14:textId="49FE0E46" w:rsidR="00EF166F" w:rsidRPr="006A11E4" w:rsidRDefault="00EF166F" w:rsidP="00EF166F">
            <w:pPr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</w:p>
        </w:tc>
      </w:tr>
      <w:tr w:rsidR="00EF166F" w14:paraId="7A3D3464" w14:textId="77777777" w:rsidTr="00320989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2908" w:type="dxa"/>
            <w:gridSpan w:val="2"/>
            <w:shd w:val="clear" w:color="auto" w:fill="auto"/>
            <w:vAlign w:val="center"/>
          </w:tcPr>
          <w:p w14:paraId="52330D71" w14:textId="3BDEECCB" w:rsidR="00EF166F" w:rsidRDefault="00EF166F" w:rsidP="00910851">
            <w:pPr>
              <w:spacing w:line="240" w:lineRule="exact"/>
              <w:rPr>
                <w:rFonts w:ascii="標楷體" w:eastAsia="標楷體" w:hAnsi="標楷體"/>
                <w:sz w:val="20"/>
              </w:rPr>
            </w:pPr>
            <w:r w:rsidRPr="00571176">
              <w:rPr>
                <w:rFonts w:ascii="標楷體" w:eastAsia="標楷體" w:hAnsi="標楷體" w:hint="eastAsia"/>
                <w:noProof/>
                <w:sz w:val="20"/>
              </w:rPr>
              <w:t>1</w:t>
            </w:r>
            <w:r w:rsidR="00910851">
              <w:rPr>
                <w:rFonts w:ascii="標楷體" w:eastAsia="標楷體" w:hAnsi="標楷體" w:hint="eastAsia"/>
                <w:noProof/>
                <w:sz w:val="20"/>
              </w:rPr>
              <w:t>.</w:t>
            </w:r>
            <w:r w:rsidRPr="00910851">
              <w:rPr>
                <w:rFonts w:ascii="標楷體" w:eastAsia="標楷體" w:hAnsi="標楷體" w:hint="eastAsia"/>
                <w:noProof/>
                <w:spacing w:val="300"/>
                <w:kern w:val="0"/>
                <w:sz w:val="20"/>
                <w:fitText w:val="2600" w:id="-699147518"/>
              </w:rPr>
              <w:t>行政支</w:t>
            </w:r>
            <w:r w:rsidRPr="00910851">
              <w:rPr>
                <w:rFonts w:ascii="標楷體" w:eastAsia="標楷體" w:hAnsi="標楷體" w:hint="eastAsia"/>
                <w:noProof/>
                <w:kern w:val="0"/>
                <w:sz w:val="20"/>
                <w:fitText w:val="2600" w:id="-699147518"/>
              </w:rPr>
              <w:t>出</w:t>
            </w:r>
          </w:p>
        </w:tc>
        <w:tc>
          <w:tcPr>
            <w:tcW w:w="2708" w:type="dxa"/>
            <w:gridSpan w:val="2"/>
            <w:shd w:val="clear" w:color="auto" w:fill="auto"/>
            <w:vAlign w:val="center"/>
          </w:tcPr>
          <w:p w14:paraId="0B978D82" w14:textId="77777777" w:rsidR="00EF166F" w:rsidRDefault="00EF166F" w:rsidP="00EF166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57117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501C6574" w14:textId="77777777" w:rsidR="00EF166F" w:rsidRDefault="00EF166F" w:rsidP="00EF166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57117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6C6CF9F1" w14:textId="77777777" w:rsidR="00EF166F" w:rsidRDefault="00EF166F" w:rsidP="00EF166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57117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2BBD747C" w14:textId="77777777" w:rsidR="00EF166F" w:rsidRDefault="00EF166F" w:rsidP="00EF166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57117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1E2A7C1C" w14:textId="77777777" w:rsidR="00EF166F" w:rsidRDefault="00EF166F" w:rsidP="00EF166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57117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5EE80773" w14:textId="31E872FC" w:rsidR="00EF166F" w:rsidRDefault="00EF166F" w:rsidP="00EF166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571176">
              <w:rPr>
                <w:rFonts w:ascii="新細明體" w:hAnsi="新細明體"/>
                <w:noProof/>
                <w:sz w:val="20"/>
              </w:rPr>
              <w:t>747,696,441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0672B959" w14:textId="32766CD2" w:rsidR="00EF166F" w:rsidRDefault="00EF166F" w:rsidP="00EF166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</w:p>
        </w:tc>
      </w:tr>
      <w:tr w:rsidR="00EF166F" w14:paraId="6173F87B" w14:textId="77777777" w:rsidTr="00320989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2908" w:type="dxa"/>
            <w:gridSpan w:val="2"/>
            <w:shd w:val="clear" w:color="auto" w:fill="auto"/>
            <w:vAlign w:val="center"/>
          </w:tcPr>
          <w:p w14:paraId="190FCEDA" w14:textId="77777777" w:rsidR="00EF166F" w:rsidRDefault="00EF166F" w:rsidP="00910851">
            <w:pPr>
              <w:spacing w:line="240" w:lineRule="exact"/>
              <w:rPr>
                <w:rFonts w:ascii="標楷體" w:eastAsia="標楷體" w:hAnsi="標楷體"/>
                <w:sz w:val="20"/>
              </w:rPr>
            </w:pPr>
            <w:r w:rsidRPr="00571176">
              <w:rPr>
                <w:rFonts w:ascii="標楷體" w:eastAsia="標楷體" w:hAnsi="標楷體" w:hint="eastAsia"/>
                <w:noProof/>
                <w:sz w:val="20"/>
              </w:rPr>
              <w:t>2.</w:t>
            </w:r>
            <w:r w:rsidRPr="008D42B3">
              <w:rPr>
                <w:rFonts w:ascii="標楷體" w:eastAsia="標楷體" w:hAnsi="標楷體" w:hint="eastAsia"/>
                <w:noProof/>
                <w:spacing w:val="300"/>
                <w:kern w:val="0"/>
                <w:sz w:val="20"/>
                <w:fitText w:val="2600" w:id="-699147518"/>
              </w:rPr>
              <w:t>立法支</w:t>
            </w:r>
            <w:r w:rsidRPr="008D42B3">
              <w:rPr>
                <w:rFonts w:ascii="標楷體" w:eastAsia="標楷體" w:hAnsi="標楷體" w:hint="eastAsia"/>
                <w:noProof/>
                <w:kern w:val="0"/>
                <w:sz w:val="20"/>
                <w:fitText w:val="2600" w:id="-699147518"/>
              </w:rPr>
              <w:t>出</w:t>
            </w:r>
          </w:p>
        </w:tc>
        <w:tc>
          <w:tcPr>
            <w:tcW w:w="2708" w:type="dxa"/>
            <w:gridSpan w:val="2"/>
            <w:shd w:val="clear" w:color="auto" w:fill="auto"/>
            <w:vAlign w:val="center"/>
          </w:tcPr>
          <w:p w14:paraId="0E7F31AD" w14:textId="77777777" w:rsidR="00EF166F" w:rsidRDefault="00EF166F" w:rsidP="00EF166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57117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40A18154" w14:textId="77777777" w:rsidR="00EF166F" w:rsidRDefault="00EF166F" w:rsidP="00EF166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57117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0EEB584C" w14:textId="77777777" w:rsidR="00EF166F" w:rsidRDefault="00EF166F" w:rsidP="00EF166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57117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75A71AD9" w14:textId="77777777" w:rsidR="00EF166F" w:rsidRDefault="00EF166F" w:rsidP="00EF166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57117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26BDDC5D" w14:textId="77777777" w:rsidR="00EF166F" w:rsidRDefault="00EF166F" w:rsidP="00EF166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57117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5CBB940E" w14:textId="58C60628" w:rsidR="00EF166F" w:rsidRDefault="00EF166F" w:rsidP="00EF166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571176">
              <w:rPr>
                <w:rFonts w:ascii="新細明體" w:hAnsi="新細明體"/>
                <w:noProof/>
                <w:sz w:val="20"/>
              </w:rPr>
              <w:t>303,395,976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232BC6BD" w14:textId="04398285" w:rsidR="00EF166F" w:rsidRDefault="00EF166F" w:rsidP="00EF166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</w:p>
        </w:tc>
      </w:tr>
      <w:tr w:rsidR="00EF166F" w14:paraId="25DF7CB6" w14:textId="77777777" w:rsidTr="00320989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2908" w:type="dxa"/>
            <w:gridSpan w:val="2"/>
            <w:shd w:val="clear" w:color="auto" w:fill="auto"/>
            <w:vAlign w:val="center"/>
          </w:tcPr>
          <w:p w14:paraId="39106CE3" w14:textId="77777777" w:rsidR="00EF166F" w:rsidRDefault="00EF166F" w:rsidP="008D42B3">
            <w:pPr>
              <w:spacing w:line="240" w:lineRule="exact"/>
              <w:rPr>
                <w:rFonts w:ascii="標楷體" w:eastAsia="標楷體" w:hAnsi="標楷體"/>
                <w:sz w:val="20"/>
              </w:rPr>
            </w:pPr>
            <w:r w:rsidRPr="00571176">
              <w:rPr>
                <w:rFonts w:ascii="標楷體" w:eastAsia="標楷體" w:hAnsi="標楷體" w:hint="eastAsia"/>
                <w:noProof/>
                <w:sz w:val="20"/>
              </w:rPr>
              <w:t>3.</w:t>
            </w:r>
            <w:r w:rsidRPr="008D42B3">
              <w:rPr>
                <w:rFonts w:ascii="標楷體" w:eastAsia="標楷體" w:hAnsi="標楷體" w:hint="eastAsia"/>
                <w:noProof/>
                <w:spacing w:val="300"/>
                <w:kern w:val="0"/>
                <w:sz w:val="20"/>
                <w:fitText w:val="2600" w:id="-699147518"/>
              </w:rPr>
              <w:t>民政支</w:t>
            </w:r>
            <w:r w:rsidRPr="008D42B3">
              <w:rPr>
                <w:rFonts w:ascii="標楷體" w:eastAsia="標楷體" w:hAnsi="標楷體" w:hint="eastAsia"/>
                <w:noProof/>
                <w:kern w:val="0"/>
                <w:sz w:val="20"/>
                <w:fitText w:val="2600" w:id="-699147518"/>
              </w:rPr>
              <w:t>出</w:t>
            </w:r>
          </w:p>
        </w:tc>
        <w:tc>
          <w:tcPr>
            <w:tcW w:w="2708" w:type="dxa"/>
            <w:gridSpan w:val="2"/>
            <w:shd w:val="clear" w:color="auto" w:fill="auto"/>
            <w:vAlign w:val="center"/>
          </w:tcPr>
          <w:p w14:paraId="462E1103" w14:textId="77777777" w:rsidR="00EF166F" w:rsidRDefault="00EF166F" w:rsidP="00EF166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57117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704F840B" w14:textId="77777777" w:rsidR="00EF166F" w:rsidRDefault="00EF166F" w:rsidP="00EF166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57117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35897FAD" w14:textId="3BE76D02" w:rsidR="00EF166F" w:rsidRDefault="00EF166F" w:rsidP="00EF166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E16A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76F3D60D" w14:textId="77777777" w:rsidR="00EF166F" w:rsidRDefault="00EF166F" w:rsidP="00EF166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57117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0367B87F" w14:textId="77777777" w:rsidR="00EF166F" w:rsidRDefault="00EF166F" w:rsidP="00EF166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57117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3D1D98B5" w14:textId="1D175A3F" w:rsidR="00EF166F" w:rsidRDefault="00EF166F" w:rsidP="00EF166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571176">
              <w:rPr>
                <w:rFonts w:ascii="新細明體" w:hAnsi="新細明體"/>
                <w:noProof/>
                <w:sz w:val="20"/>
              </w:rPr>
              <w:t>4,544,812,216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337836EA" w14:textId="2D50CDB5" w:rsidR="00EF166F" w:rsidRDefault="00EF166F" w:rsidP="00EF166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</w:p>
        </w:tc>
      </w:tr>
      <w:tr w:rsidR="00EF166F" w14:paraId="0980999F" w14:textId="77777777" w:rsidTr="00320989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2908" w:type="dxa"/>
            <w:gridSpan w:val="2"/>
            <w:shd w:val="clear" w:color="auto" w:fill="auto"/>
            <w:vAlign w:val="center"/>
          </w:tcPr>
          <w:p w14:paraId="09C01375" w14:textId="77777777" w:rsidR="00EF166F" w:rsidRDefault="00EF166F" w:rsidP="008D42B3">
            <w:pPr>
              <w:spacing w:line="240" w:lineRule="exact"/>
              <w:rPr>
                <w:rFonts w:ascii="標楷體" w:eastAsia="標楷體" w:hAnsi="標楷體"/>
                <w:sz w:val="20"/>
              </w:rPr>
            </w:pPr>
            <w:r w:rsidRPr="00571176">
              <w:rPr>
                <w:rFonts w:ascii="標楷體" w:eastAsia="標楷體" w:hAnsi="標楷體" w:hint="eastAsia"/>
                <w:noProof/>
                <w:sz w:val="20"/>
              </w:rPr>
              <w:t>4.</w:t>
            </w:r>
            <w:r w:rsidRPr="008D42B3">
              <w:rPr>
                <w:rFonts w:ascii="標楷體" w:eastAsia="標楷體" w:hAnsi="標楷體" w:hint="eastAsia"/>
                <w:noProof/>
                <w:spacing w:val="300"/>
                <w:kern w:val="0"/>
                <w:sz w:val="20"/>
                <w:fitText w:val="2600" w:id="-699147518"/>
              </w:rPr>
              <w:t>警政支</w:t>
            </w:r>
            <w:r w:rsidRPr="008D42B3">
              <w:rPr>
                <w:rFonts w:ascii="標楷體" w:eastAsia="標楷體" w:hAnsi="標楷體" w:hint="eastAsia"/>
                <w:noProof/>
                <w:kern w:val="0"/>
                <w:sz w:val="20"/>
                <w:fitText w:val="2600" w:id="-699147518"/>
              </w:rPr>
              <w:t>出</w:t>
            </w:r>
          </w:p>
        </w:tc>
        <w:tc>
          <w:tcPr>
            <w:tcW w:w="2708" w:type="dxa"/>
            <w:gridSpan w:val="2"/>
            <w:shd w:val="clear" w:color="auto" w:fill="auto"/>
            <w:vAlign w:val="center"/>
          </w:tcPr>
          <w:p w14:paraId="28B731F8" w14:textId="77777777" w:rsidR="00EF166F" w:rsidRDefault="00EF166F" w:rsidP="00EF166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57117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1704AEFE" w14:textId="57714C16" w:rsidR="00EF166F" w:rsidRDefault="00EF166F" w:rsidP="00EF166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3,423,586,572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29BA0D15" w14:textId="77777777" w:rsidR="00EF166F" w:rsidRDefault="00EF166F" w:rsidP="00EF166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57117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6194AB0E" w14:textId="77777777" w:rsidR="00EF166F" w:rsidRDefault="00EF166F" w:rsidP="00EF166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57117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1F731C6B" w14:textId="77777777" w:rsidR="00EF166F" w:rsidRDefault="00EF166F" w:rsidP="00EF166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57117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1E15F0AB" w14:textId="7870467E" w:rsidR="00EF166F" w:rsidRDefault="00EF166F" w:rsidP="00EF166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571176">
              <w:rPr>
                <w:rFonts w:ascii="新細明體" w:hAnsi="新細明體"/>
                <w:noProof/>
                <w:sz w:val="20"/>
              </w:rPr>
              <w:t>3,423,586,572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4ABE81A6" w14:textId="0FF064BC" w:rsidR="00EF166F" w:rsidRDefault="00EF166F" w:rsidP="00EF166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</w:p>
        </w:tc>
      </w:tr>
      <w:tr w:rsidR="00EF166F" w14:paraId="2AB8B86A" w14:textId="77777777" w:rsidTr="00320989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2908" w:type="dxa"/>
            <w:gridSpan w:val="2"/>
            <w:shd w:val="clear" w:color="auto" w:fill="auto"/>
            <w:vAlign w:val="center"/>
          </w:tcPr>
          <w:p w14:paraId="259213D9" w14:textId="77777777" w:rsidR="00EF166F" w:rsidRDefault="00EF166F" w:rsidP="008D42B3">
            <w:pPr>
              <w:spacing w:line="240" w:lineRule="exact"/>
              <w:rPr>
                <w:rFonts w:ascii="標楷體" w:eastAsia="標楷體" w:hAnsi="標楷體"/>
                <w:sz w:val="20"/>
              </w:rPr>
            </w:pPr>
            <w:r w:rsidRPr="00571176">
              <w:rPr>
                <w:rFonts w:ascii="標楷體" w:eastAsia="標楷體" w:hAnsi="標楷體" w:hint="eastAsia"/>
                <w:noProof/>
                <w:sz w:val="20"/>
              </w:rPr>
              <w:t>5.</w:t>
            </w:r>
            <w:r w:rsidRPr="008D42B3">
              <w:rPr>
                <w:rFonts w:ascii="標楷體" w:eastAsia="標楷體" w:hAnsi="標楷體" w:hint="eastAsia"/>
                <w:noProof/>
                <w:spacing w:val="300"/>
                <w:kern w:val="0"/>
                <w:sz w:val="20"/>
                <w:fitText w:val="2600" w:id="-699147518"/>
              </w:rPr>
              <w:t>財務支</w:t>
            </w:r>
            <w:r w:rsidRPr="008D42B3">
              <w:rPr>
                <w:rFonts w:ascii="標楷體" w:eastAsia="標楷體" w:hAnsi="標楷體" w:hint="eastAsia"/>
                <w:noProof/>
                <w:kern w:val="0"/>
                <w:sz w:val="20"/>
                <w:fitText w:val="2600" w:id="-699147518"/>
              </w:rPr>
              <w:t>出</w:t>
            </w:r>
          </w:p>
        </w:tc>
        <w:tc>
          <w:tcPr>
            <w:tcW w:w="2708" w:type="dxa"/>
            <w:gridSpan w:val="2"/>
            <w:shd w:val="clear" w:color="auto" w:fill="auto"/>
            <w:vAlign w:val="center"/>
          </w:tcPr>
          <w:p w14:paraId="70103050" w14:textId="77777777" w:rsidR="00EF166F" w:rsidRDefault="00EF166F" w:rsidP="00EF166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57117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381A6E04" w14:textId="7F358599" w:rsidR="00EF166F" w:rsidRDefault="00EF166F" w:rsidP="00EF166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E16A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68FB5A28" w14:textId="77777777" w:rsidR="00EF166F" w:rsidRDefault="00EF166F" w:rsidP="00EF166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57117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0DBE8E0C" w14:textId="685D4CAF" w:rsidR="00EF166F" w:rsidRDefault="00EF166F" w:rsidP="00EF166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405,111,311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625C09D8" w14:textId="77777777" w:rsidR="00EF166F" w:rsidRDefault="00EF166F" w:rsidP="00EF166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57117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7FF2991A" w14:textId="607A8AB3" w:rsidR="00EF166F" w:rsidRDefault="00EF166F" w:rsidP="00EF166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571176">
              <w:rPr>
                <w:rFonts w:ascii="新細明體" w:hAnsi="新細明體"/>
                <w:noProof/>
                <w:sz w:val="20"/>
              </w:rPr>
              <w:t>405,111,311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18E88165" w14:textId="14553AD2" w:rsidR="00EF166F" w:rsidRDefault="00EF166F" w:rsidP="00EF166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</w:p>
        </w:tc>
      </w:tr>
      <w:tr w:rsidR="00EF166F" w14:paraId="28E241F4" w14:textId="77777777" w:rsidTr="00320989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2908" w:type="dxa"/>
            <w:gridSpan w:val="2"/>
            <w:shd w:val="clear" w:color="auto" w:fill="auto"/>
            <w:vAlign w:val="center"/>
          </w:tcPr>
          <w:p w14:paraId="0B87813E" w14:textId="77777777" w:rsidR="00EF166F" w:rsidRDefault="00EF166F" w:rsidP="008D42B3">
            <w:pPr>
              <w:spacing w:line="240" w:lineRule="exact"/>
              <w:rPr>
                <w:rFonts w:ascii="標楷體" w:eastAsia="標楷體" w:hAnsi="標楷體"/>
                <w:sz w:val="20"/>
              </w:rPr>
            </w:pPr>
            <w:r w:rsidRPr="00571176">
              <w:rPr>
                <w:rFonts w:ascii="標楷體" w:eastAsia="標楷體" w:hAnsi="標楷體" w:hint="eastAsia"/>
                <w:noProof/>
                <w:sz w:val="20"/>
              </w:rPr>
              <w:t>6.</w:t>
            </w:r>
            <w:r w:rsidRPr="008D42B3">
              <w:rPr>
                <w:rFonts w:ascii="標楷體" w:eastAsia="標楷體" w:hAnsi="標楷體" w:hint="eastAsia"/>
                <w:noProof/>
                <w:spacing w:val="300"/>
                <w:kern w:val="0"/>
                <w:sz w:val="20"/>
                <w:fitText w:val="2600" w:id="-699147518"/>
              </w:rPr>
              <w:t>教育支</w:t>
            </w:r>
            <w:r w:rsidRPr="008D42B3">
              <w:rPr>
                <w:rFonts w:ascii="標楷體" w:eastAsia="標楷體" w:hAnsi="標楷體" w:hint="eastAsia"/>
                <w:noProof/>
                <w:kern w:val="0"/>
                <w:sz w:val="20"/>
                <w:fitText w:val="2600" w:id="-699147518"/>
              </w:rPr>
              <w:t>出</w:t>
            </w:r>
          </w:p>
        </w:tc>
        <w:tc>
          <w:tcPr>
            <w:tcW w:w="2708" w:type="dxa"/>
            <w:gridSpan w:val="2"/>
            <w:shd w:val="clear" w:color="auto" w:fill="auto"/>
            <w:vAlign w:val="center"/>
          </w:tcPr>
          <w:p w14:paraId="6875ECFB" w14:textId="77777777" w:rsidR="00EF166F" w:rsidRDefault="00EF166F" w:rsidP="00EF166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57117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0F1141A3" w14:textId="77777777" w:rsidR="00EF166F" w:rsidRDefault="00EF166F" w:rsidP="00EF166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57117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240FC5A3" w14:textId="77777777" w:rsidR="00EF166F" w:rsidRDefault="00EF166F" w:rsidP="00EF166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57117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0C1DB344" w14:textId="77777777" w:rsidR="00EF166F" w:rsidRDefault="00EF166F" w:rsidP="00EF166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57117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6A730241" w14:textId="77777777" w:rsidR="00EF166F" w:rsidRDefault="00EF166F" w:rsidP="00EF166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57117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592A6D8D" w14:textId="0BD2F9D5" w:rsidR="00EF166F" w:rsidRDefault="00EF166F" w:rsidP="00EF166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571176">
              <w:rPr>
                <w:rFonts w:ascii="新細明體" w:hAnsi="新細明體"/>
                <w:noProof/>
                <w:sz w:val="20"/>
              </w:rPr>
              <w:t>15,602,113,189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4BB99051" w14:textId="24BE3872" w:rsidR="00EF166F" w:rsidRDefault="00EF166F" w:rsidP="00EF166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</w:p>
        </w:tc>
      </w:tr>
      <w:tr w:rsidR="00EF166F" w14:paraId="7B717FE3" w14:textId="77777777" w:rsidTr="00320989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2908" w:type="dxa"/>
            <w:gridSpan w:val="2"/>
            <w:shd w:val="clear" w:color="auto" w:fill="auto"/>
            <w:vAlign w:val="center"/>
          </w:tcPr>
          <w:p w14:paraId="0B08EEE8" w14:textId="77777777" w:rsidR="00EF166F" w:rsidRDefault="00EF166F" w:rsidP="008D42B3">
            <w:pPr>
              <w:spacing w:line="240" w:lineRule="exact"/>
              <w:rPr>
                <w:rFonts w:ascii="標楷體" w:eastAsia="標楷體" w:hAnsi="標楷體"/>
                <w:sz w:val="20"/>
              </w:rPr>
            </w:pPr>
            <w:r w:rsidRPr="00571176">
              <w:rPr>
                <w:rFonts w:ascii="標楷體" w:eastAsia="標楷體" w:hAnsi="標楷體" w:hint="eastAsia"/>
                <w:noProof/>
                <w:sz w:val="20"/>
              </w:rPr>
              <w:t>7.</w:t>
            </w:r>
            <w:r w:rsidRPr="008D42B3">
              <w:rPr>
                <w:rFonts w:ascii="標楷體" w:eastAsia="標楷體" w:hAnsi="標楷體" w:hint="eastAsia"/>
                <w:noProof/>
                <w:spacing w:val="300"/>
                <w:kern w:val="0"/>
                <w:sz w:val="20"/>
                <w:fitText w:val="2600" w:id="-699147518"/>
              </w:rPr>
              <w:t>文化支</w:t>
            </w:r>
            <w:r w:rsidRPr="008D42B3">
              <w:rPr>
                <w:rFonts w:ascii="標楷體" w:eastAsia="標楷體" w:hAnsi="標楷體" w:hint="eastAsia"/>
                <w:noProof/>
                <w:kern w:val="0"/>
                <w:sz w:val="20"/>
                <w:fitText w:val="2600" w:id="-699147518"/>
              </w:rPr>
              <w:t>出</w:t>
            </w:r>
          </w:p>
        </w:tc>
        <w:tc>
          <w:tcPr>
            <w:tcW w:w="2708" w:type="dxa"/>
            <w:gridSpan w:val="2"/>
            <w:shd w:val="clear" w:color="auto" w:fill="auto"/>
            <w:vAlign w:val="center"/>
          </w:tcPr>
          <w:p w14:paraId="70C1F5C6" w14:textId="77777777" w:rsidR="00EF166F" w:rsidRDefault="00EF166F" w:rsidP="00EF166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57117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5BFE8F4F" w14:textId="77777777" w:rsidR="00EF166F" w:rsidRDefault="00EF166F" w:rsidP="00EF166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57117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4FCCB692" w14:textId="6BF06967" w:rsidR="00EF166F" w:rsidRDefault="00EF166F" w:rsidP="00EF166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543,824,254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7B84D5F4" w14:textId="5055FB97" w:rsidR="00EF166F" w:rsidRDefault="00EF166F" w:rsidP="00EF166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E16A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3210E674" w14:textId="77777777" w:rsidR="00EF166F" w:rsidRDefault="00EF166F" w:rsidP="00EF166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57117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4D65D0DF" w14:textId="692C82EE" w:rsidR="00EF166F" w:rsidRDefault="00EF166F" w:rsidP="00EF166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571176">
              <w:rPr>
                <w:rFonts w:ascii="新細明體" w:hAnsi="新細明體"/>
                <w:noProof/>
                <w:sz w:val="20"/>
              </w:rPr>
              <w:t>2,984,679,511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560AE7F5" w14:textId="3088430F" w:rsidR="00EF166F" w:rsidRDefault="00EF166F" w:rsidP="00EF166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</w:p>
        </w:tc>
      </w:tr>
      <w:tr w:rsidR="00EF166F" w14:paraId="4381B4A1" w14:textId="77777777" w:rsidTr="00320989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2908" w:type="dxa"/>
            <w:gridSpan w:val="2"/>
            <w:shd w:val="clear" w:color="auto" w:fill="auto"/>
            <w:vAlign w:val="center"/>
          </w:tcPr>
          <w:p w14:paraId="4C441828" w14:textId="77777777" w:rsidR="00EF166F" w:rsidRDefault="00EF166F" w:rsidP="008D42B3">
            <w:pPr>
              <w:spacing w:line="240" w:lineRule="exact"/>
              <w:rPr>
                <w:rFonts w:ascii="標楷體" w:eastAsia="標楷體" w:hAnsi="標楷體"/>
                <w:sz w:val="20"/>
              </w:rPr>
            </w:pPr>
            <w:r w:rsidRPr="00571176">
              <w:rPr>
                <w:rFonts w:ascii="標楷體" w:eastAsia="標楷體" w:hAnsi="標楷體" w:hint="eastAsia"/>
                <w:noProof/>
                <w:sz w:val="20"/>
              </w:rPr>
              <w:t>8.</w:t>
            </w:r>
            <w:r w:rsidRPr="008D42B3">
              <w:rPr>
                <w:rFonts w:ascii="標楷體" w:eastAsia="標楷體" w:hAnsi="標楷體" w:hint="eastAsia"/>
                <w:noProof/>
                <w:spacing w:val="300"/>
                <w:kern w:val="0"/>
                <w:sz w:val="20"/>
                <w:fitText w:val="2600" w:id="-699147518"/>
              </w:rPr>
              <w:t>農業支</w:t>
            </w:r>
            <w:r w:rsidRPr="008D42B3">
              <w:rPr>
                <w:rFonts w:ascii="標楷體" w:eastAsia="標楷體" w:hAnsi="標楷體" w:hint="eastAsia"/>
                <w:noProof/>
                <w:kern w:val="0"/>
                <w:sz w:val="20"/>
                <w:fitText w:val="2600" w:id="-699147518"/>
              </w:rPr>
              <w:t>出</w:t>
            </w:r>
          </w:p>
        </w:tc>
        <w:tc>
          <w:tcPr>
            <w:tcW w:w="2708" w:type="dxa"/>
            <w:gridSpan w:val="2"/>
            <w:shd w:val="clear" w:color="auto" w:fill="auto"/>
            <w:vAlign w:val="center"/>
          </w:tcPr>
          <w:p w14:paraId="6B5F9790" w14:textId="77777777" w:rsidR="00EF166F" w:rsidRDefault="00EF166F" w:rsidP="00EF166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57117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4D4651C5" w14:textId="77777777" w:rsidR="00EF166F" w:rsidRDefault="00EF166F" w:rsidP="00EF166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57117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1DBBC01F" w14:textId="77777777" w:rsidR="00EF166F" w:rsidRDefault="00EF166F" w:rsidP="00EF166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57117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46C618AA" w14:textId="77777777" w:rsidR="00EF166F" w:rsidRDefault="00EF166F" w:rsidP="00EF166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57117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38ACFC76" w14:textId="77777777" w:rsidR="00EF166F" w:rsidRDefault="00EF166F" w:rsidP="00EF166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57117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5F5E1860" w14:textId="2024E027" w:rsidR="00EF166F" w:rsidRDefault="00EF166F" w:rsidP="00EF166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571176">
              <w:rPr>
                <w:rFonts w:ascii="新細明體" w:hAnsi="新細明體"/>
                <w:noProof/>
                <w:sz w:val="20"/>
              </w:rPr>
              <w:t>5,139,162,826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37DA0F17" w14:textId="76816186" w:rsidR="00EF166F" w:rsidRDefault="00EF166F" w:rsidP="00EF166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</w:p>
        </w:tc>
      </w:tr>
      <w:tr w:rsidR="00EF166F" w14:paraId="2FE11143" w14:textId="77777777" w:rsidTr="00320989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2908" w:type="dxa"/>
            <w:gridSpan w:val="2"/>
            <w:shd w:val="clear" w:color="auto" w:fill="auto"/>
            <w:vAlign w:val="center"/>
          </w:tcPr>
          <w:p w14:paraId="61FB6512" w14:textId="77777777" w:rsidR="00EF166F" w:rsidRDefault="00EF166F" w:rsidP="008D42B3">
            <w:pPr>
              <w:spacing w:line="240" w:lineRule="exact"/>
              <w:rPr>
                <w:rFonts w:ascii="標楷體" w:eastAsia="標楷體" w:hAnsi="標楷體"/>
                <w:sz w:val="20"/>
              </w:rPr>
            </w:pPr>
            <w:r w:rsidRPr="00571176">
              <w:rPr>
                <w:rFonts w:ascii="標楷體" w:eastAsia="標楷體" w:hAnsi="標楷體" w:hint="eastAsia"/>
                <w:noProof/>
                <w:sz w:val="20"/>
              </w:rPr>
              <w:t>9.</w:t>
            </w:r>
            <w:r w:rsidRPr="008D42B3">
              <w:rPr>
                <w:rFonts w:ascii="標楷體" w:eastAsia="標楷體" w:hAnsi="標楷體" w:hint="eastAsia"/>
                <w:noProof/>
                <w:spacing w:val="300"/>
                <w:kern w:val="0"/>
                <w:sz w:val="20"/>
                <w:fitText w:val="2600" w:id="-699147518"/>
              </w:rPr>
              <w:t>工業支</w:t>
            </w:r>
            <w:r w:rsidRPr="008D42B3">
              <w:rPr>
                <w:rFonts w:ascii="標楷體" w:eastAsia="標楷體" w:hAnsi="標楷體" w:hint="eastAsia"/>
                <w:noProof/>
                <w:kern w:val="0"/>
                <w:sz w:val="20"/>
                <w:fitText w:val="2600" w:id="-699147518"/>
              </w:rPr>
              <w:t>出</w:t>
            </w:r>
          </w:p>
        </w:tc>
        <w:tc>
          <w:tcPr>
            <w:tcW w:w="2708" w:type="dxa"/>
            <w:gridSpan w:val="2"/>
            <w:shd w:val="clear" w:color="auto" w:fill="auto"/>
            <w:vAlign w:val="center"/>
          </w:tcPr>
          <w:p w14:paraId="0461428D" w14:textId="77777777" w:rsidR="00EF166F" w:rsidRDefault="00EF166F" w:rsidP="00EF166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57117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2242DAFD" w14:textId="77777777" w:rsidR="00EF166F" w:rsidRDefault="00EF166F" w:rsidP="00EF166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57117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79D7E57D" w14:textId="77777777" w:rsidR="00EF166F" w:rsidRDefault="00EF166F" w:rsidP="00EF166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57117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6A8BD47C" w14:textId="77777777" w:rsidR="00EF166F" w:rsidRDefault="00EF166F" w:rsidP="00EF166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57117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11637E6E" w14:textId="77777777" w:rsidR="00EF166F" w:rsidRDefault="00EF166F" w:rsidP="00EF166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57117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30F5EC39" w14:textId="48CF1F7E" w:rsidR="00EF166F" w:rsidRDefault="00EF166F" w:rsidP="00EF166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571176">
              <w:rPr>
                <w:rFonts w:ascii="新細明體" w:hAnsi="新細明體"/>
                <w:noProof/>
                <w:sz w:val="20"/>
              </w:rPr>
              <w:t>819,664,660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65740B44" w14:textId="5C875208" w:rsidR="00EF166F" w:rsidRDefault="00EF166F" w:rsidP="00EF166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</w:p>
        </w:tc>
      </w:tr>
      <w:tr w:rsidR="00EF166F" w14:paraId="219F1ACB" w14:textId="77777777" w:rsidTr="00320989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2908" w:type="dxa"/>
            <w:gridSpan w:val="2"/>
            <w:shd w:val="clear" w:color="auto" w:fill="auto"/>
            <w:vAlign w:val="center"/>
          </w:tcPr>
          <w:p w14:paraId="685FFDD8" w14:textId="77777777" w:rsidR="00EF166F" w:rsidRDefault="00EF166F" w:rsidP="008D42B3">
            <w:pPr>
              <w:spacing w:line="240" w:lineRule="exact"/>
              <w:rPr>
                <w:rFonts w:ascii="標楷體" w:eastAsia="標楷體" w:hAnsi="標楷體"/>
                <w:sz w:val="20"/>
              </w:rPr>
            </w:pPr>
            <w:r w:rsidRPr="00571176">
              <w:rPr>
                <w:rFonts w:ascii="標楷體" w:eastAsia="標楷體" w:hAnsi="標楷體" w:hint="eastAsia"/>
                <w:noProof/>
                <w:sz w:val="20"/>
              </w:rPr>
              <w:t>10.</w:t>
            </w:r>
            <w:r w:rsidRPr="008D42B3">
              <w:rPr>
                <w:rFonts w:ascii="標楷體" w:eastAsia="標楷體" w:hAnsi="標楷體" w:hint="eastAsia"/>
                <w:noProof/>
                <w:spacing w:val="283"/>
                <w:kern w:val="0"/>
                <w:sz w:val="20"/>
                <w:fitText w:val="2500" w:id="-699146751"/>
              </w:rPr>
              <w:t>交通支</w:t>
            </w:r>
            <w:r w:rsidRPr="008D42B3">
              <w:rPr>
                <w:rFonts w:ascii="標楷體" w:eastAsia="標楷體" w:hAnsi="標楷體" w:hint="eastAsia"/>
                <w:noProof/>
                <w:spacing w:val="1"/>
                <w:kern w:val="0"/>
                <w:sz w:val="20"/>
                <w:fitText w:val="2500" w:id="-699146751"/>
              </w:rPr>
              <w:t>出</w:t>
            </w:r>
          </w:p>
        </w:tc>
        <w:tc>
          <w:tcPr>
            <w:tcW w:w="2708" w:type="dxa"/>
            <w:gridSpan w:val="2"/>
            <w:shd w:val="clear" w:color="auto" w:fill="auto"/>
            <w:vAlign w:val="center"/>
          </w:tcPr>
          <w:p w14:paraId="459A44C0" w14:textId="77777777" w:rsidR="00EF166F" w:rsidRDefault="00EF166F" w:rsidP="00EF166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57117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4A4C4833" w14:textId="77777777" w:rsidR="00EF166F" w:rsidRDefault="00EF166F" w:rsidP="00EF166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57117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6B7AAD2F" w14:textId="77777777" w:rsidR="00EF166F" w:rsidRDefault="00EF166F" w:rsidP="00EF166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57117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5C52CA0D" w14:textId="77777777" w:rsidR="00EF166F" w:rsidRDefault="00EF166F" w:rsidP="00EF166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57117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6F1E36CD" w14:textId="77777777" w:rsidR="00EF166F" w:rsidRDefault="00EF166F" w:rsidP="00EF166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57117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75294DC1" w14:textId="5F7FAF42" w:rsidR="00EF166F" w:rsidRDefault="00EF166F" w:rsidP="00EF166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571176">
              <w:rPr>
                <w:rFonts w:ascii="新細明體" w:hAnsi="新細明體"/>
                <w:noProof/>
                <w:sz w:val="20"/>
              </w:rPr>
              <w:t>2,844,957,653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4C98EBE9" w14:textId="4E62DC97" w:rsidR="00EF166F" w:rsidRDefault="00EF166F" w:rsidP="00EF166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</w:p>
        </w:tc>
      </w:tr>
      <w:tr w:rsidR="00EF166F" w14:paraId="10B4613C" w14:textId="77777777" w:rsidTr="00320989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2908" w:type="dxa"/>
            <w:gridSpan w:val="2"/>
            <w:shd w:val="clear" w:color="auto" w:fill="auto"/>
            <w:vAlign w:val="center"/>
          </w:tcPr>
          <w:p w14:paraId="6FD3ACB8" w14:textId="77777777" w:rsidR="00EF166F" w:rsidRDefault="00EF166F" w:rsidP="008D42B3">
            <w:pPr>
              <w:spacing w:line="240" w:lineRule="exact"/>
              <w:rPr>
                <w:rFonts w:ascii="標楷體" w:eastAsia="標楷體" w:hAnsi="標楷體"/>
                <w:sz w:val="20"/>
              </w:rPr>
            </w:pPr>
            <w:r w:rsidRPr="00571176">
              <w:rPr>
                <w:rFonts w:ascii="標楷體" w:eastAsia="標楷體" w:hAnsi="標楷體" w:hint="eastAsia"/>
                <w:noProof/>
                <w:sz w:val="20"/>
              </w:rPr>
              <w:t>11.</w:t>
            </w:r>
            <w:r w:rsidRPr="008D42B3">
              <w:rPr>
                <w:rFonts w:ascii="標楷體" w:eastAsia="標楷體" w:hAnsi="標楷體" w:hint="eastAsia"/>
                <w:noProof/>
                <w:spacing w:val="64"/>
                <w:kern w:val="0"/>
                <w:sz w:val="20"/>
                <w:fitText w:val="2500" w:id="-699146751"/>
              </w:rPr>
              <w:t>其他經濟服務支</w:t>
            </w:r>
            <w:r w:rsidRPr="008D42B3">
              <w:rPr>
                <w:rFonts w:ascii="標楷體" w:eastAsia="標楷體" w:hAnsi="標楷體" w:hint="eastAsia"/>
                <w:noProof/>
                <w:spacing w:val="2"/>
                <w:kern w:val="0"/>
                <w:sz w:val="20"/>
                <w:fitText w:val="2500" w:id="-699146751"/>
              </w:rPr>
              <w:t>出</w:t>
            </w:r>
          </w:p>
        </w:tc>
        <w:tc>
          <w:tcPr>
            <w:tcW w:w="2708" w:type="dxa"/>
            <w:gridSpan w:val="2"/>
            <w:shd w:val="clear" w:color="auto" w:fill="auto"/>
            <w:vAlign w:val="center"/>
          </w:tcPr>
          <w:p w14:paraId="2695F9EB" w14:textId="77777777" w:rsidR="00EF166F" w:rsidRDefault="00EF166F" w:rsidP="00EF166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57117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62A17593" w14:textId="77777777" w:rsidR="00EF166F" w:rsidRDefault="00EF166F" w:rsidP="00EF166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57117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672873FF" w14:textId="77777777" w:rsidR="00EF166F" w:rsidRDefault="00EF166F" w:rsidP="00EF166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57117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15F6F78C" w14:textId="77777777" w:rsidR="00EF166F" w:rsidRDefault="00EF166F" w:rsidP="00EF166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57117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3E837DA4" w14:textId="77777777" w:rsidR="00EF166F" w:rsidRDefault="00EF166F" w:rsidP="00EF166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57117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5577D6DE" w14:textId="272EC2B7" w:rsidR="00EF166F" w:rsidRDefault="00EF166F" w:rsidP="00EF166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571176">
              <w:rPr>
                <w:rFonts w:ascii="新細明體" w:hAnsi="新細明體"/>
                <w:noProof/>
                <w:sz w:val="20"/>
              </w:rPr>
              <w:t>1,422,245,553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717AD7C4" w14:textId="41B564F9" w:rsidR="00EF166F" w:rsidRDefault="00EF166F" w:rsidP="00EF166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</w:p>
        </w:tc>
      </w:tr>
      <w:tr w:rsidR="00EF166F" w14:paraId="38BA3008" w14:textId="77777777" w:rsidTr="00320989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2908" w:type="dxa"/>
            <w:gridSpan w:val="2"/>
            <w:shd w:val="clear" w:color="auto" w:fill="auto"/>
            <w:vAlign w:val="center"/>
          </w:tcPr>
          <w:p w14:paraId="7302E4FB" w14:textId="77777777" w:rsidR="00EF166F" w:rsidRDefault="00EF166F" w:rsidP="008D42B3">
            <w:pPr>
              <w:spacing w:line="240" w:lineRule="exact"/>
              <w:rPr>
                <w:rFonts w:ascii="標楷體" w:eastAsia="標楷體" w:hAnsi="標楷體"/>
                <w:sz w:val="20"/>
              </w:rPr>
            </w:pPr>
            <w:r w:rsidRPr="00571176">
              <w:rPr>
                <w:rFonts w:ascii="標楷體" w:eastAsia="標楷體" w:hAnsi="標楷體" w:hint="eastAsia"/>
                <w:noProof/>
                <w:sz w:val="20"/>
              </w:rPr>
              <w:t>12.</w:t>
            </w:r>
            <w:r w:rsidRPr="008D42B3">
              <w:rPr>
                <w:rFonts w:ascii="標楷體" w:eastAsia="標楷體" w:hAnsi="標楷體" w:hint="eastAsia"/>
                <w:noProof/>
                <w:spacing w:val="130"/>
                <w:kern w:val="0"/>
                <w:sz w:val="20"/>
                <w:fitText w:val="2500" w:id="-699146751"/>
              </w:rPr>
              <w:t>社會保險支</w:t>
            </w:r>
            <w:r w:rsidRPr="008D42B3">
              <w:rPr>
                <w:rFonts w:ascii="標楷體" w:eastAsia="標楷體" w:hAnsi="標楷體" w:hint="eastAsia"/>
                <w:noProof/>
                <w:kern w:val="0"/>
                <w:sz w:val="20"/>
                <w:fitText w:val="2500" w:id="-699146751"/>
              </w:rPr>
              <w:t>出</w:t>
            </w:r>
          </w:p>
        </w:tc>
        <w:tc>
          <w:tcPr>
            <w:tcW w:w="2708" w:type="dxa"/>
            <w:gridSpan w:val="2"/>
            <w:shd w:val="clear" w:color="auto" w:fill="auto"/>
            <w:vAlign w:val="center"/>
          </w:tcPr>
          <w:p w14:paraId="51175523" w14:textId="77777777" w:rsidR="00EF166F" w:rsidRDefault="00EF166F" w:rsidP="00EF166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57117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072A058C" w14:textId="77777777" w:rsidR="00EF166F" w:rsidRDefault="00EF166F" w:rsidP="00EF166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57117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72237990" w14:textId="77777777" w:rsidR="00EF166F" w:rsidRDefault="00EF166F" w:rsidP="00EF166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57117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55FB81DF" w14:textId="77777777" w:rsidR="00EF166F" w:rsidRDefault="00EF166F" w:rsidP="00EF166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57117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2CB22BE5" w14:textId="77777777" w:rsidR="00EF166F" w:rsidRDefault="00EF166F" w:rsidP="00EF166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57117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4A4AA88A" w14:textId="76828453" w:rsidR="00EF166F" w:rsidRDefault="00EF166F" w:rsidP="00EF166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571176">
              <w:rPr>
                <w:rFonts w:ascii="新細明體" w:hAnsi="新細明體"/>
                <w:noProof/>
                <w:sz w:val="20"/>
              </w:rPr>
              <w:t>296,253,770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2D308063" w14:textId="66EF6F4F" w:rsidR="00EF166F" w:rsidRDefault="00EF166F" w:rsidP="00EF166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</w:p>
        </w:tc>
      </w:tr>
      <w:tr w:rsidR="00EF166F" w14:paraId="2C9BF04C" w14:textId="77777777" w:rsidTr="00320989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2908" w:type="dxa"/>
            <w:gridSpan w:val="2"/>
            <w:shd w:val="clear" w:color="auto" w:fill="auto"/>
            <w:vAlign w:val="center"/>
          </w:tcPr>
          <w:p w14:paraId="59D1631E" w14:textId="77777777" w:rsidR="00EF166F" w:rsidRDefault="00EF166F" w:rsidP="008D42B3">
            <w:pPr>
              <w:spacing w:line="240" w:lineRule="exact"/>
              <w:rPr>
                <w:rFonts w:ascii="標楷體" w:eastAsia="標楷體" w:hAnsi="標楷體"/>
                <w:sz w:val="20"/>
              </w:rPr>
            </w:pPr>
            <w:r w:rsidRPr="00571176">
              <w:rPr>
                <w:rFonts w:ascii="標楷體" w:eastAsia="標楷體" w:hAnsi="標楷體" w:hint="eastAsia"/>
                <w:noProof/>
                <w:sz w:val="20"/>
              </w:rPr>
              <w:t>13.</w:t>
            </w:r>
            <w:r w:rsidRPr="008D42B3">
              <w:rPr>
                <w:rFonts w:ascii="標楷體" w:eastAsia="標楷體" w:hAnsi="標楷體" w:hint="eastAsia"/>
                <w:noProof/>
                <w:spacing w:val="130"/>
                <w:kern w:val="0"/>
                <w:sz w:val="20"/>
                <w:fitText w:val="2500" w:id="-699146751"/>
              </w:rPr>
              <w:t>社會救助支</w:t>
            </w:r>
            <w:r w:rsidRPr="008D42B3">
              <w:rPr>
                <w:rFonts w:ascii="標楷體" w:eastAsia="標楷體" w:hAnsi="標楷體" w:hint="eastAsia"/>
                <w:noProof/>
                <w:kern w:val="0"/>
                <w:sz w:val="20"/>
                <w:fitText w:val="2500" w:id="-699146751"/>
              </w:rPr>
              <w:t>出</w:t>
            </w:r>
          </w:p>
        </w:tc>
        <w:tc>
          <w:tcPr>
            <w:tcW w:w="2708" w:type="dxa"/>
            <w:gridSpan w:val="2"/>
            <w:shd w:val="clear" w:color="auto" w:fill="auto"/>
            <w:vAlign w:val="center"/>
          </w:tcPr>
          <w:p w14:paraId="50D4694A" w14:textId="77777777" w:rsidR="00EF166F" w:rsidRDefault="00EF166F" w:rsidP="00EF166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57117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7FD80B3A" w14:textId="77777777" w:rsidR="00EF166F" w:rsidRDefault="00EF166F" w:rsidP="00EF166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57117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1E33BDFD" w14:textId="77777777" w:rsidR="00EF166F" w:rsidRDefault="00EF166F" w:rsidP="00EF166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57117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420C4796" w14:textId="77777777" w:rsidR="00EF166F" w:rsidRDefault="00EF166F" w:rsidP="00EF166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57117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6C231391" w14:textId="77777777" w:rsidR="00EF166F" w:rsidRDefault="00EF166F" w:rsidP="00EF166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57117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18B285DC" w14:textId="1D840D34" w:rsidR="00EF166F" w:rsidRDefault="00EF166F" w:rsidP="00EF166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571176">
              <w:rPr>
                <w:rFonts w:ascii="新細明體" w:hAnsi="新細明體"/>
                <w:noProof/>
                <w:sz w:val="20"/>
              </w:rPr>
              <w:t>337,598,105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13C5F6DB" w14:textId="0A8E1526" w:rsidR="00EF166F" w:rsidRDefault="00EF166F" w:rsidP="00EF166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</w:p>
        </w:tc>
      </w:tr>
      <w:tr w:rsidR="00EF166F" w14:paraId="4F514866" w14:textId="77777777" w:rsidTr="00320989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2908" w:type="dxa"/>
            <w:gridSpan w:val="2"/>
            <w:shd w:val="clear" w:color="auto" w:fill="auto"/>
            <w:vAlign w:val="center"/>
          </w:tcPr>
          <w:p w14:paraId="755E6B0C" w14:textId="77777777" w:rsidR="00EF166F" w:rsidRDefault="00EF166F" w:rsidP="008D42B3">
            <w:pPr>
              <w:spacing w:line="240" w:lineRule="exact"/>
              <w:rPr>
                <w:rFonts w:ascii="標楷體" w:eastAsia="標楷體" w:hAnsi="標楷體"/>
                <w:sz w:val="20"/>
              </w:rPr>
            </w:pPr>
            <w:r w:rsidRPr="00571176">
              <w:rPr>
                <w:rFonts w:ascii="標楷體" w:eastAsia="標楷體" w:hAnsi="標楷體" w:hint="eastAsia"/>
                <w:noProof/>
                <w:sz w:val="20"/>
              </w:rPr>
              <w:t>14.</w:t>
            </w:r>
            <w:r w:rsidRPr="008D42B3">
              <w:rPr>
                <w:rFonts w:ascii="標楷體" w:eastAsia="標楷體" w:hAnsi="標楷體" w:hint="eastAsia"/>
                <w:noProof/>
                <w:spacing w:val="130"/>
                <w:kern w:val="0"/>
                <w:sz w:val="20"/>
                <w:fitText w:val="2500" w:id="-699146751"/>
              </w:rPr>
              <w:t>福利服務支</w:t>
            </w:r>
            <w:r w:rsidRPr="008D42B3">
              <w:rPr>
                <w:rFonts w:ascii="標楷體" w:eastAsia="標楷體" w:hAnsi="標楷體" w:hint="eastAsia"/>
                <w:noProof/>
                <w:kern w:val="0"/>
                <w:sz w:val="20"/>
                <w:fitText w:val="2500" w:id="-699146751"/>
              </w:rPr>
              <w:t>出</w:t>
            </w:r>
          </w:p>
        </w:tc>
        <w:tc>
          <w:tcPr>
            <w:tcW w:w="2708" w:type="dxa"/>
            <w:gridSpan w:val="2"/>
            <w:shd w:val="clear" w:color="auto" w:fill="auto"/>
            <w:vAlign w:val="center"/>
          </w:tcPr>
          <w:p w14:paraId="423DAA96" w14:textId="77777777" w:rsidR="00EF166F" w:rsidRDefault="00EF166F" w:rsidP="00EF166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57117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52C626D1" w14:textId="77777777" w:rsidR="00EF166F" w:rsidRDefault="00EF166F" w:rsidP="00EF166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57117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16CBF01A" w14:textId="77777777" w:rsidR="00EF166F" w:rsidRDefault="00EF166F" w:rsidP="00EF166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57117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28C6D68F" w14:textId="77777777" w:rsidR="00EF166F" w:rsidRDefault="00EF166F" w:rsidP="00EF166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57117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6F21FFDE" w14:textId="77777777" w:rsidR="00EF166F" w:rsidRDefault="00EF166F" w:rsidP="00EF166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57117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0661D246" w14:textId="5E420C5F" w:rsidR="00EF166F" w:rsidRDefault="00EF166F" w:rsidP="00EF166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571176">
              <w:rPr>
                <w:rFonts w:ascii="新細明體" w:hAnsi="新細明體"/>
                <w:noProof/>
                <w:sz w:val="20"/>
              </w:rPr>
              <w:t>9,127,029,506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71CC8D2F" w14:textId="07CE186B" w:rsidR="00EF166F" w:rsidRDefault="00EF166F" w:rsidP="00EF166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</w:p>
        </w:tc>
      </w:tr>
      <w:tr w:rsidR="00EF166F" w14:paraId="77C00D65" w14:textId="77777777" w:rsidTr="00320989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2908" w:type="dxa"/>
            <w:gridSpan w:val="2"/>
            <w:shd w:val="clear" w:color="auto" w:fill="auto"/>
            <w:vAlign w:val="center"/>
          </w:tcPr>
          <w:p w14:paraId="7C534280" w14:textId="77777777" w:rsidR="00EF166F" w:rsidRDefault="00EF166F" w:rsidP="008D42B3">
            <w:pPr>
              <w:spacing w:line="240" w:lineRule="exact"/>
              <w:rPr>
                <w:rFonts w:ascii="標楷體" w:eastAsia="標楷體" w:hAnsi="標楷體"/>
                <w:sz w:val="20"/>
              </w:rPr>
            </w:pPr>
            <w:r w:rsidRPr="00571176">
              <w:rPr>
                <w:rFonts w:ascii="標楷體" w:eastAsia="標楷體" w:hAnsi="標楷體" w:hint="eastAsia"/>
                <w:noProof/>
                <w:sz w:val="20"/>
              </w:rPr>
              <w:t>15.</w:t>
            </w:r>
            <w:r w:rsidRPr="008D42B3">
              <w:rPr>
                <w:rFonts w:ascii="標楷體" w:eastAsia="標楷體" w:hAnsi="標楷體" w:hint="eastAsia"/>
                <w:noProof/>
                <w:spacing w:val="130"/>
                <w:kern w:val="0"/>
                <w:sz w:val="20"/>
                <w:fitText w:val="2500" w:id="-699146751"/>
              </w:rPr>
              <w:t>國民就業支</w:t>
            </w:r>
            <w:r w:rsidRPr="008D42B3">
              <w:rPr>
                <w:rFonts w:ascii="標楷體" w:eastAsia="標楷體" w:hAnsi="標楷體" w:hint="eastAsia"/>
                <w:noProof/>
                <w:kern w:val="0"/>
                <w:sz w:val="20"/>
                <w:fitText w:val="2500" w:id="-699146751"/>
              </w:rPr>
              <w:t>出</w:t>
            </w:r>
          </w:p>
        </w:tc>
        <w:tc>
          <w:tcPr>
            <w:tcW w:w="2708" w:type="dxa"/>
            <w:gridSpan w:val="2"/>
            <w:shd w:val="clear" w:color="auto" w:fill="auto"/>
            <w:vAlign w:val="center"/>
          </w:tcPr>
          <w:p w14:paraId="212B135A" w14:textId="77777777" w:rsidR="00EF166F" w:rsidRDefault="00EF166F" w:rsidP="00EF166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57117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0C921813" w14:textId="77777777" w:rsidR="00EF166F" w:rsidRDefault="00EF166F" w:rsidP="00EF166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57117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5BB2431A" w14:textId="77777777" w:rsidR="00EF166F" w:rsidRDefault="00EF166F" w:rsidP="00EF166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57117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60C5311B" w14:textId="77777777" w:rsidR="00EF166F" w:rsidRDefault="00EF166F" w:rsidP="00EF166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57117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07F9D1E5" w14:textId="77777777" w:rsidR="00EF166F" w:rsidRDefault="00EF166F" w:rsidP="00EF166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57117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15F6060D" w14:textId="365385AC" w:rsidR="00EF166F" w:rsidRDefault="00EF166F" w:rsidP="00EF166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571176">
              <w:rPr>
                <w:rFonts w:ascii="新細明體" w:hAnsi="新細明體"/>
                <w:noProof/>
                <w:sz w:val="20"/>
              </w:rPr>
              <w:t>258,252,092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1A52DB9E" w14:textId="088B6A89" w:rsidR="00EF166F" w:rsidRDefault="00EF166F" w:rsidP="00EF166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</w:p>
        </w:tc>
      </w:tr>
      <w:tr w:rsidR="00EF166F" w14:paraId="642C285C" w14:textId="77777777" w:rsidTr="00320989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2908" w:type="dxa"/>
            <w:gridSpan w:val="2"/>
            <w:shd w:val="clear" w:color="auto" w:fill="auto"/>
            <w:vAlign w:val="center"/>
          </w:tcPr>
          <w:p w14:paraId="1DCEC318" w14:textId="77777777" w:rsidR="00EF166F" w:rsidRDefault="00EF166F" w:rsidP="008D42B3">
            <w:pPr>
              <w:spacing w:line="240" w:lineRule="exact"/>
              <w:rPr>
                <w:rFonts w:ascii="標楷體" w:eastAsia="標楷體" w:hAnsi="標楷體"/>
                <w:sz w:val="20"/>
              </w:rPr>
            </w:pPr>
            <w:r w:rsidRPr="00571176">
              <w:rPr>
                <w:rFonts w:ascii="標楷體" w:eastAsia="標楷體" w:hAnsi="標楷體" w:hint="eastAsia"/>
                <w:noProof/>
                <w:sz w:val="20"/>
              </w:rPr>
              <w:t>16.</w:t>
            </w:r>
            <w:r w:rsidRPr="008D42B3">
              <w:rPr>
                <w:rFonts w:ascii="標楷體" w:eastAsia="標楷體" w:hAnsi="標楷體" w:hint="eastAsia"/>
                <w:noProof/>
                <w:spacing w:val="130"/>
                <w:kern w:val="0"/>
                <w:sz w:val="20"/>
                <w:fitText w:val="2500" w:id="-699146751"/>
              </w:rPr>
              <w:t>醫療保健支</w:t>
            </w:r>
            <w:r w:rsidRPr="008D42B3">
              <w:rPr>
                <w:rFonts w:ascii="標楷體" w:eastAsia="標楷體" w:hAnsi="標楷體" w:hint="eastAsia"/>
                <w:noProof/>
                <w:kern w:val="0"/>
                <w:sz w:val="20"/>
                <w:fitText w:val="2500" w:id="-699146751"/>
              </w:rPr>
              <w:t>出</w:t>
            </w:r>
          </w:p>
        </w:tc>
        <w:tc>
          <w:tcPr>
            <w:tcW w:w="2708" w:type="dxa"/>
            <w:gridSpan w:val="2"/>
            <w:shd w:val="clear" w:color="auto" w:fill="auto"/>
            <w:vAlign w:val="center"/>
          </w:tcPr>
          <w:p w14:paraId="201F3CAC" w14:textId="77777777" w:rsidR="00EF166F" w:rsidRDefault="00EF166F" w:rsidP="00EF166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57117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69675ADD" w14:textId="77777777" w:rsidR="00EF166F" w:rsidRDefault="00EF166F" w:rsidP="00EF166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57117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3D15BBF5" w14:textId="77777777" w:rsidR="00EF166F" w:rsidRDefault="00EF166F" w:rsidP="00EF166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57117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05D88085" w14:textId="77777777" w:rsidR="00EF166F" w:rsidRDefault="00EF166F" w:rsidP="00EF166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57117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5DC731FA" w14:textId="77777777" w:rsidR="00EF166F" w:rsidRDefault="00EF166F" w:rsidP="00EF166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57117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3DD51E7C" w14:textId="3EF396D8" w:rsidR="00EF166F" w:rsidRDefault="00EF166F" w:rsidP="00EF166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571176">
              <w:rPr>
                <w:rFonts w:ascii="新細明體" w:hAnsi="新細明體"/>
                <w:noProof/>
                <w:sz w:val="20"/>
              </w:rPr>
              <w:t>1,197,404,842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33FF4CA5" w14:textId="6782BCF2" w:rsidR="00EF166F" w:rsidRDefault="00EF166F" w:rsidP="00EF166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</w:p>
        </w:tc>
      </w:tr>
      <w:tr w:rsidR="00EF166F" w14:paraId="61AB3623" w14:textId="77777777" w:rsidTr="00320989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2908" w:type="dxa"/>
            <w:gridSpan w:val="2"/>
            <w:shd w:val="clear" w:color="auto" w:fill="auto"/>
            <w:vAlign w:val="center"/>
          </w:tcPr>
          <w:p w14:paraId="0D154A23" w14:textId="77777777" w:rsidR="00EF166F" w:rsidRDefault="00EF166F" w:rsidP="008D42B3">
            <w:pPr>
              <w:spacing w:line="240" w:lineRule="exact"/>
              <w:rPr>
                <w:rFonts w:ascii="標楷體" w:eastAsia="標楷體" w:hAnsi="標楷體"/>
                <w:sz w:val="20"/>
              </w:rPr>
            </w:pPr>
            <w:r w:rsidRPr="00571176">
              <w:rPr>
                <w:rFonts w:ascii="標楷體" w:eastAsia="標楷體" w:hAnsi="標楷體" w:hint="eastAsia"/>
                <w:noProof/>
                <w:sz w:val="20"/>
              </w:rPr>
              <w:t>17.</w:t>
            </w:r>
            <w:r w:rsidRPr="008D42B3">
              <w:rPr>
                <w:rFonts w:ascii="標楷體" w:eastAsia="標楷體" w:hAnsi="標楷體" w:hint="eastAsia"/>
                <w:noProof/>
                <w:spacing w:val="130"/>
                <w:kern w:val="0"/>
                <w:sz w:val="20"/>
                <w:fitText w:val="2500" w:id="-699146751"/>
              </w:rPr>
              <w:t>環境保護支</w:t>
            </w:r>
            <w:r w:rsidRPr="008D42B3">
              <w:rPr>
                <w:rFonts w:ascii="標楷體" w:eastAsia="標楷體" w:hAnsi="標楷體" w:hint="eastAsia"/>
                <w:noProof/>
                <w:kern w:val="0"/>
                <w:sz w:val="20"/>
                <w:fitText w:val="2500" w:id="-699146751"/>
              </w:rPr>
              <w:t>出</w:t>
            </w:r>
          </w:p>
        </w:tc>
        <w:tc>
          <w:tcPr>
            <w:tcW w:w="2708" w:type="dxa"/>
            <w:gridSpan w:val="2"/>
            <w:shd w:val="clear" w:color="auto" w:fill="auto"/>
            <w:vAlign w:val="center"/>
          </w:tcPr>
          <w:p w14:paraId="04C9C5BC" w14:textId="77777777" w:rsidR="00EF166F" w:rsidRDefault="00EF166F" w:rsidP="00EF166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571176">
              <w:rPr>
                <w:rFonts w:ascii="新細明體" w:hAnsi="新細明體"/>
                <w:noProof/>
                <w:sz w:val="20"/>
              </w:rPr>
              <w:t>707,664,999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4BB3666F" w14:textId="77777777" w:rsidR="00EF166F" w:rsidRDefault="00EF166F" w:rsidP="00EF166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57117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3C6D7F73" w14:textId="77777777" w:rsidR="00EF166F" w:rsidRDefault="00EF166F" w:rsidP="00EF166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57117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4FBF316C" w14:textId="77777777" w:rsidR="00EF166F" w:rsidRDefault="00EF166F" w:rsidP="00EF166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57117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74D7E37C" w14:textId="77777777" w:rsidR="00EF166F" w:rsidRDefault="00EF166F" w:rsidP="00EF166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57117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193EF16D" w14:textId="5BCF5DA6" w:rsidR="00EF166F" w:rsidRDefault="00EF166F" w:rsidP="00EF166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571176">
              <w:rPr>
                <w:rFonts w:ascii="新細明體" w:hAnsi="新細明體"/>
                <w:noProof/>
                <w:sz w:val="20"/>
              </w:rPr>
              <w:t>707,664,999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1EC0B34C" w14:textId="1D976C14" w:rsidR="00EF166F" w:rsidRDefault="00EF166F" w:rsidP="00EF166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</w:p>
        </w:tc>
      </w:tr>
      <w:tr w:rsidR="00EF166F" w14:paraId="48BC9132" w14:textId="77777777" w:rsidTr="00320989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2908" w:type="dxa"/>
            <w:gridSpan w:val="2"/>
            <w:shd w:val="clear" w:color="auto" w:fill="auto"/>
            <w:vAlign w:val="center"/>
          </w:tcPr>
          <w:p w14:paraId="0048BA28" w14:textId="77777777" w:rsidR="00EF166F" w:rsidRDefault="00EF166F" w:rsidP="008D42B3">
            <w:pPr>
              <w:spacing w:line="240" w:lineRule="exact"/>
              <w:rPr>
                <w:rFonts w:ascii="標楷體" w:eastAsia="標楷體" w:hAnsi="標楷體"/>
                <w:sz w:val="20"/>
              </w:rPr>
            </w:pPr>
            <w:r w:rsidRPr="00571176">
              <w:rPr>
                <w:rFonts w:ascii="標楷體" w:eastAsia="標楷體" w:hAnsi="標楷體" w:hint="eastAsia"/>
                <w:noProof/>
                <w:sz w:val="20"/>
              </w:rPr>
              <w:t>18.</w:t>
            </w:r>
            <w:r w:rsidRPr="008D42B3">
              <w:rPr>
                <w:rFonts w:ascii="標楷體" w:eastAsia="標楷體" w:hAnsi="標楷體" w:hint="eastAsia"/>
                <w:noProof/>
                <w:spacing w:val="130"/>
                <w:kern w:val="0"/>
                <w:sz w:val="20"/>
                <w:fitText w:val="2500" w:id="-699146751"/>
              </w:rPr>
              <w:t>社區發展支</w:t>
            </w:r>
            <w:r w:rsidRPr="008D42B3">
              <w:rPr>
                <w:rFonts w:ascii="標楷體" w:eastAsia="標楷體" w:hAnsi="標楷體" w:hint="eastAsia"/>
                <w:noProof/>
                <w:kern w:val="0"/>
                <w:sz w:val="20"/>
                <w:fitText w:val="2500" w:id="-699146751"/>
              </w:rPr>
              <w:t>出</w:t>
            </w:r>
          </w:p>
        </w:tc>
        <w:tc>
          <w:tcPr>
            <w:tcW w:w="2708" w:type="dxa"/>
            <w:gridSpan w:val="2"/>
            <w:shd w:val="clear" w:color="auto" w:fill="auto"/>
            <w:vAlign w:val="center"/>
          </w:tcPr>
          <w:p w14:paraId="011A310E" w14:textId="77777777" w:rsidR="00EF166F" w:rsidRDefault="00EF166F" w:rsidP="00EF166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57117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64D8931E" w14:textId="77777777" w:rsidR="00EF166F" w:rsidRDefault="00EF166F" w:rsidP="00EF166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57117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6390D47A" w14:textId="77777777" w:rsidR="00EF166F" w:rsidRDefault="00EF166F" w:rsidP="00EF166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57117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46344508" w14:textId="77777777" w:rsidR="00EF166F" w:rsidRDefault="00EF166F" w:rsidP="00EF166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57117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5E490F48" w14:textId="77777777" w:rsidR="00EF166F" w:rsidRDefault="00EF166F" w:rsidP="00EF166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57117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33DC3305" w14:textId="23B91EA6" w:rsidR="00EF166F" w:rsidRDefault="00EF166F" w:rsidP="00EF166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571176">
              <w:rPr>
                <w:rFonts w:ascii="新細明體" w:hAnsi="新細明體"/>
                <w:noProof/>
                <w:sz w:val="20"/>
              </w:rPr>
              <w:t>99,631,410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219E15F1" w14:textId="5519FEC6" w:rsidR="00EF166F" w:rsidRDefault="00EF166F" w:rsidP="00EF166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</w:p>
        </w:tc>
      </w:tr>
      <w:tr w:rsidR="00EF166F" w14:paraId="558F6FDD" w14:textId="77777777" w:rsidTr="00320989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2908" w:type="dxa"/>
            <w:gridSpan w:val="2"/>
            <w:shd w:val="clear" w:color="auto" w:fill="auto"/>
            <w:vAlign w:val="center"/>
          </w:tcPr>
          <w:p w14:paraId="051B126B" w14:textId="77777777" w:rsidR="00EF166F" w:rsidRDefault="00EF166F" w:rsidP="008D42B3">
            <w:pPr>
              <w:spacing w:line="240" w:lineRule="exact"/>
              <w:rPr>
                <w:rFonts w:ascii="標楷體" w:eastAsia="標楷體" w:hAnsi="標楷體"/>
                <w:sz w:val="20"/>
              </w:rPr>
            </w:pPr>
            <w:r w:rsidRPr="00571176">
              <w:rPr>
                <w:rFonts w:ascii="標楷體" w:eastAsia="標楷體" w:hAnsi="標楷體" w:hint="eastAsia"/>
                <w:noProof/>
                <w:sz w:val="20"/>
              </w:rPr>
              <w:t>19.</w:t>
            </w:r>
            <w:r w:rsidRPr="008D42B3">
              <w:rPr>
                <w:rFonts w:ascii="標楷體" w:eastAsia="標楷體" w:hAnsi="標楷體" w:hint="eastAsia"/>
                <w:noProof/>
                <w:spacing w:val="64"/>
                <w:kern w:val="0"/>
                <w:sz w:val="20"/>
                <w:fitText w:val="2500" w:id="-699146751"/>
              </w:rPr>
              <w:t>退休撫卹給付支</w:t>
            </w:r>
            <w:r w:rsidRPr="008D42B3">
              <w:rPr>
                <w:rFonts w:ascii="標楷體" w:eastAsia="標楷體" w:hAnsi="標楷體" w:hint="eastAsia"/>
                <w:noProof/>
                <w:spacing w:val="2"/>
                <w:kern w:val="0"/>
                <w:sz w:val="20"/>
                <w:fitText w:val="2500" w:id="-699146751"/>
              </w:rPr>
              <w:t>出</w:t>
            </w:r>
          </w:p>
        </w:tc>
        <w:tc>
          <w:tcPr>
            <w:tcW w:w="2708" w:type="dxa"/>
            <w:gridSpan w:val="2"/>
            <w:shd w:val="clear" w:color="auto" w:fill="auto"/>
            <w:vAlign w:val="center"/>
          </w:tcPr>
          <w:p w14:paraId="7A9E51E2" w14:textId="77777777" w:rsidR="00EF166F" w:rsidRDefault="00EF166F" w:rsidP="00EF166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57117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26B84217" w14:textId="77777777" w:rsidR="00EF166F" w:rsidRDefault="00EF166F" w:rsidP="00EF166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57117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05CC30EB" w14:textId="77777777" w:rsidR="00EF166F" w:rsidRDefault="00EF166F" w:rsidP="00EF166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57117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057D6291" w14:textId="77777777" w:rsidR="00EF166F" w:rsidRDefault="00EF166F" w:rsidP="00EF166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57117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363B1B2F" w14:textId="77777777" w:rsidR="00EF166F" w:rsidRDefault="00EF166F" w:rsidP="00EF166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571176">
              <w:rPr>
                <w:rFonts w:ascii="新細明體" w:hAnsi="新細明體"/>
                <w:noProof/>
                <w:sz w:val="20"/>
              </w:rPr>
              <w:t>1,141,415,767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148EB0FE" w14:textId="2607B4FC" w:rsidR="00EF166F" w:rsidRDefault="00EF166F" w:rsidP="00EF166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571176">
              <w:rPr>
                <w:rFonts w:ascii="新細明體" w:hAnsi="新細明體"/>
                <w:noProof/>
                <w:sz w:val="20"/>
              </w:rPr>
              <w:t>4,848,860,767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4128CEB9" w14:textId="614FE505" w:rsidR="00EF166F" w:rsidRDefault="00EF166F" w:rsidP="00EF166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</w:p>
        </w:tc>
      </w:tr>
      <w:tr w:rsidR="00EF166F" w14:paraId="532C4EAB" w14:textId="77777777" w:rsidTr="00320989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2908" w:type="dxa"/>
            <w:gridSpan w:val="2"/>
            <w:shd w:val="clear" w:color="auto" w:fill="auto"/>
            <w:vAlign w:val="center"/>
          </w:tcPr>
          <w:p w14:paraId="7AC35742" w14:textId="77777777" w:rsidR="00EF166F" w:rsidRDefault="00EF166F" w:rsidP="008D42B3">
            <w:pPr>
              <w:spacing w:line="240" w:lineRule="exact"/>
              <w:rPr>
                <w:rFonts w:ascii="標楷體" w:eastAsia="標楷體" w:hAnsi="標楷體"/>
                <w:sz w:val="20"/>
              </w:rPr>
            </w:pPr>
            <w:r w:rsidRPr="00571176">
              <w:rPr>
                <w:rFonts w:ascii="標楷體" w:eastAsia="標楷體" w:hAnsi="標楷體" w:hint="eastAsia"/>
                <w:noProof/>
                <w:sz w:val="20"/>
              </w:rPr>
              <w:t>20.</w:t>
            </w:r>
            <w:r w:rsidRPr="008D42B3">
              <w:rPr>
                <w:rFonts w:ascii="標楷體" w:eastAsia="標楷體" w:hAnsi="標楷體" w:hint="eastAsia"/>
                <w:noProof/>
                <w:spacing w:val="130"/>
                <w:kern w:val="0"/>
                <w:sz w:val="20"/>
                <w:fitText w:val="2500" w:id="-699146751"/>
              </w:rPr>
              <w:t>債務付息支</w:t>
            </w:r>
            <w:r w:rsidRPr="008D42B3">
              <w:rPr>
                <w:rFonts w:ascii="標楷體" w:eastAsia="標楷體" w:hAnsi="標楷體" w:hint="eastAsia"/>
                <w:noProof/>
                <w:kern w:val="0"/>
                <w:sz w:val="20"/>
                <w:fitText w:val="2500" w:id="-699146751"/>
              </w:rPr>
              <w:t>出</w:t>
            </w:r>
          </w:p>
        </w:tc>
        <w:tc>
          <w:tcPr>
            <w:tcW w:w="2708" w:type="dxa"/>
            <w:gridSpan w:val="2"/>
            <w:shd w:val="clear" w:color="auto" w:fill="auto"/>
            <w:vAlign w:val="center"/>
          </w:tcPr>
          <w:p w14:paraId="32F78759" w14:textId="77777777" w:rsidR="00EF166F" w:rsidRDefault="00EF166F" w:rsidP="00EF166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57117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5D102B49" w14:textId="301B9AC7" w:rsidR="00EF166F" w:rsidRDefault="00EF166F" w:rsidP="00EF166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E16A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50597413" w14:textId="77777777" w:rsidR="00EF166F" w:rsidRDefault="00EF166F" w:rsidP="00EF166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57117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12C6CD9A" w14:textId="37FDE64B" w:rsidR="00EF166F" w:rsidRDefault="00EF166F" w:rsidP="00EF166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29,966,560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6FCA5878" w14:textId="77777777" w:rsidR="00EF166F" w:rsidRDefault="00EF166F" w:rsidP="00EF166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57117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40B0F765" w14:textId="5441ECBA" w:rsidR="00EF166F" w:rsidRDefault="00EF166F" w:rsidP="00EF166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571176">
              <w:rPr>
                <w:rFonts w:ascii="新細明體" w:hAnsi="新細明體"/>
                <w:noProof/>
                <w:sz w:val="20"/>
              </w:rPr>
              <w:t>29,966,560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600FA4A6" w14:textId="5111CAA8" w:rsidR="00EF166F" w:rsidRDefault="00EF166F" w:rsidP="00EF166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</w:p>
        </w:tc>
      </w:tr>
      <w:tr w:rsidR="00EF166F" w14:paraId="48800C12" w14:textId="77777777" w:rsidTr="00320989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2908" w:type="dxa"/>
            <w:gridSpan w:val="2"/>
            <w:shd w:val="clear" w:color="auto" w:fill="auto"/>
            <w:vAlign w:val="center"/>
          </w:tcPr>
          <w:p w14:paraId="65D2D235" w14:textId="77777777" w:rsidR="00EF166F" w:rsidRDefault="00EF166F" w:rsidP="008D42B3">
            <w:pPr>
              <w:spacing w:line="240" w:lineRule="exact"/>
              <w:rPr>
                <w:rFonts w:ascii="標楷體" w:eastAsia="標楷體" w:hAnsi="標楷體"/>
                <w:sz w:val="20"/>
              </w:rPr>
            </w:pPr>
            <w:r w:rsidRPr="00571176">
              <w:rPr>
                <w:rFonts w:ascii="標楷體" w:eastAsia="標楷體" w:hAnsi="標楷體" w:hint="eastAsia"/>
                <w:noProof/>
                <w:sz w:val="20"/>
              </w:rPr>
              <w:t>21.</w:t>
            </w:r>
            <w:r w:rsidRPr="008D42B3">
              <w:rPr>
                <w:rFonts w:ascii="標楷體" w:eastAsia="標楷體" w:hAnsi="標楷體" w:hint="eastAsia"/>
                <w:noProof/>
                <w:spacing w:val="130"/>
                <w:kern w:val="0"/>
                <w:sz w:val="20"/>
                <w:fitText w:val="2500" w:id="-699146751"/>
              </w:rPr>
              <w:t>專案補助支</w:t>
            </w:r>
            <w:r w:rsidRPr="008D42B3">
              <w:rPr>
                <w:rFonts w:ascii="標楷體" w:eastAsia="標楷體" w:hAnsi="標楷體" w:hint="eastAsia"/>
                <w:noProof/>
                <w:kern w:val="0"/>
                <w:sz w:val="20"/>
                <w:fitText w:val="2500" w:id="-699146751"/>
              </w:rPr>
              <w:t>出</w:t>
            </w:r>
          </w:p>
        </w:tc>
        <w:tc>
          <w:tcPr>
            <w:tcW w:w="2708" w:type="dxa"/>
            <w:gridSpan w:val="2"/>
            <w:shd w:val="clear" w:color="auto" w:fill="auto"/>
            <w:vAlign w:val="center"/>
          </w:tcPr>
          <w:p w14:paraId="63D71E28" w14:textId="77777777" w:rsidR="00EF166F" w:rsidRDefault="00EF166F" w:rsidP="00EF166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57117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4EACDBBE" w14:textId="77777777" w:rsidR="00EF166F" w:rsidRDefault="00EF166F" w:rsidP="00EF166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57117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5876E17D" w14:textId="77777777" w:rsidR="00EF166F" w:rsidRDefault="00EF166F" w:rsidP="00EF166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57117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63B54D9A" w14:textId="77777777" w:rsidR="00EF166F" w:rsidRDefault="00EF166F" w:rsidP="00EF166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57117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3D6EFAF1" w14:textId="77777777" w:rsidR="00EF166F" w:rsidRDefault="00EF166F" w:rsidP="00EF166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571176">
              <w:rPr>
                <w:rFonts w:ascii="新細明體" w:hAnsi="新細明體"/>
                <w:noProof/>
                <w:sz w:val="20"/>
              </w:rPr>
              <w:t>72,750,000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659DBBE7" w14:textId="6D057BAC" w:rsidR="00EF166F" w:rsidRDefault="00EF166F" w:rsidP="00EF166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571176">
              <w:rPr>
                <w:rFonts w:ascii="新細明體" w:hAnsi="新細明體"/>
                <w:noProof/>
                <w:sz w:val="20"/>
              </w:rPr>
              <w:t>72,750,000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6F3E6A47" w14:textId="329860B4" w:rsidR="00EF166F" w:rsidRDefault="00EF166F" w:rsidP="00EF166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</w:p>
        </w:tc>
      </w:tr>
      <w:tr w:rsidR="00EF166F" w14:paraId="34BFD37F" w14:textId="77777777" w:rsidTr="00320989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2908" w:type="dxa"/>
            <w:gridSpan w:val="2"/>
            <w:shd w:val="clear" w:color="auto" w:fill="auto"/>
            <w:vAlign w:val="center"/>
          </w:tcPr>
          <w:p w14:paraId="735BE621" w14:textId="77777777" w:rsidR="00EF166F" w:rsidRDefault="00EF166F" w:rsidP="008D42B3">
            <w:pPr>
              <w:spacing w:line="240" w:lineRule="exact"/>
              <w:rPr>
                <w:rFonts w:ascii="標楷體" w:eastAsia="標楷體" w:hAnsi="標楷體"/>
                <w:sz w:val="20"/>
              </w:rPr>
            </w:pPr>
            <w:r w:rsidRPr="00571176">
              <w:rPr>
                <w:rFonts w:ascii="標楷體" w:eastAsia="標楷體" w:hAnsi="標楷體" w:hint="eastAsia"/>
                <w:noProof/>
                <w:sz w:val="20"/>
              </w:rPr>
              <w:t>22.</w:t>
            </w:r>
            <w:r w:rsidRPr="008D42B3">
              <w:rPr>
                <w:rFonts w:ascii="標楷體" w:eastAsia="標楷體" w:hAnsi="標楷體" w:hint="eastAsia"/>
                <w:noProof/>
                <w:spacing w:val="283"/>
                <w:kern w:val="0"/>
                <w:sz w:val="20"/>
                <w:fitText w:val="2500" w:id="-699146751"/>
              </w:rPr>
              <w:t>其他支</w:t>
            </w:r>
            <w:r w:rsidRPr="008D42B3">
              <w:rPr>
                <w:rFonts w:ascii="標楷體" w:eastAsia="標楷體" w:hAnsi="標楷體" w:hint="eastAsia"/>
                <w:noProof/>
                <w:spacing w:val="1"/>
                <w:kern w:val="0"/>
                <w:sz w:val="20"/>
                <w:fitText w:val="2500" w:id="-699146751"/>
              </w:rPr>
              <w:t>出</w:t>
            </w:r>
          </w:p>
        </w:tc>
        <w:tc>
          <w:tcPr>
            <w:tcW w:w="2708" w:type="dxa"/>
            <w:gridSpan w:val="2"/>
            <w:shd w:val="clear" w:color="auto" w:fill="auto"/>
            <w:vAlign w:val="center"/>
          </w:tcPr>
          <w:p w14:paraId="279866CB" w14:textId="77777777" w:rsidR="00EF166F" w:rsidRDefault="00EF166F" w:rsidP="00EF166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57117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1CAC3551" w14:textId="77777777" w:rsidR="00EF166F" w:rsidRDefault="00EF166F" w:rsidP="00EF166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57117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1586276A" w14:textId="77777777" w:rsidR="00EF166F" w:rsidRDefault="00EF166F" w:rsidP="00EF166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57117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56A2CFD1" w14:textId="77777777" w:rsidR="00EF166F" w:rsidRDefault="00EF166F" w:rsidP="00EF166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57117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3F0B7B9D" w14:textId="77777777" w:rsidR="00EF166F" w:rsidRDefault="00EF166F" w:rsidP="00EF166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571176">
              <w:rPr>
                <w:rFonts w:ascii="新細明體" w:hAnsi="新細明體"/>
                <w:noProof/>
                <w:sz w:val="20"/>
              </w:rPr>
              <w:t>607,114,975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36920516" w14:textId="2441FB20" w:rsidR="00EF166F" w:rsidRDefault="00EF166F" w:rsidP="00EF166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571176">
              <w:rPr>
                <w:rFonts w:ascii="新細明體" w:hAnsi="新細明體"/>
                <w:noProof/>
                <w:sz w:val="20"/>
              </w:rPr>
              <w:t>712,326,975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1AD9E8AC" w14:textId="1AC2B2C8" w:rsidR="00EF166F" w:rsidRDefault="00EF166F" w:rsidP="00EF166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</w:p>
        </w:tc>
      </w:tr>
    </w:tbl>
    <w:p w14:paraId="3E216DC7" w14:textId="77777777" w:rsidR="00750CF7" w:rsidRDefault="00750CF7" w:rsidP="00750CF7"/>
    <w:p w14:paraId="6DB150E1" w14:textId="5DC80EEA" w:rsidR="00750CF7" w:rsidRDefault="00750CF7" w:rsidP="00750CF7"/>
    <w:sectPr w:rsidR="00750CF7" w:rsidSect="007E1332">
      <w:headerReference w:type="default" r:id="rId6"/>
      <w:footerReference w:type="default" r:id="rId7"/>
      <w:headerReference w:type="first" r:id="rId8"/>
      <w:footerReference w:type="first" r:id="rId9"/>
      <w:pgSz w:w="23814" w:h="16840" w:orient="landscape" w:code="8"/>
      <w:pgMar w:top="567" w:right="851" w:bottom="851" w:left="851" w:header="851" w:footer="567" w:gutter="284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1A65BE" w14:textId="77777777" w:rsidR="00750CF7" w:rsidRDefault="00750CF7">
      <w:r>
        <w:separator/>
      </w:r>
    </w:p>
  </w:endnote>
  <w:endnote w:type="continuationSeparator" w:id="0">
    <w:p w14:paraId="01D504E4" w14:textId="77777777" w:rsidR="00750CF7" w:rsidRDefault="00750C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AABDB7" w14:textId="459B9361" w:rsidR="007E1332" w:rsidRDefault="007E1332" w:rsidP="007E1332">
    <w:pPr>
      <w:tabs>
        <w:tab w:val="center" w:pos="4153"/>
        <w:tab w:val="right" w:pos="8306"/>
      </w:tabs>
      <w:snapToGrid w:val="0"/>
      <w:jc w:val="center"/>
    </w:pPr>
    <w:r>
      <w:rPr>
        <w:rFonts w:ascii="標楷體" w:eastAsia="標楷體" w:hAnsi="標楷體" w:hint="eastAsia"/>
        <w:sz w:val="22"/>
      </w:rPr>
      <w:t>7</w:t>
    </w:r>
    <w:r w:rsidRPr="00BB0D5D">
      <w:rPr>
        <w:rFonts w:ascii="標楷體" w:eastAsia="標楷體" w:hAnsi="標楷體"/>
        <w:sz w:val="22"/>
      </w:rPr>
      <w:t>-</w:t>
    </w:r>
    <w:r w:rsidRPr="00BB0D5D">
      <w:rPr>
        <w:rFonts w:ascii="標楷體" w:eastAsia="標楷體" w:hAnsi="標楷體" w:hint="eastAsia"/>
        <w:sz w:val="22"/>
      </w:rPr>
      <w:t>1</w:t>
    </w:r>
    <w:r w:rsidRPr="00BB0D5D">
      <w:rPr>
        <w:rFonts w:ascii="標楷體" w:eastAsia="標楷體" w:hAnsi="標楷體"/>
        <w:sz w:val="22"/>
      </w:rPr>
      <w:t>-</w:t>
    </w:r>
    <w:r w:rsidRPr="00BB0D5D">
      <w:rPr>
        <w:rFonts w:ascii="標楷體" w:eastAsia="標楷體" w:hAnsi="標楷體"/>
        <w:sz w:val="22"/>
      </w:rPr>
      <w:fldChar w:fldCharType="begin"/>
    </w:r>
    <w:r w:rsidRPr="00BB0D5D">
      <w:rPr>
        <w:rFonts w:ascii="標楷體" w:eastAsia="標楷體" w:hAnsi="標楷體"/>
        <w:sz w:val="22"/>
      </w:rPr>
      <w:instrText>PAGE   \* MERGEFORMAT</w:instrText>
    </w:r>
    <w:r w:rsidRPr="00BB0D5D">
      <w:rPr>
        <w:rFonts w:ascii="標楷體" w:eastAsia="標楷體" w:hAnsi="標楷體"/>
        <w:sz w:val="22"/>
      </w:rPr>
      <w:fldChar w:fldCharType="separate"/>
    </w:r>
    <w:r>
      <w:rPr>
        <w:rFonts w:ascii="標楷體" w:eastAsia="標楷體" w:hAnsi="標楷體"/>
        <w:sz w:val="22"/>
      </w:rPr>
      <w:t>1</w:t>
    </w:r>
    <w:r w:rsidRPr="00BB0D5D">
      <w:rPr>
        <w:rFonts w:ascii="標楷體" w:eastAsia="標楷體" w:hAnsi="標楷體"/>
        <w:sz w:val="22"/>
      </w:rPr>
      <w:fldChar w:fldCharType="end"/>
    </w:r>
  </w:p>
  <w:p w14:paraId="52F770AF" w14:textId="77777777" w:rsidR="007E1332" w:rsidRDefault="007E1332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E0ABEB" w14:textId="3B3FD6FC" w:rsidR="007E1332" w:rsidRDefault="007E1332" w:rsidP="007E1332">
    <w:pPr>
      <w:tabs>
        <w:tab w:val="center" w:pos="4153"/>
        <w:tab w:val="right" w:pos="8306"/>
      </w:tabs>
      <w:snapToGrid w:val="0"/>
      <w:jc w:val="center"/>
    </w:pPr>
    <w:r>
      <w:rPr>
        <w:rFonts w:ascii="標楷體" w:eastAsia="標楷體" w:hAnsi="標楷體" w:hint="eastAsia"/>
        <w:sz w:val="22"/>
      </w:rPr>
      <w:t>7</w:t>
    </w:r>
    <w:r w:rsidRPr="00BB0D5D">
      <w:rPr>
        <w:rFonts w:ascii="標楷體" w:eastAsia="標楷體" w:hAnsi="標楷體"/>
        <w:sz w:val="22"/>
      </w:rPr>
      <w:t>-</w:t>
    </w:r>
    <w:r w:rsidRPr="00BB0D5D">
      <w:rPr>
        <w:rFonts w:ascii="標楷體" w:eastAsia="標楷體" w:hAnsi="標楷體" w:hint="eastAsia"/>
        <w:sz w:val="22"/>
      </w:rPr>
      <w:t>1</w:t>
    </w:r>
    <w:r w:rsidRPr="00BB0D5D">
      <w:rPr>
        <w:rFonts w:ascii="標楷體" w:eastAsia="標楷體" w:hAnsi="標楷體"/>
        <w:sz w:val="22"/>
      </w:rPr>
      <w:t>-</w:t>
    </w:r>
    <w:r w:rsidRPr="00BB0D5D">
      <w:rPr>
        <w:rFonts w:ascii="標楷體" w:eastAsia="標楷體" w:hAnsi="標楷體"/>
        <w:sz w:val="22"/>
      </w:rPr>
      <w:fldChar w:fldCharType="begin"/>
    </w:r>
    <w:r w:rsidRPr="00BB0D5D">
      <w:rPr>
        <w:rFonts w:ascii="標楷體" w:eastAsia="標楷體" w:hAnsi="標楷體"/>
        <w:sz w:val="22"/>
      </w:rPr>
      <w:instrText>PAGE   \* MERGEFORMAT</w:instrText>
    </w:r>
    <w:r w:rsidRPr="00BB0D5D">
      <w:rPr>
        <w:rFonts w:ascii="標楷體" w:eastAsia="標楷體" w:hAnsi="標楷體"/>
        <w:sz w:val="22"/>
      </w:rPr>
      <w:fldChar w:fldCharType="separate"/>
    </w:r>
    <w:r>
      <w:rPr>
        <w:rFonts w:ascii="標楷體" w:eastAsia="標楷體" w:hAnsi="標楷體"/>
        <w:sz w:val="22"/>
      </w:rPr>
      <w:t>1</w:t>
    </w:r>
    <w:r w:rsidRPr="00BB0D5D">
      <w:rPr>
        <w:rFonts w:ascii="標楷體" w:eastAsia="標楷體" w:hAnsi="標楷體"/>
        <w:sz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BB2FD3" w14:textId="77777777" w:rsidR="00750CF7" w:rsidRDefault="00750CF7">
      <w:r>
        <w:separator/>
      </w:r>
    </w:p>
  </w:footnote>
  <w:footnote w:type="continuationSeparator" w:id="0">
    <w:p w14:paraId="03981973" w14:textId="77777777" w:rsidR="00750CF7" w:rsidRDefault="00750C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287B67" w14:textId="533A6A2C" w:rsidR="003A0BB1" w:rsidRDefault="007F39EF">
    <w:pPr>
      <w:jc w:val="center"/>
      <w:rPr>
        <w:rFonts w:ascii="標楷體" w:eastAsia="標楷體"/>
        <w:b/>
        <w:sz w:val="36"/>
        <w:u w:val="single"/>
      </w:rPr>
    </w:pPr>
    <w:proofErr w:type="gramStart"/>
    <w:r>
      <w:rPr>
        <w:rFonts w:ascii="標楷體" w:eastAsia="標楷體" w:hAnsi="標楷體" w:hint="eastAsia"/>
        <w:b/>
        <w:color w:val="000000"/>
        <w:spacing w:val="20"/>
        <w:sz w:val="32"/>
        <w:szCs w:val="32"/>
        <w:u w:val="single"/>
      </w:rPr>
      <w:t>柒</w:t>
    </w:r>
    <w:proofErr w:type="gramEnd"/>
    <w:r w:rsidR="00965C8B">
      <w:rPr>
        <w:rFonts w:ascii="標楷體" w:eastAsia="標楷體"/>
        <w:b/>
        <w:color w:val="000000"/>
        <w:spacing w:val="20"/>
        <w:sz w:val="32"/>
        <w:szCs w:val="32"/>
        <w:u w:val="single"/>
      </w:rPr>
      <w:t>、</w:t>
    </w:r>
    <w:r w:rsidR="003A0BB1" w:rsidRPr="004439C8">
      <w:rPr>
        <w:rFonts w:ascii="標楷體" w:eastAsia="標楷體" w:hint="eastAsia"/>
        <w:b/>
        <w:spacing w:val="60"/>
        <w:sz w:val="32"/>
        <w:szCs w:val="32"/>
        <w:u w:val="single"/>
      </w:rPr>
      <w:t>中華民國</w:t>
    </w:r>
    <w:proofErr w:type="gramStart"/>
    <w:r w:rsidR="00750CF7" w:rsidRPr="00750CF7">
      <w:rPr>
        <w:rFonts w:ascii="標楷體" w:eastAsia="標楷體" w:hAnsi="標楷體"/>
        <w:b/>
        <w:spacing w:val="60"/>
        <w:sz w:val="32"/>
        <w:szCs w:val="32"/>
        <w:u w:val="single"/>
      </w:rPr>
      <w:t>113</w:t>
    </w:r>
    <w:proofErr w:type="gramEnd"/>
    <w:r w:rsidR="003A0BB1" w:rsidRPr="004439C8">
      <w:rPr>
        <w:rFonts w:ascii="標楷體" w:eastAsia="標楷體" w:hint="eastAsia"/>
        <w:b/>
        <w:spacing w:val="60"/>
        <w:sz w:val="32"/>
        <w:szCs w:val="32"/>
        <w:u w:val="single"/>
      </w:rPr>
      <w:t>年度</w:t>
    </w:r>
    <w:r w:rsidR="00750CF7" w:rsidRPr="00750CF7">
      <w:rPr>
        <w:rFonts w:ascii="標楷體" w:eastAsia="標楷體" w:hAnsi="標楷體" w:hint="eastAsia"/>
        <w:b/>
        <w:spacing w:val="60"/>
        <w:sz w:val="32"/>
        <w:szCs w:val="32"/>
        <w:u w:val="single"/>
      </w:rPr>
      <w:t>屏東縣</w:t>
    </w:r>
    <w:r w:rsidR="00D360A3">
      <w:rPr>
        <w:rFonts w:ascii="標楷體" w:eastAsia="標楷體" w:hint="eastAsia"/>
        <w:b/>
        <w:spacing w:val="60"/>
        <w:sz w:val="32"/>
        <w:szCs w:val="32"/>
        <w:u w:val="single"/>
      </w:rPr>
      <w:t>總決算</w:t>
    </w:r>
    <w:r w:rsidR="004439C8" w:rsidRPr="004439C8">
      <w:rPr>
        <w:rFonts w:ascii="標楷體" w:eastAsia="標楷體" w:hint="eastAsia"/>
        <w:b/>
        <w:spacing w:val="60"/>
        <w:sz w:val="32"/>
        <w:szCs w:val="32"/>
        <w:u w:val="single"/>
      </w:rPr>
      <w:t>各主管機關</w:t>
    </w:r>
    <w:r w:rsidR="003A0BB1" w:rsidRPr="004439C8">
      <w:rPr>
        <w:rFonts w:ascii="標楷體" w:eastAsia="標楷體" w:hint="eastAsia"/>
        <w:b/>
        <w:spacing w:val="60"/>
        <w:sz w:val="32"/>
        <w:szCs w:val="32"/>
        <w:u w:val="single"/>
      </w:rPr>
      <w:t>歲出政事別</w:t>
    </w:r>
    <w:r w:rsidR="004439C8" w:rsidRPr="004439C8">
      <w:rPr>
        <w:rFonts w:ascii="標楷體" w:eastAsia="標楷體" w:hint="eastAsia"/>
        <w:b/>
        <w:spacing w:val="60"/>
        <w:sz w:val="32"/>
        <w:szCs w:val="32"/>
        <w:u w:val="single"/>
      </w:rPr>
      <w:t>科目</w:t>
    </w:r>
    <w:r w:rsidR="003A0BB1" w:rsidRPr="004439C8">
      <w:rPr>
        <w:rFonts w:ascii="標楷體" w:eastAsia="標楷體" w:hint="eastAsia"/>
        <w:b/>
        <w:spacing w:val="60"/>
        <w:sz w:val="32"/>
        <w:szCs w:val="32"/>
        <w:u w:val="single"/>
      </w:rPr>
      <w:t>決算</w:t>
    </w:r>
    <w:proofErr w:type="gramStart"/>
    <w:r w:rsidR="003A0BB1" w:rsidRPr="004439C8">
      <w:rPr>
        <w:rFonts w:ascii="標楷體" w:eastAsia="標楷體" w:hint="eastAsia"/>
        <w:b/>
        <w:spacing w:val="60"/>
        <w:sz w:val="32"/>
        <w:szCs w:val="32"/>
        <w:u w:val="single"/>
      </w:rPr>
      <w:t>審定數綜計</w:t>
    </w:r>
    <w:proofErr w:type="gramEnd"/>
    <w:r w:rsidR="003A0BB1" w:rsidRPr="004439C8">
      <w:rPr>
        <w:rFonts w:ascii="標楷體" w:eastAsia="標楷體" w:hint="eastAsia"/>
        <w:b/>
        <w:spacing w:val="60"/>
        <w:sz w:val="32"/>
        <w:szCs w:val="32"/>
        <w:u w:val="single"/>
      </w:rPr>
      <w:t>表</w:t>
    </w:r>
    <w:r w:rsidR="00750CF7" w:rsidRPr="00750CF7">
      <w:rPr>
        <w:rFonts w:ascii="標楷體" w:eastAsia="標楷體" w:hAnsi="標楷體"/>
      </w:rPr>
      <w:t>(續)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4C6DC4" w14:textId="4B8E5E02" w:rsidR="003A0BB1" w:rsidRDefault="007F39EF">
    <w:pPr>
      <w:jc w:val="center"/>
      <w:rPr>
        <w:rFonts w:ascii="標楷體" w:eastAsia="標楷體"/>
        <w:b/>
        <w:sz w:val="32"/>
        <w:u w:val="single"/>
      </w:rPr>
    </w:pPr>
    <w:proofErr w:type="gramStart"/>
    <w:r>
      <w:rPr>
        <w:rFonts w:ascii="標楷體" w:eastAsia="標楷體" w:hAnsi="標楷體" w:hint="eastAsia"/>
        <w:b/>
        <w:color w:val="000000"/>
        <w:spacing w:val="20"/>
        <w:sz w:val="32"/>
        <w:szCs w:val="32"/>
        <w:u w:val="single"/>
      </w:rPr>
      <w:t>柒</w:t>
    </w:r>
    <w:proofErr w:type="gramEnd"/>
    <w:r w:rsidR="00C10A9E">
      <w:rPr>
        <w:rFonts w:ascii="標楷體" w:eastAsia="標楷體"/>
        <w:b/>
        <w:color w:val="000000"/>
        <w:spacing w:val="20"/>
        <w:sz w:val="32"/>
        <w:szCs w:val="32"/>
        <w:u w:val="single"/>
      </w:rPr>
      <w:t>、</w:t>
    </w:r>
    <w:r w:rsidR="003A0BB1" w:rsidRPr="003B0DD9">
      <w:rPr>
        <w:rFonts w:ascii="標楷體" w:eastAsia="標楷體" w:hint="eastAsia"/>
        <w:b/>
        <w:spacing w:val="60"/>
        <w:sz w:val="32"/>
        <w:u w:val="single"/>
      </w:rPr>
      <w:t>中華民國</w:t>
    </w:r>
    <w:proofErr w:type="gramStart"/>
    <w:r w:rsidR="00750CF7" w:rsidRPr="00750CF7">
      <w:rPr>
        <w:rFonts w:ascii="標楷體" w:eastAsia="標楷體" w:hAnsi="標楷體"/>
        <w:b/>
        <w:spacing w:val="60"/>
        <w:sz w:val="32"/>
        <w:u w:val="single"/>
      </w:rPr>
      <w:t>113</w:t>
    </w:r>
    <w:proofErr w:type="gramEnd"/>
    <w:r w:rsidR="003A0BB1" w:rsidRPr="003B0DD9">
      <w:rPr>
        <w:rFonts w:ascii="標楷體" w:eastAsia="標楷體" w:hint="eastAsia"/>
        <w:b/>
        <w:spacing w:val="60"/>
        <w:sz w:val="32"/>
        <w:u w:val="single"/>
      </w:rPr>
      <w:t>年度</w:t>
    </w:r>
    <w:r w:rsidR="00750CF7" w:rsidRPr="00750CF7">
      <w:rPr>
        <w:rFonts w:ascii="標楷體" w:eastAsia="標楷體" w:hAnsi="標楷體" w:hint="eastAsia"/>
        <w:b/>
        <w:spacing w:val="60"/>
        <w:sz w:val="32"/>
        <w:u w:val="single"/>
      </w:rPr>
      <w:t>屏東縣</w:t>
    </w:r>
    <w:r w:rsidR="00D360A3">
      <w:rPr>
        <w:rFonts w:ascii="標楷體" w:eastAsia="標楷體" w:hint="eastAsia"/>
        <w:b/>
        <w:spacing w:val="60"/>
        <w:sz w:val="32"/>
        <w:u w:val="single"/>
      </w:rPr>
      <w:t>總決算</w:t>
    </w:r>
    <w:r w:rsidR="003B0DD9" w:rsidRPr="003B0DD9">
      <w:rPr>
        <w:rFonts w:ascii="標楷體" w:eastAsia="標楷體" w:hint="eastAsia"/>
        <w:b/>
        <w:spacing w:val="60"/>
        <w:sz w:val="32"/>
        <w:u w:val="single"/>
      </w:rPr>
      <w:t>各主管機關</w:t>
    </w:r>
    <w:r w:rsidR="003A0BB1" w:rsidRPr="003B0DD9">
      <w:rPr>
        <w:rFonts w:ascii="標楷體" w:eastAsia="標楷體" w:hint="eastAsia"/>
        <w:b/>
        <w:spacing w:val="60"/>
        <w:sz w:val="32"/>
        <w:u w:val="single"/>
      </w:rPr>
      <w:t>歲出政事別</w:t>
    </w:r>
    <w:r w:rsidR="003B0DD9" w:rsidRPr="003B0DD9">
      <w:rPr>
        <w:rFonts w:ascii="標楷體" w:eastAsia="標楷體" w:hint="eastAsia"/>
        <w:b/>
        <w:spacing w:val="60"/>
        <w:sz w:val="32"/>
        <w:u w:val="single"/>
      </w:rPr>
      <w:t>科目</w:t>
    </w:r>
    <w:r w:rsidR="003A0BB1" w:rsidRPr="003B0DD9">
      <w:rPr>
        <w:rFonts w:ascii="標楷體" w:eastAsia="標楷體" w:hint="eastAsia"/>
        <w:b/>
        <w:spacing w:val="60"/>
        <w:sz w:val="32"/>
        <w:u w:val="single"/>
      </w:rPr>
      <w:t>決算</w:t>
    </w:r>
    <w:proofErr w:type="gramStart"/>
    <w:r w:rsidR="003A0BB1" w:rsidRPr="003B0DD9">
      <w:rPr>
        <w:rFonts w:ascii="標楷體" w:eastAsia="標楷體" w:hint="eastAsia"/>
        <w:b/>
        <w:spacing w:val="60"/>
        <w:sz w:val="32"/>
        <w:u w:val="single"/>
      </w:rPr>
      <w:t>審定數綜計</w:t>
    </w:r>
    <w:proofErr w:type="gramEnd"/>
    <w:r w:rsidR="003A0BB1" w:rsidRPr="003B0DD9">
      <w:rPr>
        <w:rFonts w:ascii="標楷體" w:eastAsia="標楷體" w:hint="eastAsia"/>
        <w:b/>
        <w:spacing w:val="60"/>
        <w:sz w:val="32"/>
        <w:u w:val="single"/>
      </w:rPr>
      <w:t>表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attachedTemplate r:id="rId1"/>
  <w:mailMerge>
    <w:mainDocumentType w:val="catalog"/>
    <w:dataType w:val="textFile"/>
    <w:activeRecord w:val="-1"/>
    <w:odso/>
  </w:mailMerge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0CF7"/>
    <w:rsid w:val="00005F7A"/>
    <w:rsid w:val="00112731"/>
    <w:rsid w:val="00247C62"/>
    <w:rsid w:val="002D540E"/>
    <w:rsid w:val="00345F89"/>
    <w:rsid w:val="00393891"/>
    <w:rsid w:val="003A0BB1"/>
    <w:rsid w:val="003B0DD9"/>
    <w:rsid w:val="003E6CE9"/>
    <w:rsid w:val="004439C8"/>
    <w:rsid w:val="00454FC5"/>
    <w:rsid w:val="004737BE"/>
    <w:rsid w:val="00580BE4"/>
    <w:rsid w:val="005E6340"/>
    <w:rsid w:val="006B7580"/>
    <w:rsid w:val="006F47DA"/>
    <w:rsid w:val="00750CF7"/>
    <w:rsid w:val="007E1332"/>
    <w:rsid w:val="007F39EF"/>
    <w:rsid w:val="0083101B"/>
    <w:rsid w:val="008D42B3"/>
    <w:rsid w:val="00910851"/>
    <w:rsid w:val="00930A01"/>
    <w:rsid w:val="00940732"/>
    <w:rsid w:val="00965C8B"/>
    <w:rsid w:val="009F5E83"/>
    <w:rsid w:val="00A214F3"/>
    <w:rsid w:val="00AA34B5"/>
    <w:rsid w:val="00AB7299"/>
    <w:rsid w:val="00B568EC"/>
    <w:rsid w:val="00C10A9E"/>
    <w:rsid w:val="00D360A3"/>
    <w:rsid w:val="00EF166F"/>
    <w:rsid w:val="00F247D9"/>
    <w:rsid w:val="00FE16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4:docId w14:val="12F681AC"/>
  <w15:chartTrackingRefBased/>
  <w15:docId w15:val="{13D55EF3-6CB2-4D8D-86EB-A17FE75EFC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4">
    <w:name w:val="foot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NAO\Ao_Report\684iWUxRq&#27506;&#20986;&#25919;&#20107;&#21029;&#27231;&#38364;&#21029;&#27770;&#31639;&#23529;&#23450;&#25976;&#32156;&#35336;&#34920;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684iWUxRq歲出政事別機關別決算審定數綜計表.dot</Template>
  <TotalTime>28</TotalTime>
  <Pages>2</Pages>
  <Words>286</Words>
  <Characters>1632</Characters>
  <Application>Microsoft Office Word</Application>
  <DocSecurity>0</DocSecurity>
  <Lines>13</Lines>
  <Paragraphs>3</Paragraphs>
  <ScaleCrop>false</ScaleCrop>
  <Company>N.A.O.</Company>
  <LinksUpToDate>false</LinksUpToDate>
  <CharactersWithSpaces>1915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三十一、中華民國fyy年度中央政府總決算歲出政事別機關別決算審定數綜計表</dc:title>
  <dc:subject/>
  <dc:creator>劉新榕</dc:creator>
  <cp:keywords/>
  <cp:lastModifiedBy>張靖芬</cp:lastModifiedBy>
  <cp:revision>10</cp:revision>
  <dcterms:created xsi:type="dcterms:W3CDTF">2025-06-06T03:30:00Z</dcterms:created>
  <dcterms:modified xsi:type="dcterms:W3CDTF">2025-07-04T08:01:00Z</dcterms:modified>
</cp:coreProperties>
</file>