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E50D8" w14:textId="60E8C3D1" w:rsidR="00384341" w:rsidRPr="00C561EA" w:rsidRDefault="00BF70C5" w:rsidP="00384341">
      <w:pPr>
        <w:pStyle w:val="a3"/>
        <w:overflowPunct w:val="0"/>
        <w:snapToGrid w:val="0"/>
        <w:spacing w:line="240" w:lineRule="atLeast"/>
        <w:ind w:right="-2" w:firstLine="880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伍、</w:t>
      </w:r>
      <w:r w:rsidR="00384341" w:rsidRPr="00C561EA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384341" w:rsidRPr="00C561EA"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  <w:t>11</w:t>
      </w:r>
      <w:r w:rsidR="007C503B"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  <w:t>3</w:t>
      </w:r>
      <w:proofErr w:type="gramEnd"/>
      <w:r w:rsidR="00384341" w:rsidRPr="00C561EA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年度</w:t>
      </w:r>
      <w:r w:rsidR="00384341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屏東縣</w:t>
      </w:r>
      <w:r w:rsidR="00384341" w:rsidRPr="00C561EA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6D402564" w14:textId="77777777" w:rsidR="00384341" w:rsidRPr="00622E8A" w:rsidRDefault="00384341" w:rsidP="00384341">
      <w:pPr>
        <w:ind w:firstLine="400"/>
        <w:jc w:val="right"/>
        <w:rPr>
          <w:rFonts w:asciiTheme="minorEastAsia" w:eastAsiaTheme="minorEastAsia" w:hAnsiTheme="minorEastAsia"/>
          <w:sz w:val="20"/>
        </w:rPr>
      </w:pPr>
    </w:p>
    <w:p w14:paraId="50E74CA3" w14:textId="77777777" w:rsidR="00384341" w:rsidRPr="007C503B" w:rsidRDefault="00384341" w:rsidP="00384341">
      <w:pPr>
        <w:snapToGrid w:val="0"/>
        <w:spacing w:line="200" w:lineRule="atLeast"/>
        <w:ind w:rightChars="100" w:right="240" w:firstLineChars="100" w:firstLine="200"/>
        <w:jc w:val="right"/>
        <w:rPr>
          <w:rFonts w:ascii="標楷體" w:eastAsia="標楷體" w:hAnsi="標楷體"/>
          <w:kern w:val="0"/>
          <w:sz w:val="20"/>
        </w:rPr>
      </w:pPr>
      <w:r w:rsidRPr="007C503B">
        <w:rPr>
          <w:rFonts w:ascii="標楷體" w:eastAsia="標楷體" w:hAnsi="標楷體" w:hint="eastAsia"/>
          <w:kern w:val="0"/>
          <w:sz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384341" w:rsidRPr="00A30B60" w14:paraId="40C4209C" w14:textId="77777777" w:rsidTr="008800A0">
        <w:trPr>
          <w:trHeight w:val="648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E4DA" w14:textId="77777777" w:rsidR="00384341" w:rsidRPr="00384341" w:rsidRDefault="00384341" w:rsidP="007C503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84341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5EA7" w14:textId="77777777" w:rsidR="00384341" w:rsidRPr="00384341" w:rsidRDefault="00384341" w:rsidP="00384341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84341"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163E" w14:textId="5FDFF9FA" w:rsidR="00384341" w:rsidRPr="00384341" w:rsidRDefault="00384341" w:rsidP="008800A0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proofErr w:type="gramStart"/>
            <w:r w:rsidRPr="0038434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本室審核</w:t>
            </w:r>
            <w:proofErr w:type="gramEnd"/>
            <w:r w:rsidRPr="0038434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修正總決算</w:t>
            </w:r>
            <w:r w:rsidR="00E8528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及</w:t>
            </w:r>
          </w:p>
          <w:p w14:paraId="21851FD1" w14:textId="77777777" w:rsidR="00384341" w:rsidRPr="00384341" w:rsidRDefault="00384341" w:rsidP="008800A0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38434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25FDC" w14:textId="77777777" w:rsidR="00384341" w:rsidRPr="00384341" w:rsidRDefault="00384341" w:rsidP="007C503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84341"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C4769C" w:rsidRPr="00A30B60" w14:paraId="4AE1BAA6" w14:textId="77777777" w:rsidTr="00912540">
        <w:trPr>
          <w:trHeight w:val="680"/>
        </w:trPr>
        <w:tc>
          <w:tcPr>
            <w:tcW w:w="5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3E886" w14:textId="77777777" w:rsidR="00C4769C" w:rsidRPr="00032A1D" w:rsidRDefault="00C4769C" w:rsidP="00C4769C">
            <w:pPr>
              <w:snapToGrid w:val="0"/>
              <w:jc w:val="distribute"/>
              <w:rPr>
                <w:rFonts w:eastAsia="標楷體" w:cs="新細明體"/>
                <w:b/>
                <w:sz w:val="20"/>
                <w:szCs w:val="20"/>
              </w:rPr>
            </w:pPr>
            <w:r w:rsidRPr="00032A1D">
              <w:rPr>
                <w:rFonts w:eastAsia="標楷體" w:cs="新細明體" w:hint="eastAsia"/>
                <w:b/>
                <w:sz w:val="20"/>
                <w:szCs w:val="20"/>
              </w:rPr>
              <w:t>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C2D13" w14:textId="206BB5A0" w:rsidR="00C4769C" w:rsidRPr="00032A1D" w:rsidRDefault="00C4769C" w:rsidP="00912540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032A1D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59,132,624,420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A2E4A" w14:textId="2B8E4773" w:rsidR="00C4769C" w:rsidRPr="00032A1D" w:rsidRDefault="0028521F" w:rsidP="00D427C7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28521F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-</w:t>
            </w:r>
            <w:r w:rsidR="00D427C7" w:rsidRPr="0028521F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 xml:space="preserve"> </w:t>
            </w:r>
            <w:r w:rsidR="00D427C7" w:rsidRPr="0028521F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78</w:t>
            </w:r>
            <w:r w:rsidR="00D427C7" w:rsidRPr="0028521F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D427C7" w:rsidRPr="00032A1D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314</w:t>
            </w:r>
            <w:r w:rsidR="00D427C7" w:rsidRPr="00032A1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D427C7" w:rsidRPr="00032A1D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768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4E6E14" w14:textId="60E83B39" w:rsidR="00C4769C" w:rsidRPr="00032A1D" w:rsidRDefault="00C4769C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032A1D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5</w:t>
            </w:r>
            <w:r w:rsidR="00032A1D" w:rsidRPr="00032A1D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9</w:t>
            </w:r>
            <w:r w:rsidRPr="00032A1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28521F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054</w:t>
            </w:r>
            <w:r w:rsidRPr="00032A1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28521F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309</w:t>
            </w:r>
            <w:r w:rsidRPr="00032A1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28521F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652</w:t>
            </w:r>
          </w:p>
        </w:tc>
      </w:tr>
      <w:tr w:rsidR="00032A1D" w:rsidRPr="00A30B60" w14:paraId="6ECD2B8A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253C9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52BEC" w14:textId="5F2370FF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19,603,566,357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2D7C6" w14:textId="77777777" w:rsidR="00032A1D" w:rsidRPr="00D427C7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D427C7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5C9502" w14:textId="505D85C7" w:rsidR="00032A1D" w:rsidRPr="00032A1D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19,603,566,357</w:t>
            </w:r>
          </w:p>
        </w:tc>
      </w:tr>
      <w:tr w:rsidR="00032A1D" w:rsidRPr="00A30B60" w14:paraId="621E0A3C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C47B7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8179E" w14:textId="6DB2D77A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732,886,580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EBD99" w14:textId="77777777" w:rsidR="00032A1D" w:rsidRPr="00D427C7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D427C7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5C6F13" w14:textId="32704838" w:rsidR="00032A1D" w:rsidRPr="00032A1D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732,886,580</w:t>
            </w:r>
          </w:p>
        </w:tc>
      </w:tr>
      <w:tr w:rsidR="00032A1D" w:rsidRPr="00A30B60" w14:paraId="5C7A7C4A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B93F0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7267E" w14:textId="0101524B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794,485,221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C947B" w14:textId="77777777" w:rsidR="00032A1D" w:rsidRPr="00D427C7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D427C7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98EAF4" w14:textId="4D0B7061" w:rsidR="00032A1D" w:rsidRPr="00032A1D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794,485,221</w:t>
            </w:r>
          </w:p>
        </w:tc>
      </w:tr>
      <w:tr w:rsidR="00032A1D" w:rsidRPr="00A30B60" w14:paraId="053FDC23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0111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D8CF62" w14:textId="2ABEBB2C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529,590,130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88CCA" w14:textId="77777777" w:rsidR="00032A1D" w:rsidRPr="00D427C7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D427C7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5DDEFA" w14:textId="05CCC784" w:rsidR="00032A1D" w:rsidRPr="00032A1D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529,590,130</w:t>
            </w:r>
          </w:p>
        </w:tc>
      </w:tr>
      <w:tr w:rsidR="00032A1D" w:rsidRPr="00A30B60" w14:paraId="1373507A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CF0D8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08F46" w14:textId="721F5C1A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63,777,007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52D33" w14:textId="41ACF668" w:rsidR="00032A1D" w:rsidRPr="00D427C7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D427C7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03BCEA" w14:textId="7FDC04BD" w:rsidR="00032A1D" w:rsidRPr="00032A1D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63,777,007</w:t>
            </w:r>
          </w:p>
        </w:tc>
      </w:tr>
      <w:tr w:rsidR="00032A1D" w:rsidRPr="00A30B60" w14:paraId="1B09516C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E30859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428BB" w14:textId="381D43F9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36,803,253,767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B6513" w14:textId="0BC56B5A" w:rsidR="00032A1D" w:rsidRPr="00D427C7" w:rsidRDefault="0028521F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4A317A">
              <w:rPr>
                <w:rFonts w:asciiTheme="minorEastAsia" w:eastAsiaTheme="minorEastAsia" w:hAnsiTheme="minorEastAsia"/>
                <w:sz w:val="20"/>
                <w:szCs w:val="20"/>
              </w:rPr>
              <w:t>-</w:t>
            </w:r>
            <w:r w:rsidR="00032A1D" w:rsidRPr="00D427C7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 xml:space="preserve"> </w:t>
            </w:r>
            <w:r w:rsidR="00032A1D" w:rsidRPr="00D427C7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78</w:t>
            </w:r>
            <w:r w:rsidR="00032A1D" w:rsidRPr="00D427C7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</w:t>
            </w:r>
            <w:r w:rsidR="00032A1D" w:rsidRPr="00D427C7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314</w:t>
            </w:r>
            <w:r w:rsidR="00032A1D" w:rsidRPr="00D427C7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</w:t>
            </w:r>
            <w:r w:rsidR="00032A1D" w:rsidRPr="00D427C7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768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416D42" w14:textId="20064725" w:rsidR="00032A1D" w:rsidRPr="00032A1D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032A1D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36,</w:t>
            </w:r>
            <w:r w:rsidR="0028521F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724</w:t>
            </w:r>
            <w:r w:rsidRPr="00032A1D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,</w:t>
            </w:r>
            <w:r w:rsidR="0028521F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93</w:t>
            </w:r>
            <w:r w:rsidRPr="00032A1D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8,</w:t>
            </w:r>
            <w:r w:rsidR="0028521F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999</w:t>
            </w:r>
          </w:p>
        </w:tc>
      </w:tr>
      <w:tr w:rsidR="00032A1D" w:rsidRPr="00A30B60" w14:paraId="770DFF3A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56AE9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33BD8" w14:textId="09A6E214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106,856,06</w:t>
            </w:r>
            <w:r w:rsidR="00F73A1F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BA716" w14:textId="77777777" w:rsidR="00032A1D" w:rsidRPr="00D427C7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D427C7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45B3C2" w14:textId="623BC399" w:rsidR="00032A1D" w:rsidRPr="00032A1D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106,856,06</w:t>
            </w:r>
            <w:r w:rsidR="00F73A1F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1</w:t>
            </w:r>
          </w:p>
        </w:tc>
      </w:tr>
      <w:tr w:rsidR="00032A1D" w:rsidRPr="00A30B60" w14:paraId="3C5BA9F3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547AF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BE8E7" w14:textId="15CD08F9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498,209,297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2C826" w14:textId="77777777" w:rsidR="00032A1D" w:rsidRPr="00D427C7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D427C7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0538AA" w14:textId="07195720" w:rsidR="00032A1D" w:rsidRPr="00032A1D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498,209,297</w:t>
            </w:r>
          </w:p>
        </w:tc>
      </w:tr>
      <w:tr w:rsidR="00032A1D" w:rsidRPr="00A30B60" w14:paraId="52782D86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3A11A" w14:textId="77777777" w:rsidR="00032A1D" w:rsidRPr="00E85289" w:rsidRDefault="00032A1D" w:rsidP="00032A1D">
            <w:pPr>
              <w:snapToGrid w:val="0"/>
              <w:jc w:val="distribute"/>
              <w:rPr>
                <w:rFonts w:eastAsia="標楷體" w:cs="新細明體"/>
                <w:b/>
                <w:sz w:val="20"/>
                <w:szCs w:val="20"/>
              </w:rPr>
            </w:pPr>
            <w:r w:rsidRPr="00E85289">
              <w:rPr>
                <w:rFonts w:eastAsia="標楷體" w:cs="新細明體" w:hint="eastAsia"/>
                <w:b/>
                <w:sz w:val="20"/>
                <w:szCs w:val="20"/>
              </w:rPr>
              <w:t>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82368" w14:textId="75DDF5AC" w:rsidR="00032A1D" w:rsidRPr="00067C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067C40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52,008,023,386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33920" w14:textId="013ADF2D" w:rsidR="00032A1D" w:rsidRPr="00067C40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067C40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- 19,143,859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0373A4" w14:textId="4F4E2E7B" w:rsidR="00032A1D" w:rsidRPr="00067C40" w:rsidRDefault="00032A1D" w:rsidP="00067C40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067C40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5</w:t>
            </w:r>
            <w:r w:rsidR="00067C40" w:rsidRPr="00067C40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1</w:t>
            </w:r>
            <w:r w:rsidRPr="00067C40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067C40" w:rsidRPr="00067C40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988</w:t>
            </w:r>
            <w:r w:rsidRPr="00067C40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067C40" w:rsidRPr="00067C40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879</w:t>
            </w:r>
            <w:r w:rsidRPr="00067C40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067C40" w:rsidRPr="00067C40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527</w:t>
            </w:r>
          </w:p>
        </w:tc>
      </w:tr>
      <w:tr w:rsidR="00032A1D" w:rsidRPr="00A30B60" w14:paraId="441D04AC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74A70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FA5F1" w14:textId="6A55044F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7,590,702,125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E0709" w14:textId="77777777" w:rsidR="00032A1D" w:rsidRPr="004F2935" w:rsidRDefault="00032A1D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A0C11B" w14:textId="49340B76" w:rsidR="00032A1D" w:rsidRPr="004F2935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7,590,702,125</w:t>
            </w:r>
          </w:p>
        </w:tc>
      </w:tr>
      <w:tr w:rsidR="00032A1D" w:rsidRPr="00A30B60" w14:paraId="4FC65F28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9087D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75A43" w14:textId="5A9349A0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9,104,954,483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E6E52" w14:textId="30CCB1D1" w:rsidR="00032A1D" w:rsidRPr="004F2935" w:rsidRDefault="00032A1D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 xml:space="preserve">- </w:t>
            </w:r>
            <w:r w:rsidR="004F2935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1,780</w:t>
            </w: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</w:t>
            </w:r>
            <w:r w:rsidR="004F2935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006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CAF92F" w14:textId="244356AF" w:rsidR="00032A1D" w:rsidRPr="004F2935" w:rsidRDefault="00032A1D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4F2935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9</w:t>
            </w: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</w:t>
            </w:r>
            <w:r w:rsidR="004F2935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103</w:t>
            </w: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</w:t>
            </w:r>
            <w:r w:rsidR="004F2935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174</w:t>
            </w: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</w:t>
            </w:r>
            <w:r w:rsidR="004F2935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477</w:t>
            </w:r>
          </w:p>
        </w:tc>
      </w:tr>
      <w:tr w:rsidR="00032A1D" w:rsidRPr="00A30B60" w14:paraId="35075617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D6EA1" w14:textId="77777777" w:rsidR="00032A1D" w:rsidRPr="00E85289" w:rsidRDefault="00032A1D" w:rsidP="00032A1D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C9DBF3" w14:textId="5F7C73C9" w:rsidR="00032A1D" w:rsidRPr="00912540" w:rsidRDefault="00032A1D" w:rsidP="00032A1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33,341,673,203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7BB5D" w14:textId="42583F60" w:rsidR="00032A1D" w:rsidRPr="004F2935" w:rsidRDefault="00032A1D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 xml:space="preserve">- </w:t>
            </w:r>
            <w:r w:rsidR="00BD22E4" w:rsidRPr="004F2935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17</w:t>
            </w:r>
            <w:r w:rsidR="00BD22E4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,363</w:t>
            </w: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</w:t>
            </w:r>
            <w:r w:rsidR="00BD22E4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853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ABC092" w14:textId="71892EC3" w:rsidR="00032A1D" w:rsidRPr="004F2935" w:rsidRDefault="00032A1D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4F2935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</w:t>
            </w:r>
            <w:r w:rsidR="004F2935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3</w:t>
            </w: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</w:t>
            </w:r>
            <w:r w:rsidR="004F2935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324</w:t>
            </w: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</w:t>
            </w:r>
            <w:r w:rsidR="004F2935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309</w:t>
            </w: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,</w:t>
            </w:r>
            <w:r w:rsidR="004F2935"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350</w:t>
            </w:r>
          </w:p>
        </w:tc>
      </w:tr>
      <w:tr w:rsidR="004F2935" w:rsidRPr="00A30B60" w14:paraId="201C3863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E7AE9" w14:textId="77777777" w:rsidR="004F2935" w:rsidRPr="00E85289" w:rsidRDefault="004F2935" w:rsidP="004F2935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E233A" w14:textId="4472DF1B" w:rsidR="004F2935" w:rsidRPr="00912540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8,710,236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A0ECF" w14:textId="77777777" w:rsidR="004F2935" w:rsidRPr="004F2935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76F184" w14:textId="5D9BC86E" w:rsidR="004F2935" w:rsidRPr="004F2935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8,710,236</w:t>
            </w:r>
          </w:p>
        </w:tc>
      </w:tr>
      <w:tr w:rsidR="004F2935" w:rsidRPr="00A30B60" w14:paraId="443238DA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BE2DC" w14:textId="77777777" w:rsidR="004F2935" w:rsidRPr="00E85289" w:rsidRDefault="004F2935" w:rsidP="004F2935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B1B44" w14:textId="05E5D6AB" w:rsidR="004F2935" w:rsidRPr="00912540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29,966,560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1D798" w14:textId="77777777" w:rsidR="004F2935" w:rsidRPr="004F2935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78BE88" w14:textId="0C888F32" w:rsidR="004F2935" w:rsidRPr="004F2935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29,966,560</w:t>
            </w:r>
          </w:p>
        </w:tc>
      </w:tr>
      <w:tr w:rsidR="004F2935" w:rsidRPr="00A30B60" w14:paraId="12E15AD0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BEE0B" w14:textId="77777777" w:rsidR="004F2935" w:rsidRPr="00E85289" w:rsidRDefault="004F2935" w:rsidP="004F2935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pacing w:val="-30"/>
                <w:sz w:val="20"/>
                <w:szCs w:val="20"/>
              </w:rPr>
            </w:pPr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折舊、</w:t>
            </w:r>
            <w:proofErr w:type="gramStart"/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折耗及攤</w:t>
            </w:r>
            <w:proofErr w:type="gramEnd"/>
            <w:r w:rsidRPr="00E85289">
              <w:rPr>
                <w:rFonts w:ascii="標楷體" w:eastAsia="標楷體" w:hint="eastAsia"/>
                <w:spacing w:val="-30"/>
                <w:sz w:val="20"/>
                <w:szCs w:val="20"/>
              </w:rPr>
              <w:t>銷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7F696" w14:textId="5D691903" w:rsidR="004F2935" w:rsidRPr="00912540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1,932,016,779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BA31F" w14:textId="77777777" w:rsidR="004F2935" w:rsidRPr="004F2935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4F2935">
              <w:rPr>
                <w:rFonts w:asciiTheme="minorEastAsia" w:eastAsiaTheme="minorEastAsia" w:hAnsiTheme="minorEastAsia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9DB2CE" w14:textId="4B4470F9" w:rsidR="004F2935" w:rsidRPr="004F2935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91254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1,932,016,779</w:t>
            </w:r>
          </w:p>
        </w:tc>
      </w:tr>
      <w:tr w:rsidR="004F2935" w:rsidRPr="00A30B60" w14:paraId="291FE9FE" w14:textId="77777777" w:rsidTr="00912540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8619" w14:textId="77777777" w:rsidR="004F2935" w:rsidRPr="00E85289" w:rsidRDefault="004F2935" w:rsidP="004F2935">
            <w:pPr>
              <w:snapToGrid w:val="0"/>
              <w:jc w:val="distribute"/>
              <w:rPr>
                <w:rFonts w:eastAsia="標楷體" w:cs="新細明體"/>
                <w:b/>
                <w:sz w:val="20"/>
                <w:szCs w:val="20"/>
              </w:rPr>
            </w:pPr>
            <w:r w:rsidRPr="00E85289">
              <w:rPr>
                <w:rFonts w:eastAsia="標楷體" w:cs="新細明體" w:hint="eastAsia"/>
                <w:b/>
                <w:sz w:val="20"/>
                <w:szCs w:val="20"/>
              </w:rPr>
              <w:t>收支餘</w:t>
            </w:r>
            <w:proofErr w:type="gramStart"/>
            <w:r w:rsidRPr="00E85289">
              <w:rPr>
                <w:rFonts w:eastAsia="標楷體" w:cs="新細明體" w:hint="eastAsia"/>
                <w:b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512F" w14:textId="23F17F74" w:rsidR="004F2935" w:rsidRPr="00995F3D" w:rsidRDefault="004F2935" w:rsidP="004F2935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995F3D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7,124,601,034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6BB0" w14:textId="0197AB3E" w:rsidR="004F2935" w:rsidRPr="00995F3D" w:rsidRDefault="001E2A8D" w:rsidP="00995F3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-</w:t>
            </w:r>
            <w:r w:rsidR="004F2935" w:rsidRPr="00995F3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59</w:t>
            </w:r>
            <w:r w:rsidR="004F2935" w:rsidRPr="00995F3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170</w:t>
            </w:r>
            <w:r w:rsidR="004F2935" w:rsidRPr="00995F3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312331" w14:textId="6F305963" w:rsidR="004F2935" w:rsidRPr="00995F3D" w:rsidRDefault="00995F3D" w:rsidP="00995F3D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995F3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7</w:t>
            </w:r>
            <w:r w:rsidR="004F2935" w:rsidRPr="00995F3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980C81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065</w:t>
            </w:r>
            <w:r w:rsidR="004F2935" w:rsidRPr="00995F3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980C81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430</w:t>
            </w:r>
            <w:r w:rsidR="004F2935" w:rsidRPr="00995F3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980C81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125</w:t>
            </w:r>
          </w:p>
        </w:tc>
      </w:tr>
    </w:tbl>
    <w:p w14:paraId="48606AEC" w14:textId="77777777" w:rsidR="00384341" w:rsidRPr="0048745A" w:rsidRDefault="00384341" w:rsidP="00384341">
      <w:pPr>
        <w:spacing w:line="20" w:lineRule="exact"/>
        <w:ind w:firstLine="360"/>
        <w:rPr>
          <w:rFonts w:hAnsi="標楷體"/>
          <w:sz w:val="18"/>
          <w:szCs w:val="18"/>
        </w:rPr>
      </w:pPr>
    </w:p>
    <w:p w14:paraId="35F2BBAC" w14:textId="77777777" w:rsidR="00384341" w:rsidRDefault="00384341" w:rsidP="00384341">
      <w:pPr>
        <w:ind w:firstLine="480"/>
      </w:pPr>
    </w:p>
    <w:p w14:paraId="26441BF0" w14:textId="77777777" w:rsidR="00967C12" w:rsidRPr="00967C12" w:rsidRDefault="00967C12" w:rsidP="00967C12"/>
    <w:p w14:paraId="32F8C110" w14:textId="77777777" w:rsidR="00967C12" w:rsidRPr="00967C12" w:rsidRDefault="00967C12" w:rsidP="00967C12"/>
    <w:p w14:paraId="5A1BEF46" w14:textId="77777777" w:rsidR="00967C12" w:rsidRDefault="00967C12" w:rsidP="00967C12"/>
    <w:p w14:paraId="1D9D7F8C" w14:textId="3E32D588" w:rsidR="00967C12" w:rsidRPr="00967C12" w:rsidRDefault="00967C12" w:rsidP="00967C12">
      <w:pPr>
        <w:tabs>
          <w:tab w:val="left" w:pos="6600"/>
        </w:tabs>
      </w:pPr>
      <w:r>
        <w:tab/>
      </w:r>
    </w:p>
    <w:sectPr w:rsidR="00967C12" w:rsidRPr="00967C12" w:rsidSect="00967C12">
      <w:footerReference w:type="even" r:id="rId8"/>
      <w:footerReference w:type="default" r:id="rId9"/>
      <w:pgSz w:w="23811" w:h="16838" w:orient="landscape" w:code="8"/>
      <w:pgMar w:top="567" w:right="1418" w:bottom="851" w:left="1418" w:header="851" w:footer="56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3C355" w14:textId="77777777" w:rsidR="00980C81" w:rsidRDefault="00980C81" w:rsidP="00963F24">
      <w:r>
        <w:separator/>
      </w:r>
    </w:p>
  </w:endnote>
  <w:endnote w:type="continuationSeparator" w:id="0">
    <w:p w14:paraId="6D51DD7F" w14:textId="77777777" w:rsidR="00980C81" w:rsidRDefault="00980C81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3490" w14:textId="2E64AECA" w:rsidR="00980C81" w:rsidRDefault="00967C1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  <w:sz w:val="22"/>
        <w:szCs w:val="22"/>
      </w:rPr>
      <w:t>5</w:t>
    </w:r>
    <w:r w:rsidRPr="00967C12">
      <w:rPr>
        <w:rFonts w:ascii="標楷體" w:eastAsia="標楷體" w:hAnsi="標楷體" w:hint="eastAsia"/>
        <w:sz w:val="22"/>
        <w:szCs w:val="22"/>
      </w:rPr>
      <w:t>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E6E8" w14:textId="77777777" w:rsidR="00980C81" w:rsidRDefault="00980C81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CDBF5" w14:textId="77777777" w:rsidR="00980C81" w:rsidRDefault="00980C81" w:rsidP="00963F24">
      <w:r>
        <w:separator/>
      </w:r>
    </w:p>
  </w:footnote>
  <w:footnote w:type="continuationSeparator" w:id="0">
    <w:p w14:paraId="7221D693" w14:textId="77777777" w:rsidR="00980C81" w:rsidRDefault="00980C81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 w16cid:durableId="554047676">
    <w:abstractNumId w:val="0"/>
  </w:num>
  <w:num w:numId="2" w16cid:durableId="1455706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2B7"/>
    <w:rsid w:val="00032A1D"/>
    <w:rsid w:val="00047E64"/>
    <w:rsid w:val="00066284"/>
    <w:rsid w:val="00067C40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1E2A8D"/>
    <w:rsid w:val="00206864"/>
    <w:rsid w:val="00216B33"/>
    <w:rsid w:val="00223879"/>
    <w:rsid w:val="002520F7"/>
    <w:rsid w:val="00255524"/>
    <w:rsid w:val="0028521F"/>
    <w:rsid w:val="002913D1"/>
    <w:rsid w:val="0029626A"/>
    <w:rsid w:val="002A0BFB"/>
    <w:rsid w:val="002A758A"/>
    <w:rsid w:val="002A78AC"/>
    <w:rsid w:val="002C1B81"/>
    <w:rsid w:val="00304745"/>
    <w:rsid w:val="00334C4A"/>
    <w:rsid w:val="003361C8"/>
    <w:rsid w:val="0034262C"/>
    <w:rsid w:val="00384341"/>
    <w:rsid w:val="003C01EC"/>
    <w:rsid w:val="003E7E68"/>
    <w:rsid w:val="003F4748"/>
    <w:rsid w:val="003F5731"/>
    <w:rsid w:val="004062E6"/>
    <w:rsid w:val="004176A7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A317A"/>
    <w:rsid w:val="004C5863"/>
    <w:rsid w:val="004D59D6"/>
    <w:rsid w:val="004E223A"/>
    <w:rsid w:val="004F2935"/>
    <w:rsid w:val="005203DA"/>
    <w:rsid w:val="005254FF"/>
    <w:rsid w:val="00547E19"/>
    <w:rsid w:val="00570609"/>
    <w:rsid w:val="005B07B9"/>
    <w:rsid w:val="005B1A38"/>
    <w:rsid w:val="005B7E21"/>
    <w:rsid w:val="005C0E0C"/>
    <w:rsid w:val="005C6180"/>
    <w:rsid w:val="005F4F1E"/>
    <w:rsid w:val="005F700B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C48D5"/>
    <w:rsid w:val="007C503B"/>
    <w:rsid w:val="007F2D32"/>
    <w:rsid w:val="008466EB"/>
    <w:rsid w:val="00860438"/>
    <w:rsid w:val="008800A0"/>
    <w:rsid w:val="00880483"/>
    <w:rsid w:val="0089400A"/>
    <w:rsid w:val="0089665E"/>
    <w:rsid w:val="008B5AEE"/>
    <w:rsid w:val="008C1D74"/>
    <w:rsid w:val="008F1533"/>
    <w:rsid w:val="00901C72"/>
    <w:rsid w:val="00912540"/>
    <w:rsid w:val="009406A8"/>
    <w:rsid w:val="00952015"/>
    <w:rsid w:val="00963F24"/>
    <w:rsid w:val="009662B7"/>
    <w:rsid w:val="00967C12"/>
    <w:rsid w:val="00970E50"/>
    <w:rsid w:val="00980C81"/>
    <w:rsid w:val="00983510"/>
    <w:rsid w:val="009843A0"/>
    <w:rsid w:val="00995F3D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30AEF"/>
    <w:rsid w:val="00B56BF9"/>
    <w:rsid w:val="00B7167E"/>
    <w:rsid w:val="00B974BA"/>
    <w:rsid w:val="00BD22E4"/>
    <w:rsid w:val="00BD5986"/>
    <w:rsid w:val="00BF70C5"/>
    <w:rsid w:val="00C416E1"/>
    <w:rsid w:val="00C4769C"/>
    <w:rsid w:val="00C561EA"/>
    <w:rsid w:val="00C763C7"/>
    <w:rsid w:val="00CA10F1"/>
    <w:rsid w:val="00CD4037"/>
    <w:rsid w:val="00D32A28"/>
    <w:rsid w:val="00D427C7"/>
    <w:rsid w:val="00D879FE"/>
    <w:rsid w:val="00D96196"/>
    <w:rsid w:val="00DA4D74"/>
    <w:rsid w:val="00DB10DD"/>
    <w:rsid w:val="00DB332C"/>
    <w:rsid w:val="00DD7B4D"/>
    <w:rsid w:val="00DE132A"/>
    <w:rsid w:val="00DE6649"/>
    <w:rsid w:val="00E708B6"/>
    <w:rsid w:val="00E85289"/>
    <w:rsid w:val="00EA1E26"/>
    <w:rsid w:val="00EB7942"/>
    <w:rsid w:val="00EC1EE1"/>
    <w:rsid w:val="00EE3F3F"/>
    <w:rsid w:val="00EE5BAA"/>
    <w:rsid w:val="00F00519"/>
    <w:rsid w:val="00F029C9"/>
    <w:rsid w:val="00F1629F"/>
    <w:rsid w:val="00F64EB0"/>
    <w:rsid w:val="00F73A1F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33A6"/>
  <w15:docId w15:val="{3E1B946C-53D3-4BD7-B299-28B51EEA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PiDWNQbaSbXvFs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E234A-2EA6-45E7-BE66-37B647D1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fPiDWNQbaSbXvFs審定後收入支出彙計表A3.dot</Template>
  <TotalTime>75</TotalTime>
  <Pages>1</Pages>
  <Words>110</Words>
  <Characters>632</Characters>
  <Application>Microsoft Office Word</Application>
  <DocSecurity>0</DocSecurity>
  <Lines>5</Lines>
  <Paragraphs>1</Paragraphs>
  <ScaleCrop>false</ScaleCrop>
  <Company>Microsoft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黃國星</dc:creator>
  <cp:keywords/>
  <cp:lastModifiedBy>張靖芬</cp:lastModifiedBy>
  <cp:revision>16</cp:revision>
  <cp:lastPrinted>2021-06-26T02:53:00Z</cp:lastPrinted>
  <dcterms:created xsi:type="dcterms:W3CDTF">2025-06-07T07:57:00Z</dcterms:created>
  <dcterms:modified xsi:type="dcterms:W3CDTF">2025-07-03T03:20:00Z</dcterms:modified>
</cp:coreProperties>
</file>