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E32B2" w14:textId="53B9957E" w:rsidR="007F6363" w:rsidRPr="003F1486" w:rsidRDefault="003C132D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3F148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貳、</w:t>
      </w:r>
      <w:r w:rsidR="00BE4629" w:rsidRPr="003F148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E53994" w:rsidRPr="003F1486">
        <w:rPr>
          <w:rFonts w:ascii="標楷體" w:eastAsia="標楷體" w:hAnsi="標楷體"/>
          <w:b/>
          <w:spacing w:val="60"/>
          <w:sz w:val="32"/>
          <w:szCs w:val="32"/>
          <w:u w:val="single"/>
        </w:rPr>
        <w:t>11</w:t>
      </w:r>
      <w:r w:rsidR="00585CE9" w:rsidRPr="003F148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3</w:t>
      </w:r>
      <w:proofErr w:type="gramEnd"/>
      <w:r w:rsidR="00BE4629" w:rsidRPr="003F148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E53994" w:rsidRPr="003F1486">
        <w:rPr>
          <w:rFonts w:ascii="標楷體" w:eastAsia="標楷體" w:hAnsi="標楷體"/>
          <w:b/>
          <w:spacing w:val="60"/>
          <w:sz w:val="32"/>
          <w:szCs w:val="32"/>
          <w:u w:val="single"/>
        </w:rPr>
        <w:t>屏東縣</w:t>
      </w:r>
      <w:r w:rsidR="00BE4629" w:rsidRPr="003F148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F148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F148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3F1486" w:rsidRPr="003F1486" w14:paraId="4023C8B7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B936D" w14:textId="77777777" w:rsidR="007F6363" w:rsidRPr="003F1486" w:rsidRDefault="007F6363" w:rsidP="00517A51">
            <w:pPr>
              <w:pStyle w:val="af0"/>
              <w:ind w:rightChars="0" w:right="0"/>
            </w:pPr>
            <w:r w:rsidRPr="003F1486">
              <w:rPr>
                <w:rFonts w:hint="eastAsia"/>
              </w:rPr>
              <w:t xml:space="preserve">　</w:t>
            </w:r>
            <w:r w:rsidR="00517A51" w:rsidRPr="003F1486">
              <w:rPr>
                <w:rFonts w:hint="eastAsia"/>
              </w:rPr>
              <w:t xml:space="preserve">　</w:t>
            </w:r>
            <w:r w:rsidRPr="003F1486">
              <w:rPr>
                <w:rFonts w:hint="eastAsia"/>
              </w:rPr>
              <w:t>單位：新臺幣元</w:t>
            </w:r>
          </w:p>
        </w:tc>
      </w:tr>
      <w:tr w:rsidR="003F1486" w:rsidRPr="003F1486" w14:paraId="62366785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D7E1BB" w14:textId="77777777" w:rsidR="007F6363" w:rsidRPr="003F1486" w:rsidRDefault="007F6363" w:rsidP="00466D60">
            <w:pPr>
              <w:pStyle w:val="af5"/>
              <w:ind w:left="72" w:right="72"/>
            </w:pPr>
            <w:r w:rsidRPr="003F1486"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A72F" w14:textId="77777777" w:rsidR="007F6363" w:rsidRPr="003F1486" w:rsidRDefault="006A7A6D" w:rsidP="00466D60">
            <w:pPr>
              <w:pStyle w:val="af5"/>
              <w:ind w:left="72" w:right="72"/>
            </w:pPr>
            <w:r w:rsidRPr="003F1486"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B7A1" w14:textId="77777777" w:rsidR="007F6363" w:rsidRPr="003F1486" w:rsidRDefault="006A7A6D" w:rsidP="00466D60">
            <w:pPr>
              <w:pStyle w:val="af5"/>
              <w:ind w:left="72" w:right="72"/>
            </w:pPr>
            <w:r w:rsidRPr="003F1486"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165136" w14:textId="77777777" w:rsidR="007F6363" w:rsidRPr="003F1486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3F1486">
              <w:rPr>
                <w:rFonts w:hint="eastAsia"/>
                <w:spacing w:val="-8"/>
              </w:rPr>
              <w:t>決算審定數與預算數</w:t>
            </w:r>
            <w:r w:rsidR="007F6363" w:rsidRPr="003F1486">
              <w:rPr>
                <w:rFonts w:hint="eastAsia"/>
                <w:spacing w:val="-8"/>
              </w:rPr>
              <w:t>比較</w:t>
            </w:r>
            <w:r w:rsidR="00BB35AB" w:rsidRPr="003F1486">
              <w:rPr>
                <w:rFonts w:hint="eastAsia"/>
                <w:spacing w:val="-8"/>
              </w:rPr>
              <w:t>增減</w:t>
            </w:r>
          </w:p>
        </w:tc>
      </w:tr>
      <w:tr w:rsidR="003F1486" w:rsidRPr="003F1486" w14:paraId="1E2558EA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2E5087" w14:textId="77777777" w:rsidR="007F6363" w:rsidRPr="003F1486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2481" w14:textId="77777777" w:rsidR="007F6363" w:rsidRPr="003F1486" w:rsidRDefault="007F6363" w:rsidP="00466D60">
            <w:pPr>
              <w:pStyle w:val="af5"/>
              <w:ind w:left="72" w:right="72"/>
            </w:pPr>
            <w:r w:rsidRPr="003F1486"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646C" w14:textId="77777777" w:rsidR="007F6363" w:rsidRPr="003F1486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 w:rsidRPr="003F1486"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4AF1" w14:textId="77777777" w:rsidR="007F6363" w:rsidRPr="003F1486" w:rsidRDefault="007F6363" w:rsidP="00466D60">
            <w:pPr>
              <w:pStyle w:val="af5"/>
              <w:ind w:left="72" w:right="72"/>
            </w:pPr>
            <w:r w:rsidRPr="003F1486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D2DF" w14:textId="77777777" w:rsidR="007F6363" w:rsidRPr="003F1486" w:rsidRDefault="00B663D4" w:rsidP="00466D60">
            <w:pPr>
              <w:pStyle w:val="af5"/>
              <w:ind w:leftChars="-50" w:left="-120" w:rightChars="-50" w:right="-120"/>
              <w:jc w:val="center"/>
            </w:pPr>
            <w:r w:rsidRPr="003F1486"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8E40" w14:textId="77777777" w:rsidR="007F6363" w:rsidRPr="003F1486" w:rsidRDefault="00BB35AB" w:rsidP="00466D60">
            <w:pPr>
              <w:pStyle w:val="af5"/>
              <w:ind w:left="72" w:right="72"/>
            </w:pPr>
            <w:r w:rsidRPr="003F1486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113E7" w14:textId="77777777" w:rsidR="007F6363" w:rsidRPr="003F1486" w:rsidRDefault="007F6363" w:rsidP="00466D60">
            <w:pPr>
              <w:pStyle w:val="af5"/>
              <w:ind w:leftChars="0" w:left="0" w:rightChars="0" w:right="0"/>
            </w:pPr>
            <w:r w:rsidRPr="003F1486">
              <w:rPr>
                <w:rFonts w:hint="eastAsia"/>
              </w:rPr>
              <w:t>％</w:t>
            </w:r>
          </w:p>
        </w:tc>
      </w:tr>
      <w:tr w:rsidR="003F1486" w:rsidRPr="003F1486" w14:paraId="7D8FED88" w14:textId="77777777" w:rsidTr="00365EE4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A1579C5" w14:textId="77777777" w:rsidR="00E53994" w:rsidRPr="003F1486" w:rsidRDefault="00E53994" w:rsidP="00365EE4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4ED4858" w14:textId="77777777" w:rsidR="00E53994" w:rsidRPr="003F1486" w:rsidRDefault="00E53994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DFD2047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2CC0222" w14:textId="77777777" w:rsidR="00E53994" w:rsidRPr="003F1486" w:rsidRDefault="00E53994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77AB0FD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8E49D33" w14:textId="77777777" w:rsidR="00E53994" w:rsidRPr="003F1486" w:rsidRDefault="00E53994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6F6559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3F1486" w:rsidRPr="003F1486" w14:paraId="1A11AE19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5987152" w14:textId="3F2A1279" w:rsidR="00476268" w:rsidRPr="003F1486" w:rsidRDefault="00476268" w:rsidP="0047626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（一）歲入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4401475" w14:textId="3214D9E3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61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449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814</w:t>
            </w:r>
            <w:r w:rsidRPr="003F1486">
              <w:rPr>
                <w:rFonts w:ascii="新細明體" w:hAnsi="新細明體"/>
                <w:b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5D92C9" w14:textId="7777777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D51166" w14:textId="78BC8C0D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60,368,510,824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092A95" w14:textId="7777777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CB35645" w14:textId="20787E08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3F1486">
              <w:rPr>
                <w:rFonts w:ascii="新細明體" w:hAnsi="新細明體"/>
                <w:b/>
                <w:noProof/>
              </w:rPr>
              <w:t>-</w:t>
            </w:r>
            <w:r w:rsidR="006028D7"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3F1486">
              <w:rPr>
                <w:rFonts w:ascii="新細明體" w:hAnsi="新細明體"/>
                <w:b/>
                <w:noProof/>
              </w:rPr>
              <w:t>1,081,303,176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015B20" w14:textId="50B28458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 xml:space="preserve">- </w:t>
            </w:r>
            <w:r w:rsidR="00F02BEC" w:rsidRPr="003F1486">
              <w:rPr>
                <w:rFonts w:ascii="新細明體" w:hAnsi="新細明體" w:hint="eastAsia"/>
                <w:b/>
                <w:noProof/>
              </w:rPr>
              <w:t>1</w:t>
            </w:r>
            <w:r w:rsidRPr="003F1486">
              <w:rPr>
                <w:rFonts w:ascii="新細明體" w:hAnsi="新細明體"/>
                <w:b/>
                <w:noProof/>
              </w:rPr>
              <w:t>.7</w:t>
            </w:r>
            <w:r w:rsidR="00F02BEC" w:rsidRPr="003F1486">
              <w:rPr>
                <w:rFonts w:ascii="新細明體" w:hAnsi="新細明體" w:hint="eastAsia"/>
                <w:b/>
                <w:noProof/>
              </w:rPr>
              <w:t>6</w:t>
            </w:r>
          </w:p>
        </w:tc>
      </w:tr>
      <w:tr w:rsidR="003F1486" w:rsidRPr="003F1486" w14:paraId="52F85E73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350B5E5" w14:textId="77777777" w:rsidR="00476268" w:rsidRPr="003F1486" w:rsidRDefault="00476268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3F1486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A5EF09A" w14:textId="7853420C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8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467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387</w:t>
            </w:r>
            <w:r w:rsidRPr="003F1486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4118B0" w14:textId="14AA2EFE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13.78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5D027C" w14:textId="3EA9FF8D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9,715,797,109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53420" w14:textId="678788F2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16</w:t>
            </w:r>
            <w:r w:rsidRPr="003F1486">
              <w:rPr>
                <w:rFonts w:ascii="新細明體" w:hAnsi="新細明體"/>
                <w:noProof/>
              </w:rPr>
              <w:t>.</w:t>
            </w:r>
            <w:r w:rsidRPr="003F1486">
              <w:rPr>
                <w:rFonts w:ascii="新細明體" w:hAnsi="新細明體" w:hint="eastAsia"/>
                <w:noProof/>
              </w:rPr>
              <w:t>09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21D8ABD" w14:textId="624E80A3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>1,248,410,109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6049B4" w14:textId="497AF7CA" w:rsidR="00476268" w:rsidRPr="003F1486" w:rsidRDefault="00F02BEC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1</w:t>
            </w:r>
            <w:r w:rsidR="00476268" w:rsidRPr="003F1486">
              <w:rPr>
                <w:rFonts w:ascii="新細明體" w:hAnsi="新細明體" w:hint="eastAsia"/>
                <w:noProof/>
              </w:rPr>
              <w:t>4.</w:t>
            </w:r>
            <w:r w:rsidRPr="003F1486">
              <w:rPr>
                <w:rFonts w:ascii="新細明體" w:hAnsi="新細明體" w:hint="eastAsia"/>
                <w:noProof/>
              </w:rPr>
              <w:t>74</w:t>
            </w:r>
          </w:p>
        </w:tc>
      </w:tr>
      <w:tr w:rsidR="003F1486" w:rsidRPr="003F1486" w14:paraId="5E4D8ABF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D4C3660" w14:textId="77777777" w:rsidR="00476268" w:rsidRPr="003F1486" w:rsidRDefault="00476268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3F1486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FCEB720" w14:textId="085AA1A4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10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513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101</w:t>
            </w:r>
            <w:r w:rsidRPr="003F1486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540D96" w14:textId="3272E688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eastAsia="新細明體" w:hAnsi="新細明體" w:hint="eastAsia"/>
              </w:rPr>
              <w:t>17.11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B99E77F" w14:textId="3B6054AC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9,937,793,648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52A8DB" w14:textId="580B03DF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16</w:t>
            </w:r>
            <w:r w:rsidRPr="003F1486">
              <w:rPr>
                <w:rFonts w:ascii="新細明體" w:hAnsi="新細明體"/>
                <w:noProof/>
              </w:rPr>
              <w:t>.</w:t>
            </w:r>
            <w:r w:rsidRPr="003F1486">
              <w:rPr>
                <w:rFonts w:ascii="新細明體" w:hAnsi="新細明體" w:hint="eastAsia"/>
                <w:noProof/>
              </w:rPr>
              <w:t>46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024E2D4" w14:textId="156846BA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>-</w:t>
            </w:r>
            <w:r w:rsidR="006028D7">
              <w:rPr>
                <w:rFonts w:ascii="新細明體" w:hAnsi="新細明體" w:hint="eastAsia"/>
                <w:noProof/>
              </w:rPr>
              <w:t xml:space="preserve"> </w:t>
            </w:r>
            <w:r w:rsidRPr="003F1486">
              <w:rPr>
                <w:rFonts w:ascii="新細明體" w:hAnsi="新細明體"/>
                <w:noProof/>
              </w:rPr>
              <w:t>575,307,352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1EAFDD" w14:textId="566E34C7" w:rsidR="00476268" w:rsidRPr="003F1486" w:rsidRDefault="00F02BEC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- 5.</w:t>
            </w:r>
            <w:r w:rsidRPr="003F1486">
              <w:rPr>
                <w:rFonts w:ascii="新細明體" w:hAnsi="新細明體" w:hint="eastAsia"/>
                <w:noProof/>
              </w:rPr>
              <w:t>47</w:t>
            </w:r>
          </w:p>
        </w:tc>
      </w:tr>
      <w:tr w:rsidR="003F1486" w:rsidRPr="003F1486" w14:paraId="6E81C68F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FD0BCF1" w14:textId="77777777" w:rsidR="00476268" w:rsidRPr="003F1486" w:rsidRDefault="00476268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3F1486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5ED578B" w14:textId="1C7D2F32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42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469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326</w:t>
            </w:r>
            <w:r w:rsidRPr="003F1486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446236" w14:textId="56040AF0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69.</w:t>
            </w:r>
            <w:r w:rsidRPr="003F1486">
              <w:rPr>
                <w:rFonts w:ascii="新細明體" w:hAnsi="新細明體" w:hint="eastAsia"/>
                <w:noProof/>
              </w:rPr>
              <w:t>11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788EFB" w14:textId="150F5CDE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40,714,920,067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11F318" w14:textId="08DABB44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67.</w:t>
            </w:r>
            <w:r w:rsidRPr="003F1486">
              <w:rPr>
                <w:rFonts w:ascii="新細明體" w:hAnsi="新細明體" w:hint="eastAsia"/>
                <w:noProof/>
              </w:rPr>
              <w:t>44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2A7DD99" w14:textId="5C6E09E3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>-</w:t>
            </w:r>
            <w:r w:rsidR="006028D7">
              <w:rPr>
                <w:rFonts w:ascii="新細明體" w:hAnsi="新細明體" w:hint="eastAsia"/>
                <w:noProof/>
              </w:rPr>
              <w:t xml:space="preserve"> </w:t>
            </w:r>
            <w:r w:rsidRPr="003F1486">
              <w:rPr>
                <w:rFonts w:ascii="新細明體" w:hAnsi="新細明體"/>
                <w:noProof/>
              </w:rPr>
              <w:t>1,754,405,933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ED166A" w14:textId="0302F290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 xml:space="preserve">- </w:t>
            </w:r>
            <w:r w:rsidR="00F02BEC" w:rsidRPr="003F1486">
              <w:rPr>
                <w:rFonts w:ascii="新細明體" w:hAnsi="新細明體" w:hint="eastAsia"/>
                <w:noProof/>
              </w:rPr>
              <w:t>4</w:t>
            </w:r>
            <w:r w:rsidRPr="003F1486">
              <w:rPr>
                <w:rFonts w:ascii="新細明體" w:hAnsi="新細明體"/>
                <w:noProof/>
              </w:rPr>
              <w:t>.</w:t>
            </w:r>
            <w:r w:rsidR="00F02BEC" w:rsidRPr="003F1486">
              <w:rPr>
                <w:rFonts w:ascii="新細明體" w:hAnsi="新細明體" w:hint="eastAsia"/>
                <w:noProof/>
              </w:rPr>
              <w:t>13</w:t>
            </w:r>
          </w:p>
        </w:tc>
      </w:tr>
      <w:tr w:rsidR="003F1486" w:rsidRPr="003F1486" w14:paraId="72BFEBE2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3AB44EE" w14:textId="23263E9D" w:rsidR="00476268" w:rsidRPr="003F1486" w:rsidRDefault="00476268" w:rsidP="0047626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（二）歲出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C7FFE01" w14:textId="52265D97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4</w:t>
            </w:r>
            <w:r w:rsidRPr="003F1486">
              <w:rPr>
                <w:rFonts w:ascii="新細明體" w:hAnsi="新細明體" w:hint="eastAsia"/>
                <w:b/>
                <w:noProof/>
              </w:rPr>
              <w:t>5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336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441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970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405843" w14:textId="7777777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086CB66" w14:textId="43BF13A0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40,868,677,860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35BF5A" w14:textId="7777777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EFABB7B" w14:textId="047E2BC6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-</w:t>
            </w:r>
            <w:r w:rsidR="006028D7"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3F1486">
              <w:rPr>
                <w:rFonts w:ascii="新細明體" w:hAnsi="新細明體" w:hint="eastAsia"/>
                <w:b/>
                <w:noProof/>
              </w:rPr>
              <w:t>4,467,764,110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F7568A" w14:textId="240370FE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- 9.</w:t>
            </w:r>
            <w:r w:rsidR="00F02BEC" w:rsidRPr="003F1486">
              <w:rPr>
                <w:rFonts w:ascii="新細明體" w:hAnsi="新細明體" w:hint="eastAsia"/>
                <w:b/>
                <w:noProof/>
              </w:rPr>
              <w:t>8</w:t>
            </w:r>
            <w:r w:rsidRPr="003F1486">
              <w:rPr>
                <w:rFonts w:ascii="新細明體" w:hAnsi="新細明體"/>
                <w:b/>
                <w:noProof/>
              </w:rPr>
              <w:t>5</w:t>
            </w:r>
          </w:p>
        </w:tc>
      </w:tr>
      <w:tr w:rsidR="003F1486" w:rsidRPr="003F1486" w14:paraId="500400CD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7C931C4" w14:textId="77777777" w:rsidR="00476268" w:rsidRPr="003F1486" w:rsidRDefault="00476268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3F1486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86FF01" w14:textId="3A8D183C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45,049,638,900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F171D3" w14:textId="0A7C5352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99.</w:t>
            </w:r>
            <w:r w:rsidRPr="003F1486">
              <w:rPr>
                <w:rFonts w:ascii="新細明體" w:hAnsi="新細明體" w:hint="eastAsia"/>
                <w:noProof/>
              </w:rPr>
              <w:t>37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A888CB" w14:textId="7303CEE8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40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7</w:t>
            </w:r>
            <w:r w:rsidR="00602166">
              <w:rPr>
                <w:rFonts w:ascii="新細明體" w:hAnsi="新細明體" w:hint="eastAsia"/>
                <w:noProof/>
              </w:rPr>
              <w:t>68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842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517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947EC1" w14:textId="61AFD846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99.</w:t>
            </w:r>
            <w:r w:rsidRPr="003F1486">
              <w:rPr>
                <w:rFonts w:ascii="新細明體" w:hAnsi="新細明體" w:hint="eastAsia"/>
                <w:noProof/>
              </w:rPr>
              <w:t>7</w:t>
            </w:r>
            <w:r w:rsidR="00602166">
              <w:rPr>
                <w:rFonts w:ascii="新細明體" w:hAnsi="新細明體" w:hint="eastAsia"/>
                <w:noProof/>
              </w:rP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DCF95FF" w14:textId="5EC9F93F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-</w:t>
            </w:r>
            <w:r w:rsidR="006028D7">
              <w:rPr>
                <w:rFonts w:ascii="新細明體" w:hAnsi="新細明體" w:hint="eastAsia"/>
                <w:noProof/>
              </w:rPr>
              <w:t xml:space="preserve"> </w:t>
            </w:r>
            <w:r w:rsidRPr="003F1486">
              <w:rPr>
                <w:rFonts w:ascii="新細明體" w:hAnsi="新細明體" w:hint="eastAsia"/>
                <w:noProof/>
              </w:rPr>
              <w:t>4,2</w:t>
            </w:r>
            <w:r w:rsidR="00602166">
              <w:rPr>
                <w:rFonts w:ascii="新細明體" w:hAnsi="新細明體" w:hint="eastAsia"/>
                <w:noProof/>
              </w:rPr>
              <w:t>80</w:t>
            </w:r>
            <w:r w:rsidRPr="003F1486">
              <w:rPr>
                <w:rFonts w:ascii="新細明體" w:hAnsi="新細明體" w:hint="eastAsia"/>
                <w:noProof/>
              </w:rPr>
              <w:t>,796,383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BA0FFB" w14:textId="476427D8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- 9.</w:t>
            </w:r>
            <w:r w:rsidR="00602166">
              <w:rPr>
                <w:rFonts w:ascii="新細明體" w:hAnsi="新細明體" w:hint="eastAsia"/>
                <w:noProof/>
              </w:rPr>
              <w:t>50</w:t>
            </w:r>
          </w:p>
        </w:tc>
      </w:tr>
      <w:tr w:rsidR="003F1486" w:rsidRPr="003F1486" w14:paraId="5D6C91BC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49F929D" w14:textId="77777777" w:rsidR="00476268" w:rsidRPr="003F1486" w:rsidRDefault="00476268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3F1486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8C85838" w14:textId="77777777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150,000,000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ED253F" w14:textId="1B077198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0.3</w:t>
            </w:r>
            <w:r w:rsidRPr="003F1486">
              <w:rPr>
                <w:rFonts w:ascii="新細明體" w:hAnsi="新細明體" w:hint="eastAsia"/>
                <w:noProof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CBAD7F9" w14:textId="07F26DB8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2</w:t>
            </w:r>
            <w:r w:rsidR="00602166">
              <w:rPr>
                <w:rFonts w:ascii="新細明體" w:hAnsi="新細明體" w:hint="eastAsia"/>
                <w:noProof/>
              </w:rPr>
              <w:t>9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966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560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FC4F7C" w14:textId="1B48AA99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0.</w:t>
            </w:r>
            <w:r w:rsidRPr="003F1486">
              <w:rPr>
                <w:rFonts w:ascii="新細明體" w:hAnsi="新細明體" w:hint="eastAsia"/>
                <w:noProof/>
              </w:rPr>
              <w:t>0</w:t>
            </w:r>
            <w:r w:rsidR="00602166">
              <w:rPr>
                <w:rFonts w:ascii="新細明體" w:hAnsi="新細明體" w:hint="eastAsia"/>
                <w:noProof/>
              </w:rP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88234B1" w14:textId="4A770606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-</w:t>
            </w:r>
            <w:r w:rsidR="006028D7">
              <w:rPr>
                <w:rFonts w:ascii="新細明體" w:hAnsi="新細明體" w:hint="eastAsia"/>
                <w:noProof/>
              </w:rPr>
              <w:t xml:space="preserve"> </w:t>
            </w:r>
            <w:r w:rsidRPr="003F1486">
              <w:rPr>
                <w:rFonts w:ascii="新細明體" w:hAnsi="新細明體" w:hint="eastAsia"/>
                <w:noProof/>
              </w:rPr>
              <w:t>12</w:t>
            </w:r>
            <w:r w:rsidR="00602166">
              <w:rPr>
                <w:rFonts w:ascii="新細明體" w:hAnsi="新細明體" w:hint="eastAsia"/>
                <w:noProof/>
              </w:rPr>
              <w:t>0</w:t>
            </w:r>
            <w:r w:rsidRPr="003F1486">
              <w:rPr>
                <w:rFonts w:ascii="新細明體" w:hAnsi="新細明體" w:hint="eastAsia"/>
                <w:noProof/>
              </w:rPr>
              <w:t>,033,440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2C52AD" w14:textId="456B18D1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 xml:space="preserve">- </w:t>
            </w:r>
            <w:r w:rsidR="00F02BEC" w:rsidRPr="003F1486">
              <w:rPr>
                <w:rFonts w:ascii="新細明體" w:hAnsi="新細明體" w:hint="eastAsia"/>
                <w:noProof/>
              </w:rPr>
              <w:t>8</w:t>
            </w:r>
            <w:r w:rsidR="00602166">
              <w:rPr>
                <w:rFonts w:ascii="新細明體" w:hAnsi="新細明體" w:hint="eastAsia"/>
                <w:noProof/>
              </w:rPr>
              <w:t>0</w:t>
            </w:r>
            <w:r w:rsidRPr="003F1486">
              <w:rPr>
                <w:rFonts w:ascii="新細明體" w:hAnsi="新細明體"/>
                <w:noProof/>
              </w:rPr>
              <w:t>.</w:t>
            </w:r>
            <w:r w:rsidR="00602166">
              <w:rPr>
                <w:rFonts w:ascii="新細明體" w:hAnsi="新細明體" w:hint="eastAsia"/>
                <w:noProof/>
              </w:rPr>
              <w:t>02</w:t>
            </w:r>
          </w:p>
        </w:tc>
      </w:tr>
      <w:tr w:rsidR="003F1486" w:rsidRPr="003F1486" w14:paraId="27BCF6E0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886E089" w14:textId="309CC87A" w:rsidR="00476268" w:rsidRPr="003F1486" w:rsidRDefault="00476268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3F1486">
              <w:rPr>
                <w:rFonts w:ascii="標楷體" w:hAnsi="標楷體" w:hint="eastAsia"/>
                <w:noProof/>
              </w:rPr>
              <w:t>3.預備金（註</w:t>
            </w:r>
            <w:r w:rsidR="003367A2" w:rsidRPr="003F1486">
              <w:rPr>
                <w:rFonts w:ascii="標楷體" w:hAnsi="標楷體" w:hint="eastAsia"/>
                <w:noProof/>
              </w:rPr>
              <w:t>1）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960BCD0" w14:textId="1CCF9C9A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136,803,070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38579E" w14:textId="596D66DD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0.30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F86435B" w14:textId="71A8AA11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69,868,783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D6BF" w14:textId="591219BC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0.17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F852B4F" w14:textId="2E324330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-</w:t>
            </w:r>
            <w:r w:rsidR="006028D7">
              <w:rPr>
                <w:rFonts w:ascii="新細明體" w:hAnsi="新細明體" w:hint="eastAsia"/>
                <w:noProof/>
              </w:rPr>
              <w:t xml:space="preserve"> </w:t>
            </w:r>
            <w:r w:rsidRPr="003F1486">
              <w:rPr>
                <w:rFonts w:ascii="新細明體" w:hAnsi="新細明體" w:hint="eastAsia"/>
                <w:noProof/>
              </w:rPr>
              <w:t>66,934,287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DB724E" w14:textId="328D2B74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 xml:space="preserve">- </w:t>
            </w:r>
            <w:r w:rsidR="00F02BEC" w:rsidRPr="003F1486">
              <w:rPr>
                <w:rFonts w:ascii="新細明體" w:hAnsi="新細明體" w:hint="eastAsia"/>
                <w:noProof/>
              </w:rPr>
              <w:t>4</w:t>
            </w:r>
            <w:r w:rsidRPr="003F1486">
              <w:rPr>
                <w:rFonts w:ascii="新細明體" w:hAnsi="新細明體" w:hint="eastAsia"/>
                <w:noProof/>
              </w:rPr>
              <w:t>8</w:t>
            </w:r>
            <w:r w:rsidRPr="003F1486">
              <w:rPr>
                <w:rFonts w:ascii="新細明體" w:hAnsi="新細明體"/>
                <w:noProof/>
              </w:rPr>
              <w:t>.</w:t>
            </w:r>
            <w:r w:rsidR="00F02BEC" w:rsidRPr="003F1486">
              <w:rPr>
                <w:rFonts w:ascii="新細明體" w:hAnsi="新細明體" w:hint="eastAsia"/>
                <w:noProof/>
              </w:rPr>
              <w:t>93</w:t>
            </w:r>
          </w:p>
        </w:tc>
      </w:tr>
      <w:tr w:rsidR="003F1486" w:rsidRPr="003F1486" w14:paraId="3BAAD448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91FBFCD" w14:textId="75507A14" w:rsidR="00E53994" w:rsidRPr="003F1486" w:rsidRDefault="009F174E" w:rsidP="00365EE4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（</w:t>
            </w:r>
            <w:r w:rsidR="00E53994" w:rsidRPr="003F1486">
              <w:rPr>
                <w:rFonts w:ascii="標楷體" w:hAnsi="標楷體" w:hint="eastAsia"/>
                <w:b/>
                <w:noProof/>
              </w:rPr>
              <w:t>三</w:t>
            </w:r>
            <w:r w:rsidRPr="003F1486">
              <w:rPr>
                <w:rFonts w:ascii="標楷體" w:hAnsi="標楷體" w:hint="eastAsia"/>
                <w:b/>
                <w:noProof/>
              </w:rPr>
              <w:t>）</w:t>
            </w:r>
            <w:r w:rsidR="00E53994" w:rsidRPr="003F1486">
              <w:rPr>
                <w:rFonts w:ascii="標楷體" w:hAnsi="標楷體" w:hint="eastAsia"/>
                <w:b/>
                <w:noProof/>
              </w:rPr>
              <w:t>經常門</w:t>
            </w:r>
            <w:r w:rsidR="002E1630" w:rsidRPr="003F1486"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20DE188" w14:textId="29847C2A" w:rsidR="00E53994" w:rsidRPr="003F1486" w:rsidRDefault="009301D1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16,113,37</w:t>
            </w:r>
            <w:r w:rsidR="00602166">
              <w:rPr>
                <w:rFonts w:ascii="新細明體" w:hAnsi="新細明體" w:hint="eastAsia"/>
                <w:b/>
                <w:noProof/>
              </w:rPr>
              <w:t>2</w:t>
            </w:r>
            <w:r w:rsidRPr="003F1486">
              <w:rPr>
                <w:rFonts w:ascii="新細明體" w:hAnsi="新細明體"/>
                <w:b/>
                <w:noProof/>
              </w:rPr>
              <w:t>,030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91F1E1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F9058D" w14:textId="64C3931D" w:rsidR="00E53994" w:rsidRPr="003F1486" w:rsidRDefault="00955926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19</w:t>
            </w:r>
            <w:r w:rsidR="00E53994"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499</w:t>
            </w:r>
            <w:r w:rsidR="00E53994"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832</w:t>
            </w:r>
            <w:r w:rsidR="00E53994"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964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56D0A3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78EAB99" w14:textId="7FA8476D" w:rsidR="00E53994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3,386,46</w:t>
            </w:r>
            <w:r w:rsidR="00602166">
              <w:rPr>
                <w:rFonts w:ascii="新細明體" w:hAnsi="新細明體" w:hint="eastAsia"/>
                <w:b/>
                <w:noProof/>
              </w:rPr>
              <w:t>0</w:t>
            </w:r>
            <w:r w:rsidRPr="003F1486">
              <w:rPr>
                <w:rFonts w:ascii="新細明體" w:hAnsi="新細明體"/>
                <w:b/>
                <w:noProof/>
              </w:rPr>
              <w:t>,934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59D0C5" w14:textId="13438AAF" w:rsidR="00E53994" w:rsidRPr="003F1486" w:rsidRDefault="00F02BEC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21.02</w:t>
            </w:r>
          </w:p>
        </w:tc>
      </w:tr>
      <w:tr w:rsidR="003F1486" w:rsidRPr="003F1486" w14:paraId="0E562205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39EA945" w14:textId="77777777" w:rsidR="00E53994" w:rsidRPr="003F1486" w:rsidRDefault="00E53994" w:rsidP="00365EE4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8D0911D" w14:textId="77777777" w:rsidR="00E53994" w:rsidRPr="003F1486" w:rsidRDefault="00E53994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5BBF3C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EC40F08" w14:textId="77777777" w:rsidR="00E53994" w:rsidRPr="003F1486" w:rsidRDefault="00E53994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815C27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7B9317E" w14:textId="77777777" w:rsidR="00E53994" w:rsidRPr="003F1486" w:rsidRDefault="00E53994" w:rsidP="00686D3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AC62C6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3F1486" w:rsidRPr="003F1486" w14:paraId="5E65C533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963D65C" w14:textId="5FFCC60C" w:rsidR="00E53994" w:rsidRPr="003F1486" w:rsidRDefault="009F174E" w:rsidP="00365EE4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（</w:t>
            </w:r>
            <w:r w:rsidR="00E53994" w:rsidRPr="003F1486">
              <w:rPr>
                <w:rFonts w:ascii="標楷體" w:hAnsi="標楷體" w:hint="eastAsia"/>
                <w:b/>
                <w:noProof/>
              </w:rPr>
              <w:t>一</w:t>
            </w:r>
            <w:r w:rsidRPr="003F1486">
              <w:rPr>
                <w:rFonts w:ascii="標楷體" w:hAnsi="標楷體" w:hint="eastAsia"/>
                <w:b/>
                <w:noProof/>
              </w:rPr>
              <w:t>）</w:t>
            </w:r>
            <w:r w:rsidR="00E53994" w:rsidRPr="003F1486">
              <w:rPr>
                <w:rFonts w:ascii="標楷體" w:hAnsi="標楷體" w:hint="eastAsia"/>
                <w:b/>
                <w:noProof/>
              </w:rPr>
              <w:t>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235845" w14:textId="4424CAD0" w:rsidR="00E53994" w:rsidRPr="003F1486" w:rsidRDefault="009170F1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44</w:t>
            </w:r>
            <w:r w:rsidR="00E53994"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620</w:t>
            </w:r>
            <w:r w:rsidR="00E53994" w:rsidRPr="003F1486">
              <w:rPr>
                <w:rFonts w:ascii="新細明體" w:hAnsi="新細明體"/>
                <w:b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FE2888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65BE9A" w14:textId="7C1549E6" w:rsidR="00E53994" w:rsidRPr="003F1486" w:rsidRDefault="008B325C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283,990,991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4DE193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5D3B71D" w14:textId="30EA1715" w:rsidR="00E53994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239,370,991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4D755" w14:textId="7857A826" w:rsidR="00E53994" w:rsidRPr="003F1486" w:rsidRDefault="00F02BEC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536</w:t>
            </w:r>
            <w:r w:rsidR="00E53994" w:rsidRPr="003F1486">
              <w:rPr>
                <w:rFonts w:ascii="新細明體" w:hAnsi="新細明體"/>
                <w:b/>
                <w:noProof/>
              </w:rPr>
              <w:t>.</w:t>
            </w:r>
            <w:r w:rsidRPr="003F1486">
              <w:rPr>
                <w:rFonts w:ascii="新細明體" w:hAnsi="新細明體" w:hint="eastAsia"/>
                <w:b/>
                <w:noProof/>
              </w:rPr>
              <w:t>47</w:t>
            </w:r>
          </w:p>
        </w:tc>
      </w:tr>
      <w:tr w:rsidR="003F1486" w:rsidRPr="003F1486" w14:paraId="5F6AA3C6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14B0FE5" w14:textId="13DE431D" w:rsidR="00E53994" w:rsidRPr="003F1486" w:rsidRDefault="00E53994" w:rsidP="00365EE4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3F1486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7AD79EA" w14:textId="37493184" w:rsidR="00E53994" w:rsidRPr="003F1486" w:rsidRDefault="009170F1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44</w:t>
            </w:r>
            <w:r w:rsidR="00E53994"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620</w:t>
            </w:r>
            <w:r w:rsidR="00E53994" w:rsidRPr="003F1486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2AE8EB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A363552" w14:textId="45A8CD33" w:rsidR="00E53994" w:rsidRPr="003F1486" w:rsidRDefault="008B325C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283</w:t>
            </w:r>
            <w:r w:rsidR="00E53994"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990</w:t>
            </w:r>
            <w:r w:rsidR="00E53994"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991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A85C3C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1E754A5" w14:textId="13B2810C" w:rsidR="00E53994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/>
                <w:noProof/>
              </w:rPr>
              <w:t>239,370,991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A718AF" w14:textId="34D63FD3" w:rsidR="00E53994" w:rsidRPr="003F1486" w:rsidRDefault="00F02BEC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3F1486">
              <w:rPr>
                <w:rFonts w:ascii="新細明體" w:hAnsi="新細明體" w:hint="eastAsia"/>
                <w:noProof/>
              </w:rPr>
              <w:t>536</w:t>
            </w:r>
            <w:r w:rsidR="00E53994" w:rsidRPr="003F1486">
              <w:rPr>
                <w:rFonts w:ascii="新細明體" w:hAnsi="新細明體"/>
                <w:noProof/>
              </w:rPr>
              <w:t>.</w:t>
            </w:r>
            <w:r w:rsidRPr="003F1486">
              <w:rPr>
                <w:rFonts w:ascii="新細明體" w:hAnsi="新細明體" w:hint="eastAsia"/>
                <w:noProof/>
              </w:rPr>
              <w:t>47</w:t>
            </w:r>
          </w:p>
        </w:tc>
      </w:tr>
      <w:tr w:rsidR="003F1486" w:rsidRPr="003F1486" w14:paraId="605B7251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65446DB" w14:textId="55732EE0" w:rsidR="00476268" w:rsidRPr="003F1486" w:rsidRDefault="00476268" w:rsidP="0047626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（二）歲出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A2F01A5" w14:textId="68B871FA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</w:t>
            </w:r>
            <w:r w:rsidRPr="003F1486">
              <w:rPr>
                <w:rFonts w:ascii="新細明體" w:hAnsi="新細明體" w:hint="eastAsia"/>
                <w:b/>
                <w:noProof/>
              </w:rPr>
              <w:t>6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157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992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030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5EF8B9" w14:textId="7777777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78AC9E" w14:textId="56B270A2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15,056,487,074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831A50" w14:textId="7777777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E9564FF" w14:textId="594853D0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3F1486">
              <w:rPr>
                <w:rFonts w:ascii="新細明體" w:hAnsi="新細明體"/>
                <w:b/>
                <w:noProof/>
              </w:rPr>
              <w:t>-</w:t>
            </w:r>
            <w:r w:rsidR="006028D7"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3F1486">
              <w:rPr>
                <w:rFonts w:ascii="新細明體" w:hAnsi="新細明體"/>
                <w:b/>
                <w:noProof/>
              </w:rPr>
              <w:t>1,101,504,956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508718" w14:textId="17C39496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 xml:space="preserve">- </w:t>
            </w:r>
            <w:r w:rsidR="00F02BEC" w:rsidRPr="003F1486">
              <w:rPr>
                <w:rFonts w:ascii="新細明體" w:hAnsi="新細明體" w:hint="eastAsia"/>
                <w:b/>
                <w:noProof/>
              </w:rPr>
              <w:t>6</w:t>
            </w:r>
            <w:r w:rsidRPr="003F1486">
              <w:rPr>
                <w:rFonts w:ascii="新細明體" w:hAnsi="新細明體"/>
                <w:b/>
                <w:noProof/>
              </w:rPr>
              <w:t>.</w:t>
            </w:r>
            <w:r w:rsidR="00F02BEC" w:rsidRPr="003F1486">
              <w:rPr>
                <w:rFonts w:ascii="新細明體" w:hAnsi="新細明體" w:hint="eastAsia"/>
                <w:b/>
                <w:noProof/>
              </w:rPr>
              <w:t>82</w:t>
            </w:r>
          </w:p>
        </w:tc>
      </w:tr>
      <w:tr w:rsidR="003F1486" w:rsidRPr="003F1486" w14:paraId="7778546D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C77CC7C" w14:textId="3EE93DC3" w:rsidR="00476268" w:rsidRPr="003F1486" w:rsidRDefault="00476268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3F1486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AEC60A9" w14:textId="70279F82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15,666,601,100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453104" w14:textId="7843B1A3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96.96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761AD4" w14:textId="4552E8A7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>1</w:t>
            </w:r>
            <w:r w:rsidRPr="003F1486">
              <w:rPr>
                <w:rFonts w:ascii="新細明體" w:hAnsi="新細明體" w:hint="eastAsia"/>
                <w:noProof/>
              </w:rPr>
              <w:t>4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569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="003367A2" w:rsidRPr="003F1486">
              <w:rPr>
                <w:rFonts w:ascii="新細明體" w:hAnsi="新細明體" w:hint="eastAsia"/>
                <w:noProof/>
              </w:rPr>
              <w:t>157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="003367A2" w:rsidRPr="003F1486">
              <w:rPr>
                <w:rFonts w:ascii="新細明體" w:hAnsi="新細明體" w:hint="eastAsia"/>
                <w:noProof/>
              </w:rPr>
              <w:t>708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F00F94" w14:textId="7B2DD4F9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96.76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B92956E" w14:textId="46C4486D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>-</w:t>
            </w:r>
            <w:r w:rsidR="006028D7">
              <w:rPr>
                <w:rFonts w:ascii="新細明體" w:hAnsi="新細明體" w:hint="eastAsia"/>
                <w:noProof/>
              </w:rPr>
              <w:t xml:space="preserve"> </w:t>
            </w:r>
            <w:r w:rsidRPr="003F1486">
              <w:rPr>
                <w:rFonts w:ascii="新細明體" w:hAnsi="新細明體"/>
                <w:noProof/>
              </w:rPr>
              <w:t>1,097,</w:t>
            </w:r>
            <w:r w:rsidR="00615ACC" w:rsidRPr="003F1486">
              <w:rPr>
                <w:rFonts w:ascii="新細明體" w:hAnsi="新細明體" w:hint="eastAsia"/>
                <w:noProof/>
              </w:rPr>
              <w:t>443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="00615ACC" w:rsidRPr="003F1486">
              <w:rPr>
                <w:rFonts w:ascii="新細明體" w:hAnsi="新細明體" w:hint="eastAsia"/>
                <w:noProof/>
              </w:rPr>
              <w:t>392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7B6FB0" w14:textId="07300ED3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 xml:space="preserve">- </w:t>
            </w:r>
            <w:r w:rsidR="00F02BEC" w:rsidRPr="003F1486">
              <w:rPr>
                <w:rFonts w:ascii="新細明體" w:hAnsi="新細明體" w:hint="eastAsia"/>
                <w:noProof/>
              </w:rPr>
              <w:t>7</w:t>
            </w:r>
            <w:r w:rsidRPr="003F1486">
              <w:rPr>
                <w:rFonts w:ascii="新細明體" w:hAnsi="新細明體"/>
                <w:noProof/>
              </w:rPr>
              <w:t>.</w:t>
            </w:r>
            <w:r w:rsidR="00F02BEC" w:rsidRPr="003F1486">
              <w:rPr>
                <w:rFonts w:ascii="新細明體" w:hAnsi="新細明體" w:hint="eastAsia"/>
                <w:noProof/>
              </w:rPr>
              <w:t>00</w:t>
            </w:r>
          </w:p>
        </w:tc>
      </w:tr>
      <w:tr w:rsidR="003F1486" w:rsidRPr="003F1486" w14:paraId="159BC8B7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B936E59" w14:textId="66101FA4" w:rsidR="00AA444D" w:rsidRPr="003F1486" w:rsidRDefault="00AA444D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3F1486">
              <w:rPr>
                <w:rFonts w:ascii="標楷體" w:hAnsi="標楷體" w:hint="eastAsia"/>
                <w:noProof/>
              </w:rPr>
              <w:t>2.增加投資</w:t>
            </w:r>
            <w:r w:rsidR="003367A2" w:rsidRPr="003F1486">
              <w:rPr>
                <w:rFonts w:ascii="標楷體" w:hAnsi="標楷體" w:hint="eastAsia"/>
                <w:noProof/>
              </w:rPr>
              <w:t>（註2）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1FD3CDF" w14:textId="09600CEC" w:rsidR="00AA444D" w:rsidRPr="003F1486" w:rsidRDefault="003367A2" w:rsidP="00476268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153079" w14:textId="44DC826A" w:rsidR="00AA444D" w:rsidRPr="003F1486" w:rsidRDefault="003367A2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F1565F" w14:textId="410CF613" w:rsidR="00AA444D" w:rsidRPr="003F1486" w:rsidRDefault="003367A2" w:rsidP="00476268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131,325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8B27C5" w14:textId="529CC333" w:rsidR="00AA444D" w:rsidRPr="003F1486" w:rsidRDefault="003367A2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C817F51" w14:textId="4B6EB173" w:rsidR="00AA444D" w:rsidRPr="003F1486" w:rsidRDefault="003367A2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131,325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FE1C98" w14:textId="662C43B2" w:rsidR="00AA444D" w:rsidRPr="003F1486" w:rsidRDefault="009D55C3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>--</w:t>
            </w:r>
          </w:p>
        </w:tc>
      </w:tr>
      <w:tr w:rsidR="003F1486" w:rsidRPr="003F1486" w14:paraId="53C2EE3E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F873573" w14:textId="6C22256D" w:rsidR="00476268" w:rsidRPr="003F1486" w:rsidRDefault="00AA444D" w:rsidP="0047626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3F1486">
              <w:rPr>
                <w:rFonts w:ascii="標楷體" w:hAnsi="標楷體" w:hint="eastAsia"/>
                <w:noProof/>
              </w:rPr>
              <w:t>3</w:t>
            </w:r>
            <w:r w:rsidR="00476268" w:rsidRPr="003F1486">
              <w:rPr>
                <w:rFonts w:ascii="標楷體" w:hAnsi="標楷體" w:hint="eastAsia"/>
                <w:noProof/>
              </w:rPr>
              <w:t>.預備金（災害準備金）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11A37BF" w14:textId="75364C2E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491,390,930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D97259" w14:textId="7180852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3.04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04C9FA" w14:textId="2E365350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>4</w:t>
            </w:r>
            <w:r w:rsidRPr="003F1486">
              <w:rPr>
                <w:rFonts w:ascii="新細明體" w:hAnsi="新細明體" w:hint="eastAsia"/>
                <w:noProof/>
              </w:rPr>
              <w:t>87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198</w:t>
            </w:r>
            <w:r w:rsidRPr="003F1486">
              <w:rPr>
                <w:rFonts w:ascii="新細明體" w:hAnsi="新細明體"/>
                <w:noProof/>
              </w:rPr>
              <w:t>,</w:t>
            </w:r>
            <w:r w:rsidRPr="003F1486">
              <w:rPr>
                <w:rFonts w:ascii="新細明體" w:hAnsi="新細明體" w:hint="eastAsia"/>
                <w:noProof/>
              </w:rPr>
              <w:t>041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C54938" w14:textId="2B108844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 w:hint="eastAsia"/>
                <w:noProof/>
              </w:rPr>
              <w:t>3.24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796DB89" w14:textId="731B4CB8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>-</w:t>
            </w:r>
            <w:r w:rsidR="006028D7">
              <w:rPr>
                <w:rFonts w:ascii="新細明體" w:hAnsi="新細明體" w:hint="eastAsia"/>
                <w:noProof/>
              </w:rPr>
              <w:t xml:space="preserve"> </w:t>
            </w:r>
            <w:r w:rsidRPr="003F1486">
              <w:rPr>
                <w:rFonts w:ascii="新細明體" w:hAnsi="新細明體"/>
                <w:noProof/>
              </w:rPr>
              <w:t>4,192,889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70E9B7" w14:textId="6B42E7CD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3F1486">
              <w:rPr>
                <w:rFonts w:ascii="新細明體" w:hAnsi="新細明體"/>
                <w:noProof/>
              </w:rPr>
              <w:t xml:space="preserve">- </w:t>
            </w:r>
            <w:r w:rsidRPr="003F1486">
              <w:rPr>
                <w:rFonts w:ascii="新細明體" w:hAnsi="新細明體" w:hint="eastAsia"/>
                <w:noProof/>
              </w:rPr>
              <w:t>0</w:t>
            </w:r>
            <w:r w:rsidRPr="003F1486">
              <w:rPr>
                <w:rFonts w:ascii="新細明體" w:hAnsi="新細明體"/>
                <w:noProof/>
              </w:rPr>
              <w:t>.</w:t>
            </w:r>
            <w:r w:rsidR="00F02BEC" w:rsidRPr="003F1486">
              <w:rPr>
                <w:rFonts w:ascii="新細明體" w:hAnsi="新細明體" w:hint="eastAsia"/>
                <w:noProof/>
              </w:rPr>
              <w:t>85</w:t>
            </w:r>
          </w:p>
        </w:tc>
      </w:tr>
      <w:tr w:rsidR="003F1486" w:rsidRPr="003F1486" w14:paraId="6E1A0DF5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F3D7C05" w14:textId="513ECC65" w:rsidR="00476268" w:rsidRPr="003F1486" w:rsidRDefault="00476268" w:rsidP="0047626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（三）資本門餘絀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4CBA98D" w14:textId="33904F37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 xml:space="preserve">- </w:t>
            </w:r>
            <w:r w:rsidRPr="003F1486">
              <w:rPr>
                <w:rFonts w:ascii="新細明體" w:hAnsi="新細明體" w:hint="eastAsia"/>
                <w:b/>
                <w:noProof/>
              </w:rPr>
              <w:t>16</w:t>
            </w:r>
            <w:r w:rsidRPr="003F1486">
              <w:rPr>
                <w:rFonts w:ascii="新細明體" w:hAnsi="新細明體"/>
                <w:b/>
                <w:noProof/>
              </w:rPr>
              <w:t>,1</w:t>
            </w:r>
            <w:r w:rsidRPr="003F1486">
              <w:rPr>
                <w:rFonts w:ascii="新細明體" w:hAnsi="新細明體" w:hint="eastAsia"/>
                <w:b/>
                <w:noProof/>
              </w:rPr>
              <w:t>13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37</w:t>
            </w:r>
            <w:r w:rsidR="00602166">
              <w:rPr>
                <w:rFonts w:ascii="新細明體" w:hAnsi="新細明體" w:hint="eastAsia"/>
                <w:b/>
                <w:noProof/>
              </w:rPr>
              <w:t>2</w:t>
            </w:r>
            <w:r w:rsidRPr="003F1486">
              <w:rPr>
                <w:rFonts w:ascii="新細明體" w:hAnsi="新細明體"/>
                <w:b/>
                <w:noProof/>
              </w:rPr>
              <w:t>,0</w:t>
            </w:r>
            <w:r w:rsidRPr="003F1486">
              <w:rPr>
                <w:rFonts w:ascii="新細明體" w:hAnsi="新細明體" w:hint="eastAsia"/>
                <w:b/>
                <w:noProof/>
              </w:rPr>
              <w:t>3</w:t>
            </w:r>
            <w:r w:rsidRPr="003F1486">
              <w:rPr>
                <w:rFonts w:ascii="新細明體" w:hAnsi="新細明體"/>
                <w:b/>
                <w:noProof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3468FA" w14:textId="7777777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AC2819" w14:textId="26A28A62" w:rsidR="00476268" w:rsidRPr="003F1486" w:rsidRDefault="00476268" w:rsidP="0047626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- 1</w:t>
            </w:r>
            <w:r w:rsidRPr="003F1486">
              <w:rPr>
                <w:rFonts w:ascii="新細明體" w:hAnsi="新細明體" w:hint="eastAsia"/>
                <w:b/>
                <w:noProof/>
              </w:rPr>
              <w:t>4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772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496</w:t>
            </w:r>
            <w:r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083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8B027F" w14:textId="77777777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BEBC3E9" w14:textId="41215D07" w:rsidR="00476268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3F1486">
              <w:rPr>
                <w:rFonts w:ascii="新細明體" w:hAnsi="新細明體"/>
                <w:b/>
                <w:noProof/>
              </w:rPr>
              <w:t>1,340,87</w:t>
            </w:r>
            <w:r w:rsidR="00602166">
              <w:rPr>
                <w:rFonts w:ascii="新細明體" w:hAnsi="新細明體" w:hint="eastAsia"/>
                <w:b/>
                <w:noProof/>
              </w:rPr>
              <w:t>5</w:t>
            </w:r>
            <w:r w:rsidRPr="003F1486">
              <w:rPr>
                <w:rFonts w:ascii="新細明體" w:hAnsi="新細明體"/>
                <w:b/>
                <w:noProof/>
              </w:rPr>
              <w:t>,947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C7B290" w14:textId="475355A9" w:rsidR="00476268" w:rsidRPr="003F1486" w:rsidRDefault="00476268" w:rsidP="0047626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 xml:space="preserve">- </w:t>
            </w:r>
            <w:r w:rsidR="00F02BEC" w:rsidRPr="003F1486">
              <w:rPr>
                <w:rFonts w:ascii="新細明體" w:hAnsi="新細明體" w:hint="eastAsia"/>
                <w:b/>
                <w:noProof/>
              </w:rPr>
              <w:t>8</w:t>
            </w:r>
            <w:r w:rsidRPr="003F1486">
              <w:rPr>
                <w:rFonts w:ascii="新細明體" w:hAnsi="新細明體"/>
                <w:b/>
                <w:noProof/>
              </w:rPr>
              <w:t>.</w:t>
            </w:r>
            <w:r w:rsidR="00F02BEC" w:rsidRPr="003F1486">
              <w:rPr>
                <w:rFonts w:ascii="新細明體" w:hAnsi="新細明體" w:hint="eastAsia"/>
                <w:b/>
                <w:noProof/>
              </w:rPr>
              <w:t>32</w:t>
            </w:r>
          </w:p>
        </w:tc>
      </w:tr>
      <w:tr w:rsidR="003F1486" w:rsidRPr="003F1486" w14:paraId="1C998BBD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896736D" w14:textId="77777777" w:rsidR="00E53994" w:rsidRPr="003F1486" w:rsidRDefault="00E53994" w:rsidP="00365EE4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3F1486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ED70D84" w14:textId="77777777" w:rsidR="00E53994" w:rsidRPr="003F1486" w:rsidRDefault="00E53994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2E509A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AD70102" w14:textId="71857380" w:rsidR="00E53994" w:rsidRPr="003F1486" w:rsidRDefault="00955926" w:rsidP="00365EE4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4</w:t>
            </w:r>
            <w:r w:rsidR="00E53994"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727</w:t>
            </w:r>
            <w:r w:rsidR="00E53994"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336</w:t>
            </w:r>
            <w:r w:rsidR="00E53994" w:rsidRPr="003F1486">
              <w:rPr>
                <w:rFonts w:ascii="新細明體" w:hAnsi="新細明體"/>
                <w:b/>
                <w:noProof/>
              </w:rPr>
              <w:t>,</w:t>
            </w:r>
            <w:r w:rsidRPr="003F1486">
              <w:rPr>
                <w:rFonts w:ascii="新細明體" w:hAnsi="新細明體" w:hint="eastAsia"/>
                <w:b/>
                <w:noProof/>
              </w:rPr>
              <w:t>881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4E7421" w14:textId="77777777" w:rsidR="00E53994" w:rsidRPr="003F1486" w:rsidRDefault="00E53994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DC9FDFC" w14:textId="5994CCC9" w:rsidR="00E53994" w:rsidRPr="003F1486" w:rsidRDefault="00476268" w:rsidP="00686D3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4,727,336,881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21B13E" w14:textId="67984597" w:rsidR="00E53994" w:rsidRPr="003F1486" w:rsidRDefault="00FB373B" w:rsidP="00365EE4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3F1486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14:paraId="104B0236" w14:textId="32FC48EF" w:rsidR="001A33AF" w:rsidRPr="003F1486" w:rsidRDefault="005A1F5C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  <w:proofErr w:type="gramStart"/>
      <w:r w:rsidRPr="003F1486">
        <w:rPr>
          <w:rFonts w:hint="eastAsia"/>
          <w:sz w:val="18"/>
          <w:szCs w:val="18"/>
        </w:rPr>
        <w:t>註</w:t>
      </w:r>
      <w:proofErr w:type="gramEnd"/>
      <w:r w:rsidRPr="003F1486">
        <w:rPr>
          <w:rFonts w:hint="eastAsia"/>
          <w:sz w:val="18"/>
          <w:szCs w:val="18"/>
        </w:rPr>
        <w:t>：</w:t>
      </w:r>
      <w:r w:rsidR="003367A2" w:rsidRPr="003F1486">
        <w:rPr>
          <w:rFonts w:hint="eastAsia"/>
          <w:sz w:val="18"/>
          <w:szCs w:val="18"/>
        </w:rPr>
        <w:t>1.</w:t>
      </w:r>
      <w:r w:rsidRPr="003F1486">
        <w:rPr>
          <w:rFonts w:hint="eastAsia"/>
          <w:sz w:val="18"/>
          <w:szCs w:val="18"/>
        </w:rPr>
        <w:t>表列</w:t>
      </w:r>
      <w:proofErr w:type="gramStart"/>
      <w:r w:rsidRPr="003F1486">
        <w:rPr>
          <w:rFonts w:hint="eastAsia"/>
          <w:sz w:val="18"/>
          <w:szCs w:val="18"/>
        </w:rPr>
        <w:t>經常門歲出</w:t>
      </w:r>
      <w:proofErr w:type="gramEnd"/>
      <w:r w:rsidRPr="003F1486">
        <w:rPr>
          <w:rFonts w:hint="eastAsia"/>
          <w:sz w:val="18"/>
          <w:szCs w:val="18"/>
        </w:rPr>
        <w:t>預備金預算數為動支後數額，包含第一預備金</w:t>
      </w:r>
      <w:r w:rsidR="00CC654E" w:rsidRPr="003F1486">
        <w:rPr>
          <w:rFonts w:hint="eastAsia"/>
          <w:sz w:val="18"/>
          <w:szCs w:val="18"/>
        </w:rPr>
        <w:t>12</w:t>
      </w:r>
      <w:r w:rsidRPr="003F1486">
        <w:rPr>
          <w:rFonts w:hint="eastAsia"/>
          <w:sz w:val="18"/>
          <w:szCs w:val="18"/>
        </w:rPr>
        <w:t>,</w:t>
      </w:r>
      <w:r w:rsidR="00CC654E" w:rsidRPr="003F1486">
        <w:rPr>
          <w:rFonts w:hint="eastAsia"/>
          <w:sz w:val="18"/>
          <w:szCs w:val="18"/>
        </w:rPr>
        <w:t>514</w:t>
      </w:r>
      <w:r w:rsidRPr="003F1486">
        <w:rPr>
          <w:rFonts w:hint="eastAsia"/>
          <w:sz w:val="18"/>
          <w:szCs w:val="18"/>
        </w:rPr>
        <w:t>,000元、第二預備金</w:t>
      </w:r>
      <w:r w:rsidR="00CC654E" w:rsidRPr="003F1486">
        <w:rPr>
          <w:rFonts w:hint="eastAsia"/>
          <w:sz w:val="18"/>
          <w:szCs w:val="18"/>
        </w:rPr>
        <w:t>51</w:t>
      </w:r>
      <w:r w:rsidRPr="003F1486">
        <w:rPr>
          <w:rFonts w:hint="eastAsia"/>
          <w:sz w:val="18"/>
          <w:szCs w:val="18"/>
        </w:rPr>
        <w:t>,</w:t>
      </w:r>
      <w:r w:rsidR="00CC654E" w:rsidRPr="003F1486">
        <w:rPr>
          <w:rFonts w:hint="eastAsia"/>
          <w:sz w:val="18"/>
          <w:szCs w:val="18"/>
        </w:rPr>
        <w:t>862</w:t>
      </w:r>
      <w:r w:rsidRPr="003F1486">
        <w:rPr>
          <w:rFonts w:hint="eastAsia"/>
          <w:sz w:val="18"/>
          <w:szCs w:val="18"/>
        </w:rPr>
        <w:t>,000元及災害準備金</w:t>
      </w:r>
      <w:r w:rsidR="00647078" w:rsidRPr="003F1486">
        <w:rPr>
          <w:rFonts w:hint="eastAsia"/>
          <w:sz w:val="18"/>
          <w:szCs w:val="18"/>
        </w:rPr>
        <w:t>72</w:t>
      </w:r>
      <w:r w:rsidRPr="003F1486">
        <w:rPr>
          <w:rFonts w:hint="eastAsia"/>
          <w:sz w:val="18"/>
          <w:szCs w:val="18"/>
        </w:rPr>
        <w:t>,</w:t>
      </w:r>
      <w:r w:rsidR="00647078" w:rsidRPr="003F1486">
        <w:rPr>
          <w:rFonts w:hint="eastAsia"/>
          <w:sz w:val="18"/>
          <w:szCs w:val="18"/>
        </w:rPr>
        <w:t>427</w:t>
      </w:r>
      <w:r w:rsidRPr="003F1486">
        <w:rPr>
          <w:rFonts w:hint="eastAsia"/>
          <w:sz w:val="18"/>
          <w:szCs w:val="18"/>
        </w:rPr>
        <w:t>,</w:t>
      </w:r>
      <w:r w:rsidR="00A81F98" w:rsidRPr="003F1486">
        <w:rPr>
          <w:rFonts w:hint="eastAsia"/>
          <w:sz w:val="18"/>
          <w:szCs w:val="18"/>
        </w:rPr>
        <w:t>0</w:t>
      </w:r>
      <w:r w:rsidR="009170F1" w:rsidRPr="003F1486">
        <w:rPr>
          <w:rFonts w:hint="eastAsia"/>
          <w:sz w:val="18"/>
          <w:szCs w:val="18"/>
        </w:rPr>
        <w:t>7</w:t>
      </w:r>
      <w:r w:rsidR="00A81F98" w:rsidRPr="003F1486">
        <w:rPr>
          <w:rFonts w:hint="eastAsia"/>
          <w:sz w:val="18"/>
          <w:szCs w:val="18"/>
        </w:rPr>
        <w:t>0</w:t>
      </w:r>
      <w:r w:rsidRPr="003F1486">
        <w:rPr>
          <w:rFonts w:hint="eastAsia"/>
          <w:sz w:val="18"/>
          <w:szCs w:val="18"/>
        </w:rPr>
        <w:t>元；決算審定數全為災害準備金執行數。</w:t>
      </w:r>
    </w:p>
    <w:p w14:paraId="373E0A91" w14:textId="2E5192FA" w:rsidR="003367A2" w:rsidRPr="003F1486" w:rsidRDefault="003367A2" w:rsidP="003367A2">
      <w:pPr>
        <w:pStyle w:val="af1"/>
        <w:spacing w:line="240" w:lineRule="exact"/>
        <w:ind w:leftChars="133" w:left="319" w:firstLineChars="24" w:firstLine="43"/>
        <w:rPr>
          <w:sz w:val="18"/>
          <w:szCs w:val="18"/>
        </w:rPr>
      </w:pPr>
      <w:r w:rsidRPr="003F1486">
        <w:rPr>
          <w:rFonts w:hint="eastAsia"/>
          <w:sz w:val="18"/>
          <w:szCs w:val="18"/>
        </w:rPr>
        <w:t>2.表列</w:t>
      </w:r>
      <w:proofErr w:type="gramStart"/>
      <w:r w:rsidRPr="003F1486">
        <w:rPr>
          <w:rFonts w:hint="eastAsia"/>
          <w:sz w:val="18"/>
          <w:szCs w:val="18"/>
        </w:rPr>
        <w:t>資本門歲出</w:t>
      </w:r>
      <w:proofErr w:type="gramEnd"/>
      <w:r w:rsidRPr="003F1486">
        <w:rPr>
          <w:rFonts w:hint="eastAsia"/>
          <w:sz w:val="18"/>
          <w:szCs w:val="18"/>
        </w:rPr>
        <w:t>增加投資決算審定數</w:t>
      </w:r>
      <w:r w:rsidR="009D55C3" w:rsidRPr="003F1486">
        <w:rPr>
          <w:sz w:val="18"/>
          <w:szCs w:val="18"/>
        </w:rPr>
        <w:t>131,325</w:t>
      </w:r>
      <w:r w:rsidRPr="003F1486">
        <w:rPr>
          <w:rFonts w:hint="eastAsia"/>
          <w:sz w:val="18"/>
          <w:szCs w:val="18"/>
        </w:rPr>
        <w:t>元</w:t>
      </w:r>
      <w:r w:rsidR="009D55C3" w:rsidRPr="003F1486">
        <w:rPr>
          <w:rFonts w:hint="eastAsia"/>
          <w:sz w:val="18"/>
          <w:szCs w:val="18"/>
        </w:rPr>
        <w:t>，全為保留數。</w:t>
      </w:r>
    </w:p>
    <w:sectPr w:rsidR="003367A2" w:rsidRPr="003F1486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37A60" w14:textId="77777777" w:rsidR="00E53994" w:rsidRDefault="00E53994" w:rsidP="00BC6307">
      <w:r>
        <w:separator/>
      </w:r>
    </w:p>
  </w:endnote>
  <w:endnote w:type="continuationSeparator" w:id="0">
    <w:p w14:paraId="013D78FF" w14:textId="77777777" w:rsidR="00E53994" w:rsidRDefault="00E53994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970A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06B51694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0A82" w14:textId="15B03D4E" w:rsidR="004869FB" w:rsidRDefault="007E515D" w:rsidP="00411718">
    <w:pPr>
      <w:pStyle w:val="a4"/>
      <w:ind w:right="360" w:firstLine="360"/>
      <w:jc w:val="center"/>
    </w:pPr>
    <w:r w:rsidRPr="007E515D">
      <w:rPr>
        <w:rFonts w:ascii="標楷體" w:eastAsia="標楷體" w:hAnsi="標楷體" w:hint="eastAsia"/>
        <w:sz w:val="22"/>
        <w:szCs w:val="22"/>
      </w:rPr>
      <w:t>2</w:t>
    </w:r>
    <w:r w:rsidRPr="007E515D">
      <w:rPr>
        <w:rFonts w:ascii="標楷體" w:eastAsia="標楷體" w:hAnsi="標楷體" w:hint="eastAsia"/>
        <w:sz w:val="22"/>
        <w:szCs w:val="22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82840" w14:textId="77777777" w:rsidR="00E53994" w:rsidRDefault="00E53994" w:rsidP="00BC6307">
      <w:r>
        <w:separator/>
      </w:r>
    </w:p>
  </w:footnote>
  <w:footnote w:type="continuationSeparator" w:id="0">
    <w:p w14:paraId="4430F314" w14:textId="77777777" w:rsidR="00E53994" w:rsidRDefault="00E53994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FC7C1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994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14E41"/>
    <w:rsid w:val="00125C7E"/>
    <w:rsid w:val="0012720F"/>
    <w:rsid w:val="00135B2A"/>
    <w:rsid w:val="001400F5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3686"/>
    <w:rsid w:val="001D770C"/>
    <w:rsid w:val="001E3350"/>
    <w:rsid w:val="001E76B9"/>
    <w:rsid w:val="001E7F62"/>
    <w:rsid w:val="001F1605"/>
    <w:rsid w:val="001F2258"/>
    <w:rsid w:val="001F58CF"/>
    <w:rsid w:val="00200BFA"/>
    <w:rsid w:val="00202CB2"/>
    <w:rsid w:val="002049B6"/>
    <w:rsid w:val="00206FE6"/>
    <w:rsid w:val="0020713F"/>
    <w:rsid w:val="00212E23"/>
    <w:rsid w:val="002140DB"/>
    <w:rsid w:val="002317B3"/>
    <w:rsid w:val="00231A97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62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E1630"/>
    <w:rsid w:val="002F3253"/>
    <w:rsid w:val="002F444C"/>
    <w:rsid w:val="0030025B"/>
    <w:rsid w:val="0030397B"/>
    <w:rsid w:val="00304B53"/>
    <w:rsid w:val="00311901"/>
    <w:rsid w:val="003367A2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87F71"/>
    <w:rsid w:val="003922B2"/>
    <w:rsid w:val="00394C07"/>
    <w:rsid w:val="00395EDF"/>
    <w:rsid w:val="00396CD8"/>
    <w:rsid w:val="00396E3A"/>
    <w:rsid w:val="003A0434"/>
    <w:rsid w:val="003A495B"/>
    <w:rsid w:val="003B652E"/>
    <w:rsid w:val="003B6CEB"/>
    <w:rsid w:val="003C132D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1486"/>
    <w:rsid w:val="003F2D6B"/>
    <w:rsid w:val="003F3893"/>
    <w:rsid w:val="00405BBE"/>
    <w:rsid w:val="00411718"/>
    <w:rsid w:val="0041314D"/>
    <w:rsid w:val="00415E06"/>
    <w:rsid w:val="004175A0"/>
    <w:rsid w:val="00421485"/>
    <w:rsid w:val="00424435"/>
    <w:rsid w:val="00427419"/>
    <w:rsid w:val="00441655"/>
    <w:rsid w:val="00450146"/>
    <w:rsid w:val="00450FE3"/>
    <w:rsid w:val="004518E8"/>
    <w:rsid w:val="004533A0"/>
    <w:rsid w:val="004576B4"/>
    <w:rsid w:val="00460436"/>
    <w:rsid w:val="00462A1C"/>
    <w:rsid w:val="00466D5E"/>
    <w:rsid w:val="00466D60"/>
    <w:rsid w:val="0047618F"/>
    <w:rsid w:val="00476268"/>
    <w:rsid w:val="00477129"/>
    <w:rsid w:val="00481D92"/>
    <w:rsid w:val="004848F6"/>
    <w:rsid w:val="004869FB"/>
    <w:rsid w:val="00486EF3"/>
    <w:rsid w:val="004A505A"/>
    <w:rsid w:val="004A65F9"/>
    <w:rsid w:val="004B2617"/>
    <w:rsid w:val="004B326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126C"/>
    <w:rsid w:val="00532608"/>
    <w:rsid w:val="00536BBF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2CFC"/>
    <w:rsid w:val="00585CE9"/>
    <w:rsid w:val="005864C9"/>
    <w:rsid w:val="00587DBF"/>
    <w:rsid w:val="005914A1"/>
    <w:rsid w:val="005A067B"/>
    <w:rsid w:val="005A1810"/>
    <w:rsid w:val="005A1F5C"/>
    <w:rsid w:val="005B477F"/>
    <w:rsid w:val="005B4B67"/>
    <w:rsid w:val="005B774B"/>
    <w:rsid w:val="005C0402"/>
    <w:rsid w:val="005C3590"/>
    <w:rsid w:val="005C3BA9"/>
    <w:rsid w:val="005D0632"/>
    <w:rsid w:val="005D209A"/>
    <w:rsid w:val="005D6F2D"/>
    <w:rsid w:val="005D6FB5"/>
    <w:rsid w:val="005E52DE"/>
    <w:rsid w:val="005F0342"/>
    <w:rsid w:val="005F2202"/>
    <w:rsid w:val="005F4A50"/>
    <w:rsid w:val="005F4E44"/>
    <w:rsid w:val="005F7327"/>
    <w:rsid w:val="006002BD"/>
    <w:rsid w:val="00602166"/>
    <w:rsid w:val="006028D7"/>
    <w:rsid w:val="006047DA"/>
    <w:rsid w:val="00605E95"/>
    <w:rsid w:val="00610508"/>
    <w:rsid w:val="00615ACC"/>
    <w:rsid w:val="00621E56"/>
    <w:rsid w:val="006250E6"/>
    <w:rsid w:val="006259C8"/>
    <w:rsid w:val="00633514"/>
    <w:rsid w:val="006349E4"/>
    <w:rsid w:val="006355BA"/>
    <w:rsid w:val="00640574"/>
    <w:rsid w:val="00642F3F"/>
    <w:rsid w:val="00644005"/>
    <w:rsid w:val="00647078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86D39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D767F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27DCA"/>
    <w:rsid w:val="00746064"/>
    <w:rsid w:val="007532BE"/>
    <w:rsid w:val="00757B09"/>
    <w:rsid w:val="007611AB"/>
    <w:rsid w:val="0076701B"/>
    <w:rsid w:val="007723E5"/>
    <w:rsid w:val="00780309"/>
    <w:rsid w:val="007817EE"/>
    <w:rsid w:val="00781D02"/>
    <w:rsid w:val="007833B5"/>
    <w:rsid w:val="007965DA"/>
    <w:rsid w:val="00797D58"/>
    <w:rsid w:val="007A40A5"/>
    <w:rsid w:val="007B654F"/>
    <w:rsid w:val="007D03C1"/>
    <w:rsid w:val="007D22AC"/>
    <w:rsid w:val="007D2310"/>
    <w:rsid w:val="007D5E85"/>
    <w:rsid w:val="007E515D"/>
    <w:rsid w:val="007F0E87"/>
    <w:rsid w:val="007F6363"/>
    <w:rsid w:val="00807F28"/>
    <w:rsid w:val="00826C94"/>
    <w:rsid w:val="008331E0"/>
    <w:rsid w:val="00833D31"/>
    <w:rsid w:val="00834CA9"/>
    <w:rsid w:val="0083635C"/>
    <w:rsid w:val="008408AC"/>
    <w:rsid w:val="00842EA4"/>
    <w:rsid w:val="00844DF8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B325C"/>
    <w:rsid w:val="008C37B8"/>
    <w:rsid w:val="008C4A4C"/>
    <w:rsid w:val="008D0285"/>
    <w:rsid w:val="008D3346"/>
    <w:rsid w:val="008D514F"/>
    <w:rsid w:val="008E1C10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170F1"/>
    <w:rsid w:val="0092143D"/>
    <w:rsid w:val="00922BC5"/>
    <w:rsid w:val="00922DC3"/>
    <w:rsid w:val="00924EC9"/>
    <w:rsid w:val="009277A5"/>
    <w:rsid w:val="009301D1"/>
    <w:rsid w:val="009430B5"/>
    <w:rsid w:val="00951841"/>
    <w:rsid w:val="00952874"/>
    <w:rsid w:val="009545E1"/>
    <w:rsid w:val="00955926"/>
    <w:rsid w:val="009606A5"/>
    <w:rsid w:val="00971936"/>
    <w:rsid w:val="009736E4"/>
    <w:rsid w:val="00973F68"/>
    <w:rsid w:val="0097714E"/>
    <w:rsid w:val="00977CE0"/>
    <w:rsid w:val="0098431B"/>
    <w:rsid w:val="00991310"/>
    <w:rsid w:val="009A0E21"/>
    <w:rsid w:val="009A3D16"/>
    <w:rsid w:val="009A5A48"/>
    <w:rsid w:val="009B09B7"/>
    <w:rsid w:val="009B6167"/>
    <w:rsid w:val="009B6372"/>
    <w:rsid w:val="009B6D71"/>
    <w:rsid w:val="009C6B16"/>
    <w:rsid w:val="009D2F38"/>
    <w:rsid w:val="009D36D1"/>
    <w:rsid w:val="009D55C3"/>
    <w:rsid w:val="009D69F7"/>
    <w:rsid w:val="009E150E"/>
    <w:rsid w:val="009E4238"/>
    <w:rsid w:val="009F00ED"/>
    <w:rsid w:val="009F1290"/>
    <w:rsid w:val="009F174E"/>
    <w:rsid w:val="009F180A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478E9"/>
    <w:rsid w:val="00A57BD1"/>
    <w:rsid w:val="00A75DF9"/>
    <w:rsid w:val="00A778AF"/>
    <w:rsid w:val="00A81F98"/>
    <w:rsid w:val="00A83825"/>
    <w:rsid w:val="00A92D96"/>
    <w:rsid w:val="00A97092"/>
    <w:rsid w:val="00AA3332"/>
    <w:rsid w:val="00AA444D"/>
    <w:rsid w:val="00AB366E"/>
    <w:rsid w:val="00AC2C5F"/>
    <w:rsid w:val="00AC6717"/>
    <w:rsid w:val="00AC6C28"/>
    <w:rsid w:val="00AD29CD"/>
    <w:rsid w:val="00AD74C3"/>
    <w:rsid w:val="00AE21F9"/>
    <w:rsid w:val="00AE2786"/>
    <w:rsid w:val="00AE31F3"/>
    <w:rsid w:val="00B0036D"/>
    <w:rsid w:val="00B01440"/>
    <w:rsid w:val="00B030B4"/>
    <w:rsid w:val="00B05CE4"/>
    <w:rsid w:val="00B11539"/>
    <w:rsid w:val="00B1297D"/>
    <w:rsid w:val="00B12D60"/>
    <w:rsid w:val="00B16F8F"/>
    <w:rsid w:val="00B2641E"/>
    <w:rsid w:val="00B305E6"/>
    <w:rsid w:val="00B3200F"/>
    <w:rsid w:val="00B32778"/>
    <w:rsid w:val="00B37096"/>
    <w:rsid w:val="00B425A7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5ABD"/>
    <w:rsid w:val="00BC6307"/>
    <w:rsid w:val="00BC6D34"/>
    <w:rsid w:val="00BC7E01"/>
    <w:rsid w:val="00BD1E96"/>
    <w:rsid w:val="00BE2C77"/>
    <w:rsid w:val="00BE4629"/>
    <w:rsid w:val="00BF23B6"/>
    <w:rsid w:val="00BF275B"/>
    <w:rsid w:val="00BF2B1D"/>
    <w:rsid w:val="00C00697"/>
    <w:rsid w:val="00C067B2"/>
    <w:rsid w:val="00C112CD"/>
    <w:rsid w:val="00C21FFD"/>
    <w:rsid w:val="00C22F6B"/>
    <w:rsid w:val="00C23DB6"/>
    <w:rsid w:val="00C2522A"/>
    <w:rsid w:val="00C306E1"/>
    <w:rsid w:val="00C33982"/>
    <w:rsid w:val="00C4163D"/>
    <w:rsid w:val="00C43A3C"/>
    <w:rsid w:val="00C4624A"/>
    <w:rsid w:val="00C46DD7"/>
    <w:rsid w:val="00C504C9"/>
    <w:rsid w:val="00C50578"/>
    <w:rsid w:val="00C526B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C654E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4AE1"/>
    <w:rsid w:val="00D17CDE"/>
    <w:rsid w:val="00D21477"/>
    <w:rsid w:val="00D31BCE"/>
    <w:rsid w:val="00D34F64"/>
    <w:rsid w:val="00D457A9"/>
    <w:rsid w:val="00D46B7C"/>
    <w:rsid w:val="00D6120E"/>
    <w:rsid w:val="00D61D63"/>
    <w:rsid w:val="00D62ECC"/>
    <w:rsid w:val="00D63AD1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149B"/>
    <w:rsid w:val="00DD6882"/>
    <w:rsid w:val="00DD733B"/>
    <w:rsid w:val="00DE2B8A"/>
    <w:rsid w:val="00DE3186"/>
    <w:rsid w:val="00DE5B2F"/>
    <w:rsid w:val="00DF00C6"/>
    <w:rsid w:val="00DF2951"/>
    <w:rsid w:val="00DF4634"/>
    <w:rsid w:val="00E021D8"/>
    <w:rsid w:val="00E025CA"/>
    <w:rsid w:val="00E0420C"/>
    <w:rsid w:val="00E10F9A"/>
    <w:rsid w:val="00E25555"/>
    <w:rsid w:val="00E26E20"/>
    <w:rsid w:val="00E3029B"/>
    <w:rsid w:val="00E33BD1"/>
    <w:rsid w:val="00E45A7C"/>
    <w:rsid w:val="00E47C4D"/>
    <w:rsid w:val="00E50050"/>
    <w:rsid w:val="00E503A9"/>
    <w:rsid w:val="00E5196F"/>
    <w:rsid w:val="00E51E8F"/>
    <w:rsid w:val="00E53994"/>
    <w:rsid w:val="00E53F7E"/>
    <w:rsid w:val="00E544B1"/>
    <w:rsid w:val="00E54BE7"/>
    <w:rsid w:val="00E61B12"/>
    <w:rsid w:val="00E71871"/>
    <w:rsid w:val="00E71EFB"/>
    <w:rsid w:val="00E76EB5"/>
    <w:rsid w:val="00E77246"/>
    <w:rsid w:val="00E80FE6"/>
    <w:rsid w:val="00E97D40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EF6F01"/>
    <w:rsid w:val="00F00C56"/>
    <w:rsid w:val="00F02BEC"/>
    <w:rsid w:val="00F05AF4"/>
    <w:rsid w:val="00F12165"/>
    <w:rsid w:val="00F17C47"/>
    <w:rsid w:val="00F2510F"/>
    <w:rsid w:val="00F32C08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3A33"/>
    <w:rsid w:val="00F83C78"/>
    <w:rsid w:val="00F84FE4"/>
    <w:rsid w:val="00F85DEA"/>
    <w:rsid w:val="00F97BB4"/>
    <w:rsid w:val="00FA0283"/>
    <w:rsid w:val="00FA7A39"/>
    <w:rsid w:val="00FB373B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6E459AD6"/>
  <w15:chartTrackingRefBased/>
  <w15:docId w15:val="{E1F2F32E-AA72-4CE3-8F41-378E7C9D1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3zo8RGBduTvf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3zo8RGBduTvf審定後收支性質及餘絀簡明分析表A3.dot</Template>
  <TotalTime>708</TotalTime>
  <Pages>1</Pages>
  <Words>420</Words>
  <Characters>961</Characters>
  <Application>Microsoft Office Word</Application>
  <DocSecurity>0</DocSecurity>
  <Lines>8</Lines>
  <Paragraphs>2</Paragraphs>
  <ScaleCrop>false</ScaleCrop>
  <Company>nao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張靖芬</dc:creator>
  <cp:keywords/>
  <cp:lastModifiedBy>張靖芬</cp:lastModifiedBy>
  <cp:revision>55</cp:revision>
  <cp:lastPrinted>2016-07-05T08:45:00Z</cp:lastPrinted>
  <dcterms:created xsi:type="dcterms:W3CDTF">2024-06-14T03:08:00Z</dcterms:created>
  <dcterms:modified xsi:type="dcterms:W3CDTF">2025-06-25T07:56:00Z</dcterms:modified>
</cp:coreProperties>
</file>