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4C7C2" w14:textId="07BEF4E0" w:rsidR="00BC2A3A" w:rsidRPr="00E26795" w:rsidRDefault="00BC2A3A">
      <w:pPr>
        <w:jc w:val="right"/>
        <w:rPr>
          <w:rFonts w:ascii="標楷體" w:eastAsia="標楷體" w:hAnsi="標楷體"/>
          <w:sz w:val="20"/>
        </w:rPr>
      </w:pPr>
      <w:r w:rsidRPr="00E26795">
        <w:rPr>
          <w:rFonts w:ascii="標楷體" w:eastAsia="標楷體" w:hAnsi="標楷體" w:hint="eastAsia"/>
          <w:sz w:val="20"/>
        </w:rPr>
        <w:t>單位：新臺幣</w:t>
      </w:r>
      <w:r w:rsidR="0017118A" w:rsidRPr="00E26795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 w:rsidRPr="00E26795" w14:paraId="147153B3" w14:textId="77777777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14:paraId="5BF0191E" w14:textId="77777777" w:rsidR="00BC2A3A" w:rsidRPr="00E2679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25008438" w14:textId="77777777" w:rsidR="00BC2A3A" w:rsidRPr="00E26795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14:paraId="1FDD1689" w14:textId="77777777" w:rsidR="00BC2A3A" w:rsidRPr="00E26795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FB65677" w14:textId="755F16C5" w:rsidR="00BC2A3A" w:rsidRPr="00E2679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應繳回</w:t>
            </w:r>
            <w:r w:rsidR="0017118A" w:rsidRPr="00E26795">
              <w:rPr>
                <w:rFonts w:ascii="標楷體" w:eastAsia="標楷體" w:hAnsi="標楷體" w:hint="eastAsia"/>
                <w:sz w:val="20"/>
              </w:rPr>
              <w:t>縣</w:t>
            </w:r>
            <w:r w:rsidRPr="00E26795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11200520" w14:textId="77777777" w:rsidR="00BC2A3A" w:rsidRPr="00E2679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:rsidRPr="00E26795" w14:paraId="78D63830" w14:textId="77777777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14:paraId="5AA4C0E9" w14:textId="77777777" w:rsidR="00BC2A3A" w:rsidRPr="00E2679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7D897E09" w14:textId="77777777" w:rsidR="00BC2A3A" w:rsidRPr="00E2679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14:paraId="1EB525D8" w14:textId="77777777" w:rsidR="00BC2A3A" w:rsidRPr="00E26795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26798BA3" w14:textId="77777777" w:rsidR="00BC2A3A" w:rsidRPr="00E2679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1FEEC096" w14:textId="77777777" w:rsidR="00BC2A3A" w:rsidRPr="00E26795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255F0233" w14:textId="77777777" w:rsidR="00BC2A3A" w:rsidRPr="00E26795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8E431D9" w14:textId="77777777" w:rsidR="00BC2A3A" w:rsidRPr="00E2679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75592B12" w14:textId="77777777" w:rsidR="00BC2A3A" w:rsidRPr="00E2679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:rsidRPr="00E26795" w14:paraId="4216ED61" w14:textId="77777777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4D3683F2" w14:textId="77777777" w:rsidR="00BC2A3A" w:rsidRPr="00E2679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3F70B427" w14:textId="77777777" w:rsidR="00BC2A3A" w:rsidRPr="00E2679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14:paraId="61BC22D1" w14:textId="77777777" w:rsidR="00BC2A3A" w:rsidRPr="00E2679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0990A64A" w14:textId="77777777" w:rsidR="00BC2A3A" w:rsidRPr="00E2679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0D4809C0" w14:textId="77777777" w:rsidR="00BC2A3A" w:rsidRPr="00E2679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1FAACC51" w14:textId="77777777" w:rsidR="00BC2A3A" w:rsidRPr="00E2679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766CF06D" w14:textId="77777777" w:rsidR="00BC2A3A" w:rsidRPr="00E2679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4C507DDB" w14:textId="77777777" w:rsidR="00BC2A3A" w:rsidRPr="00E2679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46F928EE" w14:textId="77777777" w:rsidR="00BC2A3A" w:rsidRPr="00E2679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5FA3FB4A" w14:textId="77777777" w:rsidR="00BC2A3A" w:rsidRPr="00E2679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30EC3501" w14:textId="77777777" w:rsidR="00BC2A3A" w:rsidRPr="00E2679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70BA2926" w14:textId="77777777" w:rsidR="00BC2A3A" w:rsidRPr="00E2679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30C98314" w14:textId="77777777" w:rsidR="00BC2A3A" w:rsidRPr="00E2679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3DB65BE0" w14:textId="77777777" w:rsidR="00BC2A3A" w:rsidRPr="00E2679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17EF7067" w14:textId="77777777" w:rsidR="00BC2A3A" w:rsidRPr="00E2679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57B7D298" w14:textId="77777777" w:rsidR="00BC2A3A" w:rsidRPr="00E2679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5071E" w:rsidRPr="00E26795" w14:paraId="71607A0E" w14:textId="77777777" w:rsidTr="00CF13C7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596C340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03CD2793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7073E427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29049D63" w14:textId="77777777" w:rsidR="00B5071E" w:rsidRPr="00E26795" w:rsidRDefault="00B5071E" w:rsidP="00B507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26795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3116A420" w14:textId="77777777" w:rsidR="00B5071E" w:rsidRPr="00E26795" w:rsidRDefault="00B5071E" w:rsidP="00B5071E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CA32C34" w14:textId="00E11EFC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AE392CB" w14:textId="4254E570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/>
                <w:b/>
                <w:noProof/>
                <w:sz w:val="20"/>
              </w:rPr>
              <w:t>3,239,999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77834FA8" w14:textId="74DDF3EA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0393DF0A" w14:textId="0837D2C0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5AE0319D" w14:textId="7BCBF046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65DC299A" w14:textId="3F0A19F3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/>
                <w:b/>
                <w:noProof/>
                <w:sz w:val="20"/>
              </w:rPr>
              <w:t>15,903,860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A34E36B" w14:textId="64A2DA64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055DFB" w14:textId="7C640400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/>
                <w:b/>
                <w:noProof/>
                <w:sz w:val="20"/>
              </w:rPr>
              <w:t>19,143,859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AF3456A" w14:textId="5B73B330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1BAEE8B" w14:textId="30FD1F98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/>
                <w:b/>
                <w:noProof/>
                <w:sz w:val="20"/>
              </w:rPr>
              <w:t>19,143,859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5E07DD" w14:textId="77777777" w:rsidR="00B5071E" w:rsidRPr="00E26795" w:rsidRDefault="00B5071E" w:rsidP="00B5071E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B5071E" w:rsidRPr="00E26795" w14:paraId="146E923B" w14:textId="77777777" w:rsidTr="00CF13C7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D3763F3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E26795">
              <w:rPr>
                <w:rFonts w:ascii="新細明體" w:hAnsi="新細明體"/>
                <w:b/>
                <w:noProof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02144D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1C28F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1DA11" w14:textId="77777777" w:rsidR="00B5071E" w:rsidRPr="00E26795" w:rsidRDefault="00B5071E" w:rsidP="00B507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26795">
              <w:rPr>
                <w:rFonts w:ascii="標楷體" w:eastAsia="標楷體"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78A3A" w14:textId="77777777" w:rsidR="00B5071E" w:rsidRPr="00E26795" w:rsidRDefault="00B5071E" w:rsidP="00B5071E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EBAEC" w14:textId="3913CA49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5C022" w14:textId="1E078FDB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/>
                <w:b/>
                <w:noProof/>
                <w:sz w:val="20"/>
              </w:rPr>
              <w:t>3,239,999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8AE5F" w14:textId="15AF84C1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63A11" w14:textId="40F338F0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2E89ED" w14:textId="11A608A6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E0438" w14:textId="75C75838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/>
                <w:b/>
                <w:noProof/>
                <w:sz w:val="20"/>
              </w:rPr>
              <w:t>15,903,860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A497E2" w14:textId="694A1A7D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639424" w14:textId="6DDF9EF8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/>
                <w:b/>
                <w:noProof/>
                <w:sz w:val="20"/>
              </w:rPr>
              <w:t>19,143,859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936F726" w14:textId="2A6520C6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B47759" w14:textId="1B0D6BFE" w:rsidR="00B5071E" w:rsidRPr="00B5071E" w:rsidRDefault="00B5071E" w:rsidP="00B5071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5071E">
              <w:rPr>
                <w:rFonts w:ascii="新細明體" w:hAnsi="新細明體"/>
                <w:b/>
                <w:noProof/>
                <w:sz w:val="20"/>
              </w:rPr>
              <w:t>19,143,859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5365A0" w14:textId="77777777" w:rsidR="00B5071E" w:rsidRPr="00E26795" w:rsidRDefault="00B5071E" w:rsidP="00B5071E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B5071E" w:rsidRPr="00E26795" w14:paraId="513F4EF1" w14:textId="77777777" w:rsidTr="00CF13C7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EC9282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D8475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sz w:val="20"/>
              </w:rPr>
            </w:pPr>
            <w:r w:rsidRPr="00E2679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8F4078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8E568" w14:textId="77777777" w:rsidR="00B5071E" w:rsidRPr="00E26795" w:rsidRDefault="00B5071E" w:rsidP="00B507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noProof/>
                <w:sz w:val="20"/>
              </w:rPr>
              <w:t>屏東縣政府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7587E4" w14:textId="77777777" w:rsidR="00B5071E" w:rsidRPr="00E26795" w:rsidRDefault="00B5071E" w:rsidP="00B5071E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EB301C" w14:textId="00ACCA92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A18CCC" w14:textId="6929E3F7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3,239,999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333DF" w14:textId="440E7715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09A99B" w14:textId="36C81637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C96F8" w14:textId="35890E23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F88515" w14:textId="4B67818D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15,903,860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63A11" w14:textId="5CE049DE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BE63EF" w14:textId="4BC30A8C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19,143,859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00CA5C8" w14:textId="6E7F6AE7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40E151" w14:textId="71A60A7A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19,143,859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10BD69" w14:textId="77777777" w:rsidR="00B5071E" w:rsidRPr="00E26795" w:rsidRDefault="00B5071E" w:rsidP="00B5071E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B5071E" w:rsidRPr="00E26795" w14:paraId="4FA48618" w14:textId="77777777" w:rsidTr="00CF13C7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C45FAD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72771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111B6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sz w:val="20"/>
              </w:rPr>
            </w:pPr>
            <w:r w:rsidRPr="00E26795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1501A" w14:textId="77777777" w:rsidR="00B5071E" w:rsidRPr="00E26795" w:rsidRDefault="00B5071E" w:rsidP="00B5071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noProof/>
                <w:sz w:val="20"/>
              </w:rPr>
              <w:t>原住民業務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ADF3F" w14:textId="77777777" w:rsidR="00B5071E" w:rsidRPr="00E26795" w:rsidRDefault="00B5071E" w:rsidP="00B5071E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noProof/>
                <w:sz w:val="20"/>
              </w:rPr>
              <w:t>補助經費賸餘款。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339A5" w14:textId="607DCD65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74CE6" w14:textId="32D84850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1,459,993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E0B38" w14:textId="6F6B49B5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119E5" w14:textId="105B6C8D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B22A8" w14:textId="665F2C59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D7746" w14:textId="5095D284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D59604" w14:textId="5E219635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FE8EC45" w14:textId="2AA5784D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1,459,993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5BD0496" w14:textId="3ACADF73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65A929" w14:textId="3A64965E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1,459,993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176C59" w14:textId="690BBB18" w:rsidR="00B5071E" w:rsidRPr="00E26795" w:rsidRDefault="00B5071E" w:rsidP="00B5071E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B5071E" w:rsidRPr="00E26795" w14:paraId="3CB78327" w14:textId="77777777" w:rsidTr="00CF13C7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B938E8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91597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4E1EB2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sz w:val="20"/>
              </w:rPr>
            </w:pPr>
            <w:r w:rsidRPr="00E26795">
              <w:rPr>
                <w:rFonts w:ascii="新細明體" w:hAnsi="新細明體"/>
                <w:noProof/>
                <w:sz w:val="20"/>
              </w:rPr>
              <w:t>42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C4829" w14:textId="77777777" w:rsidR="00B5071E" w:rsidRPr="00E26795" w:rsidRDefault="00B5071E" w:rsidP="00B5071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noProof/>
                <w:sz w:val="20"/>
              </w:rPr>
              <w:t>社政業務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694142" w14:textId="77777777" w:rsidR="00B5071E" w:rsidRPr="00E26795" w:rsidRDefault="00B5071E" w:rsidP="00B5071E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noProof/>
                <w:sz w:val="20"/>
              </w:rPr>
              <w:t>委辦經費賸餘款。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F95E44" w14:textId="7916559D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20FA6" w14:textId="5CCE87FE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1,780,006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3F2EF1" w14:textId="1F46E6DE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F8B303" w14:textId="52AD9604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83D4E" w14:textId="688EAD81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48A31" w14:textId="40DAEE7D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63DC3" w14:textId="45F4E02A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BC3204" w14:textId="1C864005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1,780,006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BD78491" w14:textId="316D0DA4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058299" w14:textId="0AC2610C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1,780,006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6FEBD8" w14:textId="02158647" w:rsidR="00B5071E" w:rsidRPr="00E26795" w:rsidRDefault="00B5071E" w:rsidP="00B5071E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B5071E" w:rsidRPr="00E26795" w14:paraId="26EE2781" w14:textId="77777777" w:rsidTr="00CF13C7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72F4628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1BA36851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66E5A199" w14:textId="77777777" w:rsidR="00B5071E" w:rsidRPr="00E26795" w:rsidRDefault="00B5071E" w:rsidP="00B5071E">
            <w:pPr>
              <w:jc w:val="center"/>
              <w:rPr>
                <w:rFonts w:ascii="新細明體" w:hAnsi="新細明體"/>
                <w:sz w:val="20"/>
              </w:rPr>
            </w:pPr>
            <w:r w:rsidRPr="00E26795">
              <w:rPr>
                <w:rFonts w:ascii="新細明體" w:hAnsi="新細明體"/>
                <w:noProof/>
                <w:sz w:val="20"/>
              </w:rPr>
              <w:t>43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127550F0" w14:textId="77777777" w:rsidR="00B5071E" w:rsidRPr="00E26795" w:rsidRDefault="00B5071E" w:rsidP="00B5071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noProof/>
                <w:sz w:val="20"/>
              </w:rPr>
              <w:t>長期照護業務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14:paraId="39AEBF4F" w14:textId="28D0B9CA" w:rsidR="00B5071E" w:rsidRPr="00E26795" w:rsidRDefault="00B5071E" w:rsidP="00B5071E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E26795">
              <w:rPr>
                <w:rFonts w:ascii="標楷體" w:eastAsia="標楷體" w:hAnsi="標楷體" w:hint="eastAsia"/>
                <w:noProof/>
                <w:sz w:val="20"/>
              </w:rPr>
              <w:t>溢保留獎補助費。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7FEE1568" w14:textId="6821BF73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6BB84392" w14:textId="1B7842A4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17051D92" w14:textId="186086BA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3A4C2250" w14:textId="6018B23C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15CD1A5A" w14:textId="30BA2EA0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7878A684" w14:textId="7387C2C0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15,903,860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4798FC28" w14:textId="5798E5FA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530E5B14" w14:textId="78CB9228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15,903,860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C8F238" w14:textId="521854D7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13407" w14:textId="442B3FF4" w:rsidR="00B5071E" w:rsidRPr="00B5071E" w:rsidRDefault="00B5071E" w:rsidP="00B5071E">
            <w:pPr>
              <w:jc w:val="right"/>
              <w:rPr>
                <w:rFonts w:ascii="新細明體" w:hAnsi="新細明體"/>
                <w:sz w:val="20"/>
              </w:rPr>
            </w:pPr>
            <w:r w:rsidRPr="00B5071E">
              <w:rPr>
                <w:rFonts w:ascii="新細明體" w:hAnsi="新細明體"/>
                <w:noProof/>
                <w:sz w:val="20"/>
              </w:rPr>
              <w:t>15,903,860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49359050" w14:textId="26C842AE" w:rsidR="00B5071E" w:rsidRPr="00B772FD" w:rsidRDefault="00B5071E" w:rsidP="00B5071E">
            <w:pPr>
              <w:jc w:val="both"/>
              <w:rPr>
                <w:rFonts w:ascii="標楷體" w:eastAsia="標楷體" w:hAnsi="標楷體"/>
                <w:spacing w:val="-12"/>
                <w:sz w:val="20"/>
              </w:rPr>
            </w:pPr>
            <w:proofErr w:type="gramStart"/>
            <w:r w:rsidRPr="00B772FD">
              <w:rPr>
                <w:rFonts w:ascii="標楷體" w:eastAsia="標楷體" w:hAnsi="標楷體" w:hint="eastAsia"/>
                <w:spacing w:val="-12"/>
                <w:sz w:val="20"/>
              </w:rPr>
              <w:t>縣庫未撥款</w:t>
            </w:r>
            <w:proofErr w:type="gramEnd"/>
            <w:r w:rsidRPr="00B772FD">
              <w:rPr>
                <w:rFonts w:ascii="標楷體" w:eastAsia="標楷體" w:hAnsi="標楷體" w:hint="eastAsia"/>
                <w:spacing w:val="-12"/>
                <w:sz w:val="20"/>
              </w:rPr>
              <w:t>。</w:t>
            </w:r>
          </w:p>
        </w:tc>
      </w:tr>
    </w:tbl>
    <w:p w14:paraId="3D7A262D" w14:textId="77777777" w:rsidR="00BC2A3A" w:rsidRDefault="00BC2A3A" w:rsidP="006910DB">
      <w:pPr>
        <w:ind w:right="414"/>
        <w:rPr>
          <w:rFonts w:eastAsia="標楷體"/>
          <w:sz w:val="22"/>
        </w:rPr>
      </w:pPr>
    </w:p>
    <w:p w14:paraId="37E7602C" w14:textId="77777777" w:rsidR="00CA573E" w:rsidRPr="00CA573E" w:rsidRDefault="00CA573E" w:rsidP="00CA573E">
      <w:pPr>
        <w:rPr>
          <w:rFonts w:eastAsia="標楷體"/>
          <w:sz w:val="22"/>
        </w:rPr>
      </w:pPr>
    </w:p>
    <w:p w14:paraId="29C9661F" w14:textId="77777777" w:rsidR="00CA573E" w:rsidRPr="00CA573E" w:rsidRDefault="00CA573E" w:rsidP="00CA573E">
      <w:pPr>
        <w:rPr>
          <w:rFonts w:eastAsia="標楷體"/>
          <w:sz w:val="22"/>
        </w:rPr>
      </w:pPr>
    </w:p>
    <w:p w14:paraId="1EA45EEF" w14:textId="77777777" w:rsidR="00CA573E" w:rsidRPr="00CA573E" w:rsidRDefault="00CA573E" w:rsidP="00CA573E">
      <w:pPr>
        <w:rPr>
          <w:rFonts w:eastAsia="標楷體"/>
          <w:sz w:val="22"/>
        </w:rPr>
      </w:pPr>
    </w:p>
    <w:p w14:paraId="3ECBE3B5" w14:textId="77777777" w:rsidR="00CA573E" w:rsidRPr="00CA573E" w:rsidRDefault="00CA573E" w:rsidP="00CA573E">
      <w:pPr>
        <w:rPr>
          <w:rFonts w:eastAsia="標楷體"/>
          <w:sz w:val="22"/>
        </w:rPr>
      </w:pPr>
    </w:p>
    <w:p w14:paraId="188211F2" w14:textId="77777777" w:rsidR="00CA573E" w:rsidRPr="00CA573E" w:rsidRDefault="00CA573E" w:rsidP="00CA573E">
      <w:pPr>
        <w:rPr>
          <w:rFonts w:eastAsia="標楷體"/>
          <w:sz w:val="22"/>
        </w:rPr>
      </w:pPr>
    </w:p>
    <w:p w14:paraId="37274060" w14:textId="77777777" w:rsidR="00CA573E" w:rsidRPr="00CA573E" w:rsidRDefault="00CA573E" w:rsidP="00CA573E">
      <w:pPr>
        <w:rPr>
          <w:rFonts w:eastAsia="標楷體"/>
          <w:sz w:val="22"/>
        </w:rPr>
      </w:pPr>
    </w:p>
    <w:p w14:paraId="075C8647" w14:textId="77777777" w:rsidR="00CA573E" w:rsidRPr="00CA573E" w:rsidRDefault="00CA573E" w:rsidP="00CA573E">
      <w:pPr>
        <w:rPr>
          <w:rFonts w:eastAsia="標楷體"/>
          <w:sz w:val="22"/>
        </w:rPr>
      </w:pPr>
    </w:p>
    <w:p w14:paraId="78B60941" w14:textId="77777777" w:rsidR="00CA573E" w:rsidRPr="00CA573E" w:rsidRDefault="00CA573E" w:rsidP="00CA573E">
      <w:pPr>
        <w:rPr>
          <w:rFonts w:eastAsia="標楷體"/>
          <w:sz w:val="22"/>
        </w:rPr>
      </w:pPr>
    </w:p>
    <w:p w14:paraId="345CA5B1" w14:textId="77777777" w:rsidR="00CA573E" w:rsidRPr="00CA573E" w:rsidRDefault="00CA573E" w:rsidP="00CA573E">
      <w:pPr>
        <w:rPr>
          <w:rFonts w:eastAsia="標楷體"/>
          <w:sz w:val="22"/>
        </w:rPr>
      </w:pPr>
    </w:p>
    <w:p w14:paraId="6D376EDF" w14:textId="77777777" w:rsidR="00CA573E" w:rsidRPr="00CA573E" w:rsidRDefault="00CA573E" w:rsidP="00CA573E">
      <w:pPr>
        <w:rPr>
          <w:rFonts w:eastAsia="標楷體"/>
          <w:sz w:val="22"/>
        </w:rPr>
      </w:pPr>
    </w:p>
    <w:p w14:paraId="191CFFF1" w14:textId="77777777" w:rsidR="00CA573E" w:rsidRPr="00CA573E" w:rsidRDefault="00CA573E" w:rsidP="00CA573E">
      <w:pPr>
        <w:rPr>
          <w:rFonts w:eastAsia="標楷體"/>
          <w:sz w:val="22"/>
        </w:rPr>
      </w:pPr>
    </w:p>
    <w:p w14:paraId="1FEA8A46" w14:textId="77777777" w:rsidR="00CA573E" w:rsidRPr="00CA573E" w:rsidRDefault="00CA573E" w:rsidP="00CA573E">
      <w:pPr>
        <w:rPr>
          <w:rFonts w:eastAsia="標楷體"/>
          <w:sz w:val="22"/>
        </w:rPr>
      </w:pPr>
    </w:p>
    <w:p w14:paraId="151FADC7" w14:textId="77777777" w:rsidR="00CA573E" w:rsidRPr="00CA573E" w:rsidRDefault="00CA573E" w:rsidP="00CA573E">
      <w:pPr>
        <w:rPr>
          <w:rFonts w:eastAsia="標楷體"/>
          <w:sz w:val="22"/>
        </w:rPr>
      </w:pPr>
    </w:p>
    <w:p w14:paraId="56B8A8CE" w14:textId="77777777" w:rsidR="00CA573E" w:rsidRPr="00CA573E" w:rsidRDefault="00CA573E" w:rsidP="00CA573E">
      <w:pPr>
        <w:rPr>
          <w:rFonts w:eastAsia="標楷體"/>
          <w:sz w:val="22"/>
        </w:rPr>
      </w:pPr>
    </w:p>
    <w:p w14:paraId="3A737D7C" w14:textId="77777777" w:rsidR="00CA573E" w:rsidRPr="00CA573E" w:rsidRDefault="00CA573E" w:rsidP="00CA573E">
      <w:pPr>
        <w:rPr>
          <w:rFonts w:eastAsia="標楷體"/>
          <w:sz w:val="22"/>
        </w:rPr>
      </w:pPr>
    </w:p>
    <w:p w14:paraId="0BA1A89B" w14:textId="77777777" w:rsidR="00CA573E" w:rsidRPr="00CA573E" w:rsidRDefault="00CA573E" w:rsidP="00CA573E">
      <w:pPr>
        <w:rPr>
          <w:rFonts w:eastAsia="標楷體"/>
          <w:sz w:val="22"/>
        </w:rPr>
      </w:pPr>
    </w:p>
    <w:p w14:paraId="1EC5786B" w14:textId="77777777" w:rsidR="00CA573E" w:rsidRPr="00CA573E" w:rsidRDefault="00CA573E" w:rsidP="00CA573E">
      <w:pPr>
        <w:rPr>
          <w:rFonts w:eastAsia="標楷體"/>
          <w:sz w:val="22"/>
        </w:rPr>
      </w:pPr>
    </w:p>
    <w:p w14:paraId="3662C5FC" w14:textId="77777777" w:rsidR="00CA573E" w:rsidRPr="00CA573E" w:rsidRDefault="00CA573E" w:rsidP="00CA573E">
      <w:pPr>
        <w:rPr>
          <w:rFonts w:eastAsia="標楷體"/>
          <w:sz w:val="22"/>
        </w:rPr>
      </w:pPr>
    </w:p>
    <w:p w14:paraId="166084F4" w14:textId="77777777" w:rsidR="00CA573E" w:rsidRPr="00CA573E" w:rsidRDefault="00CA573E" w:rsidP="00CA573E">
      <w:pPr>
        <w:rPr>
          <w:rFonts w:eastAsia="標楷體"/>
          <w:sz w:val="22"/>
        </w:rPr>
      </w:pPr>
    </w:p>
    <w:p w14:paraId="1EFF3DE5" w14:textId="77777777" w:rsidR="00CA573E" w:rsidRPr="00CA573E" w:rsidRDefault="00CA573E" w:rsidP="00CA573E">
      <w:pPr>
        <w:rPr>
          <w:rFonts w:eastAsia="標楷體"/>
          <w:sz w:val="22"/>
        </w:rPr>
      </w:pPr>
    </w:p>
    <w:p w14:paraId="425C2719" w14:textId="77777777" w:rsidR="00CA573E" w:rsidRPr="00CA573E" w:rsidRDefault="00CA573E" w:rsidP="00CA573E">
      <w:pPr>
        <w:rPr>
          <w:rFonts w:eastAsia="標楷體"/>
          <w:sz w:val="22"/>
        </w:rPr>
      </w:pPr>
    </w:p>
    <w:p w14:paraId="24E12FE8" w14:textId="77777777" w:rsidR="00CA573E" w:rsidRPr="00CA573E" w:rsidRDefault="00CA573E" w:rsidP="00CA573E">
      <w:pPr>
        <w:rPr>
          <w:rFonts w:eastAsia="標楷體"/>
          <w:sz w:val="22"/>
        </w:rPr>
      </w:pPr>
    </w:p>
    <w:p w14:paraId="4E47F27E" w14:textId="77777777" w:rsidR="00CA573E" w:rsidRPr="00CA573E" w:rsidRDefault="00CA573E" w:rsidP="00CA573E">
      <w:pPr>
        <w:rPr>
          <w:rFonts w:eastAsia="標楷體"/>
          <w:sz w:val="22"/>
        </w:rPr>
      </w:pPr>
    </w:p>
    <w:p w14:paraId="4BA5DFF3" w14:textId="77777777" w:rsidR="00CA573E" w:rsidRPr="00CA573E" w:rsidRDefault="00CA573E" w:rsidP="00CA573E">
      <w:pPr>
        <w:rPr>
          <w:rFonts w:eastAsia="標楷體"/>
          <w:sz w:val="22"/>
        </w:rPr>
      </w:pPr>
    </w:p>
    <w:p w14:paraId="0A9A3CCB" w14:textId="77777777" w:rsidR="00CA573E" w:rsidRDefault="00CA573E" w:rsidP="00CA573E">
      <w:pPr>
        <w:rPr>
          <w:rFonts w:eastAsia="標楷體"/>
          <w:sz w:val="22"/>
        </w:rPr>
      </w:pPr>
    </w:p>
    <w:p w14:paraId="582B9F71" w14:textId="1C90AA03" w:rsidR="00CA573E" w:rsidRPr="00CA573E" w:rsidRDefault="00CA573E" w:rsidP="00CA573E">
      <w:pPr>
        <w:tabs>
          <w:tab w:val="left" w:pos="9410"/>
        </w:tabs>
        <w:rPr>
          <w:rFonts w:eastAsia="標楷體"/>
          <w:sz w:val="22"/>
        </w:rPr>
      </w:pPr>
      <w:r>
        <w:rPr>
          <w:rFonts w:eastAsia="標楷體"/>
          <w:sz w:val="22"/>
        </w:rPr>
        <w:tab/>
      </w:r>
    </w:p>
    <w:sectPr w:rsidR="00CA573E" w:rsidRPr="00CA573E" w:rsidSect="00CA573E">
      <w:headerReference w:type="default" r:id="rId6"/>
      <w:headerReference w:type="first" r:id="rId7"/>
      <w:footerReference w:type="first" r:id="rId8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F5007" w14:textId="77777777" w:rsidR="0017118A" w:rsidRDefault="0017118A">
      <w:r>
        <w:separator/>
      </w:r>
    </w:p>
  </w:endnote>
  <w:endnote w:type="continuationSeparator" w:id="0">
    <w:p w14:paraId="54F18400" w14:textId="77777777" w:rsidR="0017118A" w:rsidRDefault="0017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50AB4" w14:textId="0EC07B0B" w:rsidR="00CA573E" w:rsidRDefault="00CA573E" w:rsidP="00CA573E">
    <w:pPr>
      <w:pStyle w:val="a4"/>
      <w:jc w:val="center"/>
    </w:pPr>
    <w:r w:rsidRPr="00CA573E">
      <w:rPr>
        <w:rFonts w:ascii="標楷體" w:eastAsia="標楷體" w:hAnsi="標楷體" w:hint="eastAsia"/>
        <w:sz w:val="22"/>
        <w:szCs w:val="22"/>
      </w:rPr>
      <w:t>1-</w:t>
    </w:r>
    <w:r>
      <w:rPr>
        <w:rFonts w:ascii="標楷體" w:eastAsia="標楷體" w:hAnsi="標楷體" w:hint="eastAsia"/>
        <w:sz w:val="22"/>
        <w:szCs w:val="22"/>
      </w:rPr>
      <w:t>2</w:t>
    </w:r>
    <w:r w:rsidRPr="00CA573E">
      <w:rPr>
        <w:rFonts w:ascii="標楷體" w:eastAsia="標楷體" w:hAnsi="標楷體" w:hint="eastAsia"/>
        <w:sz w:val="22"/>
        <w:szCs w:val="22"/>
      </w:rPr>
      <w:t>-</w:t>
    </w:r>
    <w:r w:rsidRPr="00CA573E">
      <w:rPr>
        <w:rFonts w:ascii="標楷體" w:eastAsia="標楷體" w:hAnsi="標楷體" w:hint="eastAsia"/>
        <w:sz w:val="22"/>
        <w:szCs w:val="22"/>
      </w:rPr>
      <w:fldChar w:fldCharType="begin"/>
    </w:r>
    <w:r w:rsidRPr="00CA573E">
      <w:rPr>
        <w:rFonts w:ascii="標楷體" w:eastAsia="標楷體" w:hAnsi="標楷體" w:hint="eastAsia"/>
        <w:sz w:val="22"/>
        <w:szCs w:val="22"/>
      </w:rPr>
      <w:instrText>PAGE   \* MERGEFORMAT</w:instrText>
    </w:r>
    <w:r w:rsidRPr="00CA573E">
      <w:rPr>
        <w:rFonts w:ascii="標楷體" w:eastAsia="標楷體" w:hAnsi="標楷體"/>
        <w:sz w:val="22"/>
        <w:szCs w:val="22"/>
      </w:rPr>
      <w:fldChar w:fldCharType="separate"/>
    </w:r>
    <w:r w:rsidRPr="00CA573E">
      <w:rPr>
        <w:rFonts w:ascii="標楷體" w:eastAsia="標楷體" w:hAnsi="標楷體"/>
        <w:sz w:val="22"/>
        <w:szCs w:val="22"/>
      </w:rPr>
      <w:t>1</w:t>
    </w:r>
    <w:r w:rsidRPr="00CA573E">
      <w:rPr>
        <w:rFonts w:ascii="標楷體" w:eastAsia="標楷體" w:hAnsi="標楷體" w:hint="eastAsi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FAD90" w14:textId="77777777" w:rsidR="0017118A" w:rsidRDefault="0017118A">
      <w:r>
        <w:separator/>
      </w:r>
    </w:p>
  </w:footnote>
  <w:footnote w:type="continuationSeparator" w:id="0">
    <w:p w14:paraId="1C72CDEE" w14:textId="77777777" w:rsidR="0017118A" w:rsidRDefault="00171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A1ED" w14:textId="7383BEE1" w:rsidR="00BC2A3A" w:rsidRDefault="00E26795">
    <w:pPr>
      <w:pStyle w:val="a3"/>
      <w:jc w:val="center"/>
    </w:pPr>
    <w:r w:rsidRPr="00E26795">
      <w:rPr>
        <w:rFonts w:ascii="標楷體" w:eastAsia="標楷體" w:hAnsi="標楷體" w:hint="eastAsia"/>
        <w:b/>
        <w:color w:val="000000"/>
        <w:sz w:val="32"/>
        <w:szCs w:val="36"/>
        <w:u w:val="single"/>
      </w:rPr>
      <w:t>十一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2679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26795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E26795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CC4D" w14:textId="1845CEDA" w:rsidR="00BC2A3A" w:rsidRDefault="00B5071E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z w:val="32"/>
        <w:szCs w:val="36"/>
        <w:u w:val="single"/>
      </w:rPr>
      <w:t>二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E26795" w:rsidRPr="00E26795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="00E26795" w:rsidRPr="00E26795">
      <w:rPr>
        <w:rFonts w:ascii="標楷體" w:eastAsia="標楷體" w:hAnsi="標楷體" w:hint="eastAsia"/>
        <w:b/>
        <w:spacing w:val="60"/>
        <w:sz w:val="32"/>
        <w:u w:val="single"/>
      </w:rPr>
      <w:t>屏東縣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BC2A3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18A"/>
    <w:rsid w:val="000D26B0"/>
    <w:rsid w:val="0013159C"/>
    <w:rsid w:val="0017118A"/>
    <w:rsid w:val="00186E0B"/>
    <w:rsid w:val="001E5C26"/>
    <w:rsid w:val="002061EB"/>
    <w:rsid w:val="002140B6"/>
    <w:rsid w:val="003375F9"/>
    <w:rsid w:val="00406E4A"/>
    <w:rsid w:val="006910DB"/>
    <w:rsid w:val="00772F3C"/>
    <w:rsid w:val="00AE487A"/>
    <w:rsid w:val="00B5071E"/>
    <w:rsid w:val="00B772FD"/>
    <w:rsid w:val="00B83D6B"/>
    <w:rsid w:val="00BC2A3A"/>
    <w:rsid w:val="00CA573E"/>
    <w:rsid w:val="00E26795"/>
    <w:rsid w:val="00EF6227"/>
    <w:rsid w:val="00F60A02"/>
    <w:rsid w:val="00FE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488FB95"/>
  <w15:chartTrackingRefBased/>
  <w15:docId w15:val="{DB687362-7A7C-4077-BE64-C657B2DBB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MGbq2USG4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TMGbq2USG4歲出決算修正數明細表.dot</Template>
  <TotalTime>9</TotalTime>
  <Pages>1</Pages>
  <Words>176</Words>
  <Characters>346</Characters>
  <Application>Microsoft Office Word</Application>
  <DocSecurity>0</DocSecurity>
  <Lines>2</Lines>
  <Paragraphs>1</Paragraphs>
  <ScaleCrop>false</ScaleCrop>
  <Company>N.A.O.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張靖芬</dc:creator>
  <cp:keywords/>
  <cp:lastModifiedBy>張靖芬</cp:lastModifiedBy>
  <cp:revision>6</cp:revision>
  <dcterms:created xsi:type="dcterms:W3CDTF">2025-05-22T07:46:00Z</dcterms:created>
  <dcterms:modified xsi:type="dcterms:W3CDTF">2025-06-25T08:02:00Z</dcterms:modified>
</cp:coreProperties>
</file>