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DB6EF" w14:textId="5BCC6FEF" w:rsidR="00763A6B" w:rsidRPr="00D70656" w:rsidRDefault="00763A6B">
      <w:pPr>
        <w:jc w:val="right"/>
        <w:rPr>
          <w:rFonts w:ascii="標楷體" w:eastAsia="標楷體" w:hAnsi="標楷體"/>
          <w:sz w:val="20"/>
        </w:rPr>
      </w:pPr>
      <w:r w:rsidRPr="00D70656">
        <w:rPr>
          <w:rFonts w:ascii="標楷體" w:eastAsia="標楷體" w:hAnsi="標楷體" w:hint="eastAsia"/>
          <w:sz w:val="20"/>
        </w:rPr>
        <w:t>單位：新臺幣</w:t>
      </w:r>
      <w:r w:rsidR="00C15001" w:rsidRPr="00D70656">
        <w:rPr>
          <w:rFonts w:ascii="標楷體" w:eastAsia="標楷體" w:hAnsi="標楷體" w:hint="eastAsia"/>
          <w:sz w:val="20"/>
        </w:rPr>
        <w:t>元</w:t>
      </w:r>
    </w:p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0"/>
        <w:gridCol w:w="400"/>
        <w:gridCol w:w="400"/>
        <w:gridCol w:w="2400"/>
        <w:gridCol w:w="3000"/>
        <w:gridCol w:w="1395"/>
        <w:gridCol w:w="1395"/>
        <w:gridCol w:w="1395"/>
        <w:gridCol w:w="1395"/>
        <w:gridCol w:w="1395"/>
        <w:gridCol w:w="1395"/>
        <w:gridCol w:w="1395"/>
        <w:gridCol w:w="1395"/>
        <w:gridCol w:w="1800"/>
        <w:gridCol w:w="2280"/>
      </w:tblGrid>
      <w:tr w:rsidR="00763A6B" w:rsidRPr="00D70656" w14:paraId="0B923340" w14:textId="77777777">
        <w:trPr>
          <w:cantSplit/>
          <w:tblHeader/>
        </w:trPr>
        <w:tc>
          <w:tcPr>
            <w:tcW w:w="3600" w:type="dxa"/>
            <w:gridSpan w:val="4"/>
            <w:vMerge w:val="restart"/>
            <w:tcBorders>
              <w:left w:val="nil"/>
            </w:tcBorders>
            <w:vAlign w:val="center"/>
          </w:tcPr>
          <w:p w14:paraId="7D5FA0B9" w14:textId="77777777" w:rsidR="00763A6B" w:rsidRPr="00D70656" w:rsidRDefault="00763A6B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 w:rsidRPr="00D70656">
              <w:rPr>
                <w:rFonts w:eastAsia="標楷體" w:hint="eastAsia"/>
                <w:sz w:val="22"/>
              </w:rPr>
              <w:t>科目</w:t>
            </w:r>
          </w:p>
        </w:tc>
        <w:tc>
          <w:tcPr>
            <w:tcW w:w="3000" w:type="dxa"/>
            <w:vMerge w:val="restart"/>
            <w:vAlign w:val="center"/>
          </w:tcPr>
          <w:p w14:paraId="58A5D85D" w14:textId="77777777" w:rsidR="00763A6B" w:rsidRPr="00D70656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 w:rsidRPr="00D70656">
              <w:rPr>
                <w:rFonts w:eastAsia="標楷體" w:hint="eastAsia"/>
                <w:sz w:val="22"/>
              </w:rPr>
              <w:t>修正內容</w:t>
            </w:r>
          </w:p>
        </w:tc>
        <w:tc>
          <w:tcPr>
            <w:tcW w:w="11160" w:type="dxa"/>
            <w:gridSpan w:val="8"/>
            <w:tcBorders>
              <w:right w:val="single" w:sz="12" w:space="0" w:color="auto"/>
            </w:tcBorders>
          </w:tcPr>
          <w:p w14:paraId="6D6A3BA1" w14:textId="77777777" w:rsidR="00763A6B" w:rsidRPr="00D70656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 w:rsidRPr="00D70656">
              <w:rPr>
                <w:rFonts w:eastAsia="標楷體" w:hint="eastAsia"/>
                <w:sz w:val="22"/>
              </w:rPr>
              <w:t>修正數</w:t>
            </w:r>
          </w:p>
        </w:tc>
        <w:tc>
          <w:tcPr>
            <w:tcW w:w="180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F7E7325" w14:textId="06F67AE6" w:rsidR="00763A6B" w:rsidRPr="00D70656" w:rsidRDefault="00763A6B">
            <w:pPr>
              <w:ind w:leftChars="17" w:left="41" w:right="63"/>
              <w:jc w:val="distribute"/>
              <w:rPr>
                <w:rFonts w:eastAsia="標楷體"/>
                <w:b/>
                <w:bCs/>
                <w:sz w:val="22"/>
              </w:rPr>
            </w:pPr>
            <w:r w:rsidRPr="00D70656">
              <w:rPr>
                <w:rFonts w:eastAsia="標楷體" w:hint="eastAsia"/>
                <w:b/>
                <w:bCs/>
                <w:sz w:val="22"/>
              </w:rPr>
              <w:t>應繳回</w:t>
            </w:r>
            <w:r w:rsidR="00C15001" w:rsidRPr="00D70656">
              <w:rPr>
                <w:rFonts w:eastAsia="標楷體" w:hint="eastAsia"/>
                <w:b/>
                <w:bCs/>
                <w:sz w:val="22"/>
              </w:rPr>
              <w:t>縣</w:t>
            </w:r>
            <w:r w:rsidRPr="00D70656">
              <w:rPr>
                <w:rFonts w:eastAsia="標楷體" w:hint="eastAsia"/>
                <w:b/>
                <w:bCs/>
                <w:sz w:val="22"/>
              </w:rPr>
              <w:t>庫數</w:t>
            </w:r>
          </w:p>
        </w:tc>
        <w:tc>
          <w:tcPr>
            <w:tcW w:w="2280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51141C65" w14:textId="77777777" w:rsidR="00763A6B" w:rsidRPr="00D70656" w:rsidRDefault="00763A6B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 w:rsidRPr="00D70656">
              <w:rPr>
                <w:rFonts w:eastAsia="標楷體" w:hint="eastAsia"/>
                <w:sz w:val="22"/>
              </w:rPr>
              <w:t>備註</w:t>
            </w:r>
          </w:p>
        </w:tc>
      </w:tr>
      <w:tr w:rsidR="00763A6B" w:rsidRPr="00D70656" w14:paraId="51179D1B" w14:textId="77777777">
        <w:trPr>
          <w:cantSplit/>
          <w:tblHeader/>
        </w:trPr>
        <w:tc>
          <w:tcPr>
            <w:tcW w:w="3600" w:type="dxa"/>
            <w:gridSpan w:val="4"/>
            <w:vMerge/>
            <w:tcBorders>
              <w:left w:val="nil"/>
            </w:tcBorders>
          </w:tcPr>
          <w:p w14:paraId="02C4C897" w14:textId="77777777" w:rsidR="00763A6B" w:rsidRPr="00D70656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3000" w:type="dxa"/>
            <w:vMerge/>
          </w:tcPr>
          <w:p w14:paraId="524FEE05" w14:textId="77777777" w:rsidR="00763A6B" w:rsidRPr="00D70656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2790" w:type="dxa"/>
            <w:gridSpan w:val="2"/>
          </w:tcPr>
          <w:p w14:paraId="5F6B1341" w14:textId="77777777" w:rsidR="00763A6B" w:rsidRPr="00D70656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 w:rsidRPr="00D70656">
              <w:rPr>
                <w:rFonts w:eastAsia="標楷體" w:hint="eastAsia"/>
                <w:sz w:val="22"/>
              </w:rPr>
              <w:t>實現數</w:t>
            </w:r>
          </w:p>
        </w:tc>
        <w:tc>
          <w:tcPr>
            <w:tcW w:w="2790" w:type="dxa"/>
            <w:gridSpan w:val="2"/>
          </w:tcPr>
          <w:p w14:paraId="29CE8280" w14:textId="77777777" w:rsidR="00763A6B" w:rsidRPr="00D70656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 w:rsidRPr="00D70656">
              <w:rPr>
                <w:rFonts w:eastAsia="標楷體" w:hint="eastAsia"/>
                <w:sz w:val="22"/>
              </w:rPr>
              <w:t>應收數</w:t>
            </w:r>
          </w:p>
        </w:tc>
        <w:tc>
          <w:tcPr>
            <w:tcW w:w="2790" w:type="dxa"/>
            <w:gridSpan w:val="2"/>
          </w:tcPr>
          <w:p w14:paraId="727132D3" w14:textId="77777777" w:rsidR="00763A6B" w:rsidRPr="00D70656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 w:rsidRPr="00D70656">
              <w:rPr>
                <w:rFonts w:eastAsia="標楷體" w:hint="eastAsia"/>
                <w:sz w:val="22"/>
              </w:rPr>
              <w:t>保留數</w:t>
            </w:r>
          </w:p>
        </w:tc>
        <w:tc>
          <w:tcPr>
            <w:tcW w:w="2790" w:type="dxa"/>
            <w:gridSpan w:val="2"/>
            <w:tcBorders>
              <w:right w:val="single" w:sz="12" w:space="0" w:color="auto"/>
            </w:tcBorders>
          </w:tcPr>
          <w:p w14:paraId="7BB7D00B" w14:textId="77777777" w:rsidR="00763A6B" w:rsidRPr="00D70656" w:rsidRDefault="00763A6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  <w:r w:rsidRPr="00D70656">
              <w:rPr>
                <w:rFonts w:eastAsia="標楷體" w:hint="eastAsia"/>
                <w:sz w:val="22"/>
              </w:rPr>
              <w:t>合計</w:t>
            </w:r>
          </w:p>
        </w:tc>
        <w:tc>
          <w:tcPr>
            <w:tcW w:w="180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5B53EE4" w14:textId="77777777" w:rsidR="00763A6B" w:rsidRPr="00D70656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2280" w:type="dxa"/>
            <w:vMerge/>
            <w:tcBorders>
              <w:left w:val="single" w:sz="12" w:space="0" w:color="auto"/>
              <w:right w:val="nil"/>
            </w:tcBorders>
          </w:tcPr>
          <w:p w14:paraId="253A8546" w14:textId="77777777" w:rsidR="00763A6B" w:rsidRPr="00D70656" w:rsidRDefault="00763A6B">
            <w:pPr>
              <w:ind w:right="414"/>
              <w:rPr>
                <w:rFonts w:eastAsia="標楷體"/>
                <w:sz w:val="22"/>
              </w:rPr>
            </w:pPr>
          </w:p>
        </w:tc>
      </w:tr>
      <w:tr w:rsidR="00763A6B" w:rsidRPr="00D70656" w14:paraId="678EFFE2" w14:textId="77777777">
        <w:trPr>
          <w:cantSplit/>
          <w:tblHeader/>
        </w:trPr>
        <w:tc>
          <w:tcPr>
            <w:tcW w:w="400" w:type="dxa"/>
            <w:tcBorders>
              <w:left w:val="nil"/>
            </w:tcBorders>
          </w:tcPr>
          <w:p w14:paraId="11F2E403" w14:textId="77777777" w:rsidR="00763A6B" w:rsidRPr="00D70656" w:rsidRDefault="00763A6B" w:rsidP="0011378C">
            <w:pPr>
              <w:jc w:val="center"/>
              <w:rPr>
                <w:rFonts w:eastAsia="標楷體"/>
                <w:sz w:val="22"/>
              </w:rPr>
            </w:pPr>
            <w:r w:rsidRPr="00D70656">
              <w:rPr>
                <w:rFonts w:eastAsia="標楷體" w:hint="eastAsia"/>
                <w:sz w:val="22"/>
              </w:rPr>
              <w:t>款</w:t>
            </w:r>
          </w:p>
        </w:tc>
        <w:tc>
          <w:tcPr>
            <w:tcW w:w="400" w:type="dxa"/>
          </w:tcPr>
          <w:p w14:paraId="2E21FA58" w14:textId="77777777" w:rsidR="00763A6B" w:rsidRPr="00D70656" w:rsidRDefault="00763A6B" w:rsidP="0011378C">
            <w:pPr>
              <w:jc w:val="center"/>
              <w:rPr>
                <w:rFonts w:eastAsia="標楷體"/>
                <w:sz w:val="22"/>
              </w:rPr>
            </w:pPr>
            <w:r w:rsidRPr="00D70656">
              <w:rPr>
                <w:rFonts w:eastAsia="標楷體" w:hint="eastAsia"/>
                <w:sz w:val="22"/>
              </w:rPr>
              <w:t>項</w:t>
            </w:r>
          </w:p>
        </w:tc>
        <w:tc>
          <w:tcPr>
            <w:tcW w:w="400" w:type="dxa"/>
          </w:tcPr>
          <w:p w14:paraId="688DBEBC" w14:textId="77777777" w:rsidR="00763A6B" w:rsidRPr="00D70656" w:rsidRDefault="00763A6B" w:rsidP="0011378C">
            <w:pPr>
              <w:jc w:val="center"/>
              <w:rPr>
                <w:rFonts w:eastAsia="標楷體"/>
                <w:sz w:val="22"/>
              </w:rPr>
            </w:pPr>
            <w:r w:rsidRPr="00D70656">
              <w:rPr>
                <w:rFonts w:eastAsia="標楷體" w:hint="eastAsia"/>
                <w:sz w:val="22"/>
              </w:rPr>
              <w:t>目</w:t>
            </w:r>
          </w:p>
        </w:tc>
        <w:tc>
          <w:tcPr>
            <w:tcW w:w="2400" w:type="dxa"/>
          </w:tcPr>
          <w:p w14:paraId="20DB180D" w14:textId="77777777" w:rsidR="00763A6B" w:rsidRPr="00D70656" w:rsidRDefault="00763A6B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 w:rsidRPr="00D70656">
              <w:rPr>
                <w:rFonts w:eastAsia="標楷體" w:hint="eastAsia"/>
                <w:sz w:val="22"/>
              </w:rPr>
              <w:t>名稱</w:t>
            </w:r>
          </w:p>
        </w:tc>
        <w:tc>
          <w:tcPr>
            <w:tcW w:w="3000" w:type="dxa"/>
            <w:vMerge/>
          </w:tcPr>
          <w:p w14:paraId="103677D4" w14:textId="77777777" w:rsidR="00763A6B" w:rsidRPr="00D70656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1395" w:type="dxa"/>
            <w:vAlign w:val="center"/>
          </w:tcPr>
          <w:p w14:paraId="149FAFF9" w14:textId="77777777" w:rsidR="00763A6B" w:rsidRPr="00D70656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 w:rsidRPr="00D70656"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395" w:type="dxa"/>
          </w:tcPr>
          <w:p w14:paraId="4D2EA086" w14:textId="77777777" w:rsidR="00763A6B" w:rsidRPr="00D70656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 w:rsidRPr="00D70656"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395" w:type="dxa"/>
            <w:vAlign w:val="center"/>
          </w:tcPr>
          <w:p w14:paraId="10D10FF2" w14:textId="77777777" w:rsidR="00763A6B" w:rsidRPr="00D70656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 w:rsidRPr="00D70656"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395" w:type="dxa"/>
          </w:tcPr>
          <w:p w14:paraId="3F5D7388" w14:textId="77777777" w:rsidR="00763A6B" w:rsidRPr="00D70656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 w:rsidRPr="00D70656"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395" w:type="dxa"/>
            <w:vAlign w:val="center"/>
          </w:tcPr>
          <w:p w14:paraId="7F260038" w14:textId="77777777" w:rsidR="00763A6B" w:rsidRPr="00D70656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 w:rsidRPr="00D70656"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395" w:type="dxa"/>
          </w:tcPr>
          <w:p w14:paraId="6FE3600C" w14:textId="77777777" w:rsidR="00763A6B" w:rsidRPr="00D70656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 w:rsidRPr="00D70656"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395" w:type="dxa"/>
          </w:tcPr>
          <w:p w14:paraId="00E8A85F" w14:textId="77777777" w:rsidR="00763A6B" w:rsidRPr="00D70656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 w:rsidRPr="00D70656">
              <w:rPr>
                <w:rFonts w:eastAsia="標楷體" w:hint="eastAsia"/>
                <w:sz w:val="22"/>
              </w:rPr>
              <w:t>增</w:t>
            </w:r>
          </w:p>
        </w:tc>
        <w:tc>
          <w:tcPr>
            <w:tcW w:w="1395" w:type="dxa"/>
            <w:tcBorders>
              <w:right w:val="single" w:sz="12" w:space="0" w:color="auto"/>
            </w:tcBorders>
          </w:tcPr>
          <w:p w14:paraId="788FE94C" w14:textId="77777777" w:rsidR="00763A6B" w:rsidRPr="00D70656" w:rsidRDefault="00763A6B">
            <w:pPr>
              <w:ind w:right="-2"/>
              <w:jc w:val="center"/>
              <w:rPr>
                <w:rFonts w:eastAsia="標楷體"/>
                <w:sz w:val="22"/>
              </w:rPr>
            </w:pPr>
            <w:r w:rsidRPr="00D70656">
              <w:rPr>
                <w:rFonts w:eastAsia="標楷體" w:hint="eastAsia"/>
                <w:sz w:val="22"/>
              </w:rPr>
              <w:t>減</w:t>
            </w:r>
          </w:p>
        </w:tc>
        <w:tc>
          <w:tcPr>
            <w:tcW w:w="180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3F60FEE" w14:textId="77777777" w:rsidR="00763A6B" w:rsidRPr="00D70656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2280" w:type="dxa"/>
            <w:vMerge/>
            <w:tcBorders>
              <w:left w:val="single" w:sz="12" w:space="0" w:color="auto"/>
              <w:right w:val="nil"/>
            </w:tcBorders>
          </w:tcPr>
          <w:p w14:paraId="51CE047D" w14:textId="77777777" w:rsidR="00763A6B" w:rsidRPr="00D70656" w:rsidRDefault="00763A6B">
            <w:pPr>
              <w:ind w:right="414"/>
              <w:rPr>
                <w:rFonts w:eastAsia="標楷體"/>
                <w:sz w:val="22"/>
              </w:rPr>
            </w:pPr>
          </w:p>
        </w:tc>
      </w:tr>
      <w:tr w:rsidR="00A14056" w:rsidRPr="00D70656" w14:paraId="345101EC" w14:textId="77777777" w:rsidTr="00560339">
        <w:trPr>
          <w:cantSplit/>
          <w:trHeight w:val="395"/>
        </w:trPr>
        <w:tc>
          <w:tcPr>
            <w:tcW w:w="400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56F58BC4" w14:textId="77777777" w:rsidR="00A14056" w:rsidRPr="00D70656" w:rsidRDefault="00A14056" w:rsidP="00A14056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400" w:type="dxa"/>
            <w:tcBorders>
              <w:bottom w:val="nil"/>
            </w:tcBorders>
            <w:shd w:val="clear" w:color="auto" w:fill="auto"/>
            <w:vAlign w:val="center"/>
          </w:tcPr>
          <w:p w14:paraId="24FFC322" w14:textId="77777777" w:rsidR="00A14056" w:rsidRPr="00D70656" w:rsidRDefault="00A14056" w:rsidP="00A14056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400" w:type="dxa"/>
            <w:tcBorders>
              <w:bottom w:val="nil"/>
            </w:tcBorders>
            <w:shd w:val="clear" w:color="auto" w:fill="auto"/>
            <w:vAlign w:val="center"/>
          </w:tcPr>
          <w:p w14:paraId="02EDBC88" w14:textId="77777777" w:rsidR="00A14056" w:rsidRPr="00D70656" w:rsidRDefault="00A14056" w:rsidP="00A14056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400" w:type="dxa"/>
            <w:tcBorders>
              <w:bottom w:val="nil"/>
            </w:tcBorders>
            <w:shd w:val="clear" w:color="auto" w:fill="auto"/>
            <w:vAlign w:val="center"/>
          </w:tcPr>
          <w:p w14:paraId="75666453" w14:textId="77777777" w:rsidR="00A14056" w:rsidRPr="00D70656" w:rsidRDefault="00A14056" w:rsidP="00A14056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70656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3000" w:type="dxa"/>
            <w:tcBorders>
              <w:bottom w:val="nil"/>
            </w:tcBorders>
            <w:shd w:val="clear" w:color="auto" w:fill="auto"/>
            <w:vAlign w:val="center"/>
          </w:tcPr>
          <w:p w14:paraId="7423C9D3" w14:textId="77777777" w:rsidR="00A14056" w:rsidRPr="00D70656" w:rsidRDefault="00A14056" w:rsidP="00A14056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1C02965F" w14:textId="77777777" w:rsidR="00A14056" w:rsidRPr="00D70656" w:rsidRDefault="00A14056" w:rsidP="00A140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7065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2A4F7196" w14:textId="77777777" w:rsidR="00A14056" w:rsidRPr="00D70656" w:rsidRDefault="00A14056" w:rsidP="00A140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70656">
              <w:rPr>
                <w:rFonts w:ascii="新細明體" w:hAnsi="新細明體"/>
                <w:b/>
                <w:noProof/>
                <w:sz w:val="20"/>
              </w:rPr>
              <w:t>58,564,410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44C54E60" w14:textId="77777777" w:rsidR="00A14056" w:rsidRPr="00D70656" w:rsidRDefault="00A14056" w:rsidP="00A140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7065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605C8C45" w14:textId="77777777" w:rsidR="00A14056" w:rsidRPr="00D70656" w:rsidRDefault="00A14056" w:rsidP="00A140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7065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597E1346" w14:textId="77777777" w:rsidR="00A14056" w:rsidRPr="00D70656" w:rsidRDefault="00A14056" w:rsidP="00A140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7065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54B646F6" w14:textId="5BE05B8F" w:rsidR="00A14056" w:rsidRPr="00A14056" w:rsidRDefault="00A14056" w:rsidP="00A140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A14056">
              <w:rPr>
                <w:rFonts w:ascii="新細明體" w:hAnsi="新細明體"/>
                <w:b/>
                <w:noProof/>
                <w:sz w:val="20"/>
              </w:rPr>
              <w:t>19,750,358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6FCD1FBC" w14:textId="3C0BAC30" w:rsidR="00A14056" w:rsidRPr="00A14056" w:rsidRDefault="00A14056" w:rsidP="00A140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A1405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B475D5E" w14:textId="0266BDA0" w:rsidR="00A14056" w:rsidRPr="00A14056" w:rsidRDefault="00A14056" w:rsidP="00A140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A14056">
              <w:rPr>
                <w:rFonts w:ascii="新細明體" w:hAnsi="新細明體"/>
                <w:b/>
                <w:noProof/>
                <w:sz w:val="20"/>
              </w:rPr>
              <w:t>78,314,768</w:t>
            </w:r>
          </w:p>
        </w:tc>
        <w:tc>
          <w:tcPr>
            <w:tcW w:w="1800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BD5B28B" w14:textId="77777777" w:rsidR="00A14056" w:rsidRPr="00D70656" w:rsidRDefault="00A14056" w:rsidP="00A140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7065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80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02F5EB5" w14:textId="77777777" w:rsidR="00A14056" w:rsidRPr="00D70656" w:rsidRDefault="00A14056" w:rsidP="00A14056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</w:tr>
      <w:tr w:rsidR="00A14056" w:rsidRPr="00D70656" w14:paraId="5C2A1A61" w14:textId="77777777" w:rsidTr="00560339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2C38F1B" w14:textId="77777777" w:rsidR="00A14056" w:rsidRPr="00D70656" w:rsidRDefault="00A14056" w:rsidP="00A14056">
            <w:pPr>
              <w:jc w:val="center"/>
              <w:rPr>
                <w:rFonts w:ascii="新細明體" w:hAnsi="新細明體"/>
                <w:b/>
                <w:sz w:val="20"/>
              </w:rPr>
            </w:pPr>
            <w:r w:rsidRPr="00D70656">
              <w:rPr>
                <w:rFonts w:ascii="新細明體" w:hAnsi="新細明體"/>
                <w:b/>
                <w:noProof/>
                <w:sz w:val="20"/>
              </w:rPr>
              <w:t>6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55D4E7" w14:textId="77777777" w:rsidR="00A14056" w:rsidRPr="00D70656" w:rsidRDefault="00A14056" w:rsidP="00A14056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D57071" w14:textId="77777777" w:rsidR="00A14056" w:rsidRPr="00D70656" w:rsidRDefault="00A14056" w:rsidP="00A14056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4786AD" w14:textId="77777777" w:rsidR="00A14056" w:rsidRPr="00D70656" w:rsidRDefault="00A14056" w:rsidP="00A14056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70656">
              <w:rPr>
                <w:rFonts w:ascii="標楷體" w:eastAsia="標楷體" w:hAnsi="標楷體" w:hint="eastAsia"/>
                <w:b/>
                <w:noProof/>
                <w:sz w:val="20"/>
              </w:rPr>
              <w:t>補助及協助收入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067CB4" w14:textId="77777777" w:rsidR="00A14056" w:rsidRPr="00D70656" w:rsidRDefault="00A14056" w:rsidP="00A14056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EAE7EC" w14:textId="77777777" w:rsidR="00A14056" w:rsidRPr="00D70656" w:rsidRDefault="00A14056" w:rsidP="00A140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7065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D01D2F" w14:textId="77777777" w:rsidR="00A14056" w:rsidRPr="00D70656" w:rsidRDefault="00A14056" w:rsidP="00A140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70656">
              <w:rPr>
                <w:rFonts w:ascii="新細明體" w:hAnsi="新細明體"/>
                <w:b/>
                <w:noProof/>
                <w:sz w:val="20"/>
              </w:rPr>
              <w:t>58,564,410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FC3C63" w14:textId="77777777" w:rsidR="00A14056" w:rsidRPr="00D70656" w:rsidRDefault="00A14056" w:rsidP="00A140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7065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A5712B" w14:textId="77777777" w:rsidR="00A14056" w:rsidRPr="00D70656" w:rsidRDefault="00A14056" w:rsidP="00A140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7065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F348DF" w14:textId="77777777" w:rsidR="00A14056" w:rsidRPr="00D70656" w:rsidRDefault="00A14056" w:rsidP="00A140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7065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3F9370" w14:textId="26303C74" w:rsidR="00A14056" w:rsidRPr="00A14056" w:rsidRDefault="00A14056" w:rsidP="00A140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A14056">
              <w:rPr>
                <w:rFonts w:ascii="新細明體" w:hAnsi="新細明體"/>
                <w:b/>
                <w:noProof/>
                <w:sz w:val="20"/>
              </w:rPr>
              <w:t>19,750,358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08166B" w14:textId="49948DF9" w:rsidR="00A14056" w:rsidRPr="00A14056" w:rsidRDefault="00A14056" w:rsidP="00A140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A1405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650BB78" w14:textId="14E439CA" w:rsidR="00A14056" w:rsidRPr="00A14056" w:rsidRDefault="00A14056" w:rsidP="00A140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A14056">
              <w:rPr>
                <w:rFonts w:ascii="新細明體" w:hAnsi="新細明體"/>
                <w:b/>
                <w:noProof/>
                <w:sz w:val="20"/>
              </w:rPr>
              <w:t>78,314,768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234D810" w14:textId="77777777" w:rsidR="00A14056" w:rsidRPr="00D70656" w:rsidRDefault="00A14056" w:rsidP="00A14056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7065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051C61E" w14:textId="77777777" w:rsidR="00A14056" w:rsidRPr="00D70656" w:rsidRDefault="00A14056" w:rsidP="00A14056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</w:tr>
      <w:tr w:rsidR="00A14056" w:rsidRPr="00D70656" w14:paraId="1E58B0DC" w14:textId="77777777" w:rsidTr="00560339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642DEE5" w14:textId="77777777" w:rsidR="00A14056" w:rsidRPr="00D70656" w:rsidRDefault="00A14056" w:rsidP="00A140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6DCF61" w14:textId="77777777" w:rsidR="00A14056" w:rsidRPr="00D70656" w:rsidRDefault="00A14056" w:rsidP="00A14056">
            <w:pPr>
              <w:jc w:val="center"/>
              <w:rPr>
                <w:rFonts w:ascii="新細明體" w:hAnsi="新細明體"/>
                <w:sz w:val="20"/>
              </w:rPr>
            </w:pPr>
            <w:r w:rsidRPr="00D70656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B9B46D" w14:textId="77777777" w:rsidR="00A14056" w:rsidRPr="00D70656" w:rsidRDefault="00A14056" w:rsidP="00A140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4B7A90" w14:textId="77777777" w:rsidR="00A14056" w:rsidRPr="00D70656" w:rsidRDefault="00A14056" w:rsidP="00A1405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D70656">
              <w:rPr>
                <w:rFonts w:ascii="標楷體" w:eastAsia="標楷體" w:hAnsi="標楷體" w:hint="eastAsia"/>
                <w:noProof/>
                <w:sz w:val="20"/>
              </w:rPr>
              <w:t>屏東縣政府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A9AC4B" w14:textId="77777777" w:rsidR="00A14056" w:rsidRPr="00D70656" w:rsidRDefault="00A14056" w:rsidP="00A14056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43AC1D" w14:textId="77777777" w:rsidR="00A14056" w:rsidRPr="00D70656" w:rsidRDefault="00A14056" w:rsidP="00A14056">
            <w:pPr>
              <w:jc w:val="right"/>
              <w:rPr>
                <w:rFonts w:ascii="新細明體" w:hAnsi="新細明體"/>
                <w:sz w:val="20"/>
              </w:rPr>
            </w:pPr>
            <w:r w:rsidRPr="00D7065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2E9978" w14:textId="77777777" w:rsidR="00A14056" w:rsidRPr="00D70656" w:rsidRDefault="00A14056" w:rsidP="00A14056">
            <w:pPr>
              <w:jc w:val="right"/>
              <w:rPr>
                <w:rFonts w:ascii="新細明體" w:hAnsi="新細明體"/>
                <w:sz w:val="20"/>
              </w:rPr>
            </w:pPr>
            <w:r w:rsidRPr="00D70656">
              <w:rPr>
                <w:rFonts w:ascii="新細明體" w:hAnsi="新細明體"/>
                <w:noProof/>
                <w:sz w:val="20"/>
              </w:rPr>
              <w:t>58,564,410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C26EA2" w14:textId="77777777" w:rsidR="00A14056" w:rsidRPr="00D70656" w:rsidRDefault="00A14056" w:rsidP="00A14056">
            <w:pPr>
              <w:jc w:val="right"/>
              <w:rPr>
                <w:rFonts w:ascii="新細明體" w:hAnsi="新細明體"/>
                <w:sz w:val="20"/>
              </w:rPr>
            </w:pPr>
            <w:r w:rsidRPr="00D7065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1AEEC1" w14:textId="77777777" w:rsidR="00A14056" w:rsidRPr="00D70656" w:rsidRDefault="00A14056" w:rsidP="00A14056">
            <w:pPr>
              <w:jc w:val="right"/>
              <w:rPr>
                <w:rFonts w:ascii="新細明體" w:hAnsi="新細明體"/>
                <w:sz w:val="20"/>
              </w:rPr>
            </w:pPr>
            <w:r w:rsidRPr="00D7065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463AE8" w14:textId="77777777" w:rsidR="00A14056" w:rsidRPr="00D70656" w:rsidRDefault="00A14056" w:rsidP="00A14056">
            <w:pPr>
              <w:jc w:val="right"/>
              <w:rPr>
                <w:rFonts w:ascii="新細明體" w:hAnsi="新細明體"/>
                <w:sz w:val="20"/>
              </w:rPr>
            </w:pPr>
            <w:r w:rsidRPr="00D7065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4E931F" w14:textId="4A7A5914" w:rsidR="00A14056" w:rsidRPr="00A14056" w:rsidRDefault="00A14056" w:rsidP="00A14056">
            <w:pPr>
              <w:jc w:val="right"/>
              <w:rPr>
                <w:rFonts w:ascii="新細明體" w:hAnsi="新細明體"/>
                <w:sz w:val="20"/>
              </w:rPr>
            </w:pPr>
            <w:r w:rsidRPr="00A14056">
              <w:rPr>
                <w:rFonts w:ascii="新細明體" w:hAnsi="新細明體"/>
                <w:noProof/>
                <w:sz w:val="20"/>
              </w:rPr>
              <w:t>19,750,358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6EF8FB" w14:textId="01B611FD" w:rsidR="00A14056" w:rsidRPr="00A14056" w:rsidRDefault="00A14056" w:rsidP="00A14056">
            <w:pPr>
              <w:jc w:val="right"/>
              <w:rPr>
                <w:rFonts w:ascii="新細明體" w:hAnsi="新細明體"/>
                <w:sz w:val="20"/>
              </w:rPr>
            </w:pPr>
            <w:r w:rsidRPr="00A1405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B52A499" w14:textId="72415EA5" w:rsidR="00A14056" w:rsidRPr="00A14056" w:rsidRDefault="00A14056" w:rsidP="00A14056">
            <w:pPr>
              <w:jc w:val="right"/>
              <w:rPr>
                <w:rFonts w:ascii="新細明體" w:hAnsi="新細明體"/>
                <w:sz w:val="20"/>
              </w:rPr>
            </w:pPr>
            <w:r w:rsidRPr="00A14056">
              <w:rPr>
                <w:rFonts w:ascii="新細明體" w:hAnsi="新細明體"/>
                <w:noProof/>
                <w:sz w:val="20"/>
              </w:rPr>
              <w:t>78,314,768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C81859B" w14:textId="77777777" w:rsidR="00A14056" w:rsidRPr="00D70656" w:rsidRDefault="00A14056" w:rsidP="00A14056">
            <w:pPr>
              <w:jc w:val="right"/>
              <w:rPr>
                <w:rFonts w:ascii="新細明體" w:hAnsi="新細明體"/>
                <w:sz w:val="20"/>
              </w:rPr>
            </w:pPr>
            <w:r w:rsidRPr="00D7065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FEF673E" w14:textId="77777777" w:rsidR="00A14056" w:rsidRPr="00D70656" w:rsidRDefault="00A14056" w:rsidP="00A14056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  <w:tr w:rsidR="00A14056" w:rsidRPr="00D70656" w14:paraId="2612746B" w14:textId="77777777" w:rsidTr="00560339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4B859ACC" w14:textId="77777777" w:rsidR="00A14056" w:rsidRPr="00D70656" w:rsidRDefault="00A14056" w:rsidP="00A140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00" w:type="dxa"/>
            <w:tcBorders>
              <w:top w:val="nil"/>
            </w:tcBorders>
            <w:shd w:val="clear" w:color="auto" w:fill="auto"/>
            <w:vAlign w:val="center"/>
          </w:tcPr>
          <w:p w14:paraId="5F906AC2" w14:textId="77777777" w:rsidR="00A14056" w:rsidRPr="00D70656" w:rsidRDefault="00A14056" w:rsidP="00A14056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400" w:type="dxa"/>
            <w:tcBorders>
              <w:top w:val="nil"/>
            </w:tcBorders>
            <w:shd w:val="clear" w:color="auto" w:fill="auto"/>
            <w:vAlign w:val="center"/>
          </w:tcPr>
          <w:p w14:paraId="425C8ED6" w14:textId="77777777" w:rsidR="00A14056" w:rsidRPr="00D70656" w:rsidRDefault="00A14056" w:rsidP="00A14056">
            <w:pPr>
              <w:jc w:val="center"/>
              <w:rPr>
                <w:rFonts w:ascii="新細明體" w:hAnsi="新細明體"/>
                <w:sz w:val="20"/>
              </w:rPr>
            </w:pPr>
            <w:r w:rsidRPr="00D70656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shd w:val="clear" w:color="auto" w:fill="auto"/>
            <w:vAlign w:val="center"/>
          </w:tcPr>
          <w:p w14:paraId="73E072F8" w14:textId="77777777" w:rsidR="00A14056" w:rsidRPr="00D70656" w:rsidRDefault="00A14056" w:rsidP="00A14056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D70656">
              <w:rPr>
                <w:rFonts w:ascii="標楷體" w:eastAsia="標楷體" w:hAnsi="標楷體" w:hint="eastAsia"/>
                <w:noProof/>
                <w:sz w:val="20"/>
              </w:rPr>
              <w:t>上級政府補助收入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center"/>
          </w:tcPr>
          <w:p w14:paraId="04A77C06" w14:textId="77777777" w:rsidR="00A14056" w:rsidRPr="00D70656" w:rsidRDefault="00A14056" w:rsidP="00A14056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D70656">
              <w:rPr>
                <w:rFonts w:ascii="標楷體" w:eastAsia="標楷體" w:hAnsi="標楷體" w:hint="eastAsia"/>
                <w:noProof/>
                <w:sz w:val="20"/>
              </w:rPr>
              <w:t>減列應退還及溢列保留數之中央政府補助款。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284DA342" w14:textId="77777777" w:rsidR="00A14056" w:rsidRPr="00D70656" w:rsidRDefault="00A14056" w:rsidP="00A14056">
            <w:pPr>
              <w:jc w:val="right"/>
              <w:rPr>
                <w:rFonts w:ascii="新細明體" w:hAnsi="新細明體"/>
                <w:sz w:val="20"/>
              </w:rPr>
            </w:pPr>
            <w:r w:rsidRPr="00D7065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457CF3D7" w14:textId="77777777" w:rsidR="00A14056" w:rsidRPr="00D70656" w:rsidRDefault="00A14056" w:rsidP="00A14056">
            <w:pPr>
              <w:jc w:val="right"/>
              <w:rPr>
                <w:rFonts w:ascii="新細明體" w:hAnsi="新細明體"/>
                <w:sz w:val="20"/>
              </w:rPr>
            </w:pPr>
            <w:r w:rsidRPr="00D70656">
              <w:rPr>
                <w:rFonts w:ascii="新細明體" w:hAnsi="新細明體"/>
                <w:noProof/>
                <w:sz w:val="20"/>
              </w:rPr>
              <w:t>58,564,410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65A36947" w14:textId="77777777" w:rsidR="00A14056" w:rsidRPr="00D70656" w:rsidRDefault="00A14056" w:rsidP="00A14056">
            <w:pPr>
              <w:jc w:val="right"/>
              <w:rPr>
                <w:rFonts w:ascii="新細明體" w:hAnsi="新細明體"/>
                <w:sz w:val="20"/>
              </w:rPr>
            </w:pPr>
            <w:r w:rsidRPr="00D7065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490AB165" w14:textId="77777777" w:rsidR="00A14056" w:rsidRPr="00D70656" w:rsidRDefault="00A14056" w:rsidP="00A14056">
            <w:pPr>
              <w:jc w:val="right"/>
              <w:rPr>
                <w:rFonts w:ascii="新細明體" w:hAnsi="新細明體"/>
                <w:sz w:val="20"/>
              </w:rPr>
            </w:pPr>
            <w:r w:rsidRPr="00D7065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3A44390C" w14:textId="77777777" w:rsidR="00A14056" w:rsidRPr="00D70656" w:rsidRDefault="00A14056" w:rsidP="00A14056">
            <w:pPr>
              <w:jc w:val="right"/>
              <w:rPr>
                <w:rFonts w:ascii="新細明體" w:hAnsi="新細明體"/>
                <w:sz w:val="20"/>
              </w:rPr>
            </w:pPr>
            <w:r w:rsidRPr="00D7065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664D5487" w14:textId="27FCA124" w:rsidR="00A14056" w:rsidRPr="00A14056" w:rsidRDefault="00A14056" w:rsidP="00A14056">
            <w:pPr>
              <w:jc w:val="right"/>
              <w:rPr>
                <w:rFonts w:ascii="新細明體" w:hAnsi="新細明體"/>
                <w:sz w:val="20"/>
              </w:rPr>
            </w:pPr>
            <w:r w:rsidRPr="00A14056">
              <w:rPr>
                <w:rFonts w:ascii="新細明體" w:hAnsi="新細明體"/>
                <w:noProof/>
                <w:sz w:val="20"/>
              </w:rPr>
              <w:t>19,750,358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3FB0B0B6" w14:textId="2D6CD5D9" w:rsidR="00A14056" w:rsidRPr="00A14056" w:rsidRDefault="00A14056" w:rsidP="00A14056">
            <w:pPr>
              <w:jc w:val="right"/>
              <w:rPr>
                <w:rFonts w:ascii="新細明體" w:hAnsi="新細明體"/>
                <w:sz w:val="20"/>
              </w:rPr>
            </w:pPr>
            <w:r w:rsidRPr="00A1405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right w:val="single" w:sz="12" w:space="0" w:color="auto"/>
            </w:tcBorders>
            <w:shd w:val="clear" w:color="auto" w:fill="auto"/>
            <w:vAlign w:val="center"/>
          </w:tcPr>
          <w:p w14:paraId="7877FEA5" w14:textId="2078D2A4" w:rsidR="00A14056" w:rsidRPr="00A14056" w:rsidRDefault="00A14056" w:rsidP="00A14056">
            <w:pPr>
              <w:jc w:val="right"/>
              <w:rPr>
                <w:rFonts w:ascii="新細明體" w:hAnsi="新細明體"/>
                <w:sz w:val="20"/>
              </w:rPr>
            </w:pPr>
            <w:r w:rsidRPr="00A14056">
              <w:rPr>
                <w:rFonts w:ascii="新細明體" w:hAnsi="新細明體"/>
                <w:noProof/>
                <w:sz w:val="20"/>
              </w:rPr>
              <w:t>78,314,768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70F98D" w14:textId="77777777" w:rsidR="00A14056" w:rsidRPr="00D70656" w:rsidRDefault="00A14056" w:rsidP="00A14056">
            <w:pPr>
              <w:jc w:val="right"/>
              <w:rPr>
                <w:rFonts w:ascii="新細明體" w:hAnsi="新細明體"/>
                <w:sz w:val="20"/>
              </w:rPr>
            </w:pPr>
            <w:r w:rsidRPr="00D7065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14:paraId="3F226892" w14:textId="22E2A08B" w:rsidR="00A14056" w:rsidRPr="00D70656" w:rsidRDefault="00A14056" w:rsidP="00A14056">
            <w:pPr>
              <w:jc w:val="both"/>
              <w:rPr>
                <w:rFonts w:ascii="標楷體" w:eastAsia="標楷體" w:hAnsi="標楷體"/>
                <w:spacing w:val="-8"/>
                <w:sz w:val="20"/>
              </w:rPr>
            </w:pPr>
            <w:r w:rsidRPr="00D70656">
              <w:rPr>
                <w:rFonts w:ascii="標楷體" w:eastAsia="標楷體" w:hAnsi="標楷體" w:hint="eastAsia"/>
                <w:noProof/>
                <w:spacing w:val="-8"/>
                <w:sz w:val="20"/>
              </w:rPr>
              <w:t>縣庫退還數</w:t>
            </w:r>
            <w:r w:rsidRPr="00D547D6">
              <w:rPr>
                <w:rFonts w:ascii="標楷體" w:eastAsia="標楷體" w:hAnsi="標楷體"/>
                <w:noProof/>
                <w:spacing w:val="-8"/>
                <w:sz w:val="20"/>
              </w:rPr>
              <w:t>58,564,410</w:t>
            </w:r>
            <w:r w:rsidRPr="00D70656">
              <w:rPr>
                <w:rFonts w:ascii="標楷體" w:eastAsia="標楷體" w:hAnsi="標楷體" w:hint="eastAsia"/>
                <w:noProof/>
                <w:spacing w:val="-8"/>
                <w:sz w:val="20"/>
              </w:rPr>
              <w:t>元。</w:t>
            </w:r>
          </w:p>
        </w:tc>
      </w:tr>
    </w:tbl>
    <w:p w14:paraId="6A6BD42C" w14:textId="66983C1F" w:rsidR="00F31595" w:rsidRDefault="00F31595">
      <w:pPr>
        <w:ind w:right="-186"/>
        <w:jc w:val="both"/>
        <w:rPr>
          <w:rFonts w:ascii="標楷體" w:eastAsia="標楷體" w:hAnsi="標楷體"/>
          <w:sz w:val="20"/>
        </w:rPr>
      </w:pPr>
    </w:p>
    <w:p w14:paraId="2D9096BD" w14:textId="77777777" w:rsidR="003472FB" w:rsidRPr="003472FB" w:rsidRDefault="003472FB" w:rsidP="003472FB">
      <w:pPr>
        <w:rPr>
          <w:rFonts w:ascii="標楷體" w:eastAsia="標楷體" w:hAnsi="標楷體"/>
          <w:sz w:val="20"/>
        </w:rPr>
      </w:pPr>
    </w:p>
    <w:p w14:paraId="01E9E451" w14:textId="77777777" w:rsidR="003472FB" w:rsidRPr="003472FB" w:rsidRDefault="003472FB" w:rsidP="003472FB">
      <w:pPr>
        <w:rPr>
          <w:rFonts w:ascii="標楷體" w:eastAsia="標楷體" w:hAnsi="標楷體"/>
          <w:sz w:val="20"/>
        </w:rPr>
      </w:pPr>
    </w:p>
    <w:p w14:paraId="6EF0DA92" w14:textId="77777777" w:rsidR="003472FB" w:rsidRPr="003472FB" w:rsidRDefault="003472FB" w:rsidP="003472FB">
      <w:pPr>
        <w:rPr>
          <w:rFonts w:ascii="標楷體" w:eastAsia="標楷體" w:hAnsi="標楷體"/>
          <w:sz w:val="20"/>
        </w:rPr>
      </w:pPr>
    </w:p>
    <w:p w14:paraId="3323EAA4" w14:textId="77777777" w:rsidR="003472FB" w:rsidRPr="003472FB" w:rsidRDefault="003472FB" w:rsidP="003472FB">
      <w:pPr>
        <w:rPr>
          <w:rFonts w:ascii="標楷體" w:eastAsia="標楷體" w:hAnsi="標楷體"/>
          <w:sz w:val="20"/>
        </w:rPr>
      </w:pPr>
    </w:p>
    <w:p w14:paraId="44AD6681" w14:textId="77777777" w:rsidR="003472FB" w:rsidRPr="003472FB" w:rsidRDefault="003472FB" w:rsidP="003472FB">
      <w:pPr>
        <w:rPr>
          <w:rFonts w:ascii="標楷體" w:eastAsia="標楷體" w:hAnsi="標楷體"/>
          <w:sz w:val="20"/>
        </w:rPr>
      </w:pPr>
    </w:p>
    <w:p w14:paraId="4584898E" w14:textId="77777777" w:rsidR="003472FB" w:rsidRPr="003472FB" w:rsidRDefault="003472FB" w:rsidP="003472FB">
      <w:pPr>
        <w:rPr>
          <w:rFonts w:ascii="標楷體" w:eastAsia="標楷體" w:hAnsi="標楷體"/>
          <w:sz w:val="20"/>
        </w:rPr>
      </w:pPr>
    </w:p>
    <w:p w14:paraId="2EA03E1F" w14:textId="77777777" w:rsidR="003472FB" w:rsidRPr="003472FB" w:rsidRDefault="003472FB" w:rsidP="003472FB">
      <w:pPr>
        <w:rPr>
          <w:rFonts w:ascii="標楷體" w:eastAsia="標楷體" w:hAnsi="標楷體"/>
          <w:sz w:val="20"/>
        </w:rPr>
      </w:pPr>
    </w:p>
    <w:p w14:paraId="337AF806" w14:textId="77777777" w:rsidR="003472FB" w:rsidRPr="003472FB" w:rsidRDefault="003472FB" w:rsidP="003472FB">
      <w:pPr>
        <w:rPr>
          <w:rFonts w:ascii="標楷體" w:eastAsia="標楷體" w:hAnsi="標楷體"/>
          <w:sz w:val="20"/>
        </w:rPr>
      </w:pPr>
    </w:p>
    <w:p w14:paraId="37591C2B" w14:textId="77777777" w:rsidR="003472FB" w:rsidRPr="003472FB" w:rsidRDefault="003472FB" w:rsidP="003472FB">
      <w:pPr>
        <w:rPr>
          <w:rFonts w:ascii="標楷體" w:eastAsia="標楷體" w:hAnsi="標楷體"/>
          <w:sz w:val="20"/>
        </w:rPr>
      </w:pPr>
    </w:p>
    <w:p w14:paraId="7075A095" w14:textId="77777777" w:rsidR="003472FB" w:rsidRPr="003472FB" w:rsidRDefault="003472FB" w:rsidP="003472FB">
      <w:pPr>
        <w:rPr>
          <w:rFonts w:ascii="標楷體" w:eastAsia="標楷體" w:hAnsi="標楷體"/>
          <w:sz w:val="20"/>
        </w:rPr>
      </w:pPr>
    </w:p>
    <w:p w14:paraId="342A68F2" w14:textId="77777777" w:rsidR="003472FB" w:rsidRPr="003472FB" w:rsidRDefault="003472FB" w:rsidP="003472FB">
      <w:pPr>
        <w:rPr>
          <w:rFonts w:ascii="標楷體" w:eastAsia="標楷體" w:hAnsi="標楷體"/>
          <w:sz w:val="20"/>
        </w:rPr>
      </w:pPr>
    </w:p>
    <w:p w14:paraId="1E4C9DDD" w14:textId="77777777" w:rsidR="003472FB" w:rsidRPr="003472FB" w:rsidRDefault="003472FB" w:rsidP="003472FB">
      <w:pPr>
        <w:rPr>
          <w:rFonts w:ascii="標楷體" w:eastAsia="標楷體" w:hAnsi="標楷體"/>
          <w:sz w:val="20"/>
        </w:rPr>
      </w:pPr>
    </w:p>
    <w:p w14:paraId="45697690" w14:textId="77777777" w:rsidR="003472FB" w:rsidRPr="003472FB" w:rsidRDefault="003472FB" w:rsidP="003472FB">
      <w:pPr>
        <w:rPr>
          <w:rFonts w:ascii="標楷體" w:eastAsia="標楷體" w:hAnsi="標楷體"/>
          <w:sz w:val="20"/>
        </w:rPr>
      </w:pPr>
    </w:p>
    <w:p w14:paraId="791942BC" w14:textId="77777777" w:rsidR="003472FB" w:rsidRPr="003472FB" w:rsidRDefault="003472FB" w:rsidP="003472FB">
      <w:pPr>
        <w:rPr>
          <w:rFonts w:ascii="標楷體" w:eastAsia="標楷體" w:hAnsi="標楷體"/>
          <w:sz w:val="20"/>
        </w:rPr>
      </w:pPr>
    </w:p>
    <w:p w14:paraId="0ACD750C" w14:textId="77777777" w:rsidR="003472FB" w:rsidRPr="003472FB" w:rsidRDefault="003472FB" w:rsidP="003472FB">
      <w:pPr>
        <w:rPr>
          <w:rFonts w:ascii="標楷體" w:eastAsia="標楷體" w:hAnsi="標楷體"/>
          <w:sz w:val="20"/>
        </w:rPr>
      </w:pPr>
    </w:p>
    <w:p w14:paraId="0E44692A" w14:textId="77777777" w:rsidR="003472FB" w:rsidRPr="003472FB" w:rsidRDefault="003472FB" w:rsidP="003472FB">
      <w:pPr>
        <w:rPr>
          <w:rFonts w:ascii="標楷體" w:eastAsia="標楷體" w:hAnsi="標楷體"/>
          <w:sz w:val="20"/>
        </w:rPr>
      </w:pPr>
    </w:p>
    <w:p w14:paraId="500A08F1" w14:textId="77777777" w:rsidR="003472FB" w:rsidRPr="003472FB" w:rsidRDefault="003472FB" w:rsidP="003472FB">
      <w:pPr>
        <w:rPr>
          <w:rFonts w:ascii="標楷體" w:eastAsia="標楷體" w:hAnsi="標楷體"/>
          <w:sz w:val="20"/>
        </w:rPr>
      </w:pPr>
    </w:p>
    <w:p w14:paraId="7857D0FF" w14:textId="77777777" w:rsidR="003472FB" w:rsidRPr="003472FB" w:rsidRDefault="003472FB" w:rsidP="003472FB">
      <w:pPr>
        <w:rPr>
          <w:rFonts w:ascii="標楷體" w:eastAsia="標楷體" w:hAnsi="標楷體"/>
          <w:sz w:val="20"/>
        </w:rPr>
      </w:pPr>
    </w:p>
    <w:p w14:paraId="183CB8A2" w14:textId="77777777" w:rsidR="003472FB" w:rsidRPr="003472FB" w:rsidRDefault="003472FB" w:rsidP="003472FB">
      <w:pPr>
        <w:rPr>
          <w:rFonts w:ascii="標楷體" w:eastAsia="標楷體" w:hAnsi="標楷體"/>
          <w:sz w:val="20"/>
        </w:rPr>
      </w:pPr>
    </w:p>
    <w:p w14:paraId="17179E7A" w14:textId="77777777" w:rsidR="003472FB" w:rsidRPr="003472FB" w:rsidRDefault="003472FB" w:rsidP="003472FB">
      <w:pPr>
        <w:rPr>
          <w:rFonts w:ascii="標楷體" w:eastAsia="標楷體" w:hAnsi="標楷體"/>
          <w:sz w:val="20"/>
        </w:rPr>
      </w:pPr>
    </w:p>
    <w:p w14:paraId="02FF13DA" w14:textId="77777777" w:rsidR="003472FB" w:rsidRPr="003472FB" w:rsidRDefault="003472FB" w:rsidP="003472FB">
      <w:pPr>
        <w:rPr>
          <w:rFonts w:ascii="標楷體" w:eastAsia="標楷體" w:hAnsi="標楷體"/>
          <w:sz w:val="20"/>
        </w:rPr>
      </w:pPr>
    </w:p>
    <w:p w14:paraId="104CE73D" w14:textId="77777777" w:rsidR="003472FB" w:rsidRPr="003472FB" w:rsidRDefault="003472FB" w:rsidP="003472FB">
      <w:pPr>
        <w:rPr>
          <w:rFonts w:ascii="標楷體" w:eastAsia="標楷體" w:hAnsi="標楷體"/>
          <w:sz w:val="20"/>
        </w:rPr>
      </w:pPr>
    </w:p>
    <w:p w14:paraId="1DD1F2F8" w14:textId="77777777" w:rsidR="003472FB" w:rsidRPr="003472FB" w:rsidRDefault="003472FB" w:rsidP="003472FB">
      <w:pPr>
        <w:rPr>
          <w:rFonts w:ascii="標楷體" w:eastAsia="標楷體" w:hAnsi="標楷體"/>
          <w:sz w:val="20"/>
        </w:rPr>
      </w:pPr>
    </w:p>
    <w:p w14:paraId="5C2CEB16" w14:textId="77777777" w:rsidR="003472FB" w:rsidRPr="003472FB" w:rsidRDefault="003472FB" w:rsidP="003472FB">
      <w:pPr>
        <w:rPr>
          <w:rFonts w:ascii="標楷體" w:eastAsia="標楷體" w:hAnsi="標楷體"/>
          <w:sz w:val="20"/>
        </w:rPr>
      </w:pPr>
    </w:p>
    <w:p w14:paraId="36484EA7" w14:textId="77777777" w:rsidR="003472FB" w:rsidRPr="003472FB" w:rsidRDefault="003472FB" w:rsidP="003472FB">
      <w:pPr>
        <w:rPr>
          <w:rFonts w:ascii="標楷體" w:eastAsia="標楷體" w:hAnsi="標楷體"/>
          <w:sz w:val="20"/>
        </w:rPr>
      </w:pPr>
    </w:p>
    <w:p w14:paraId="461F91B2" w14:textId="77777777" w:rsidR="003472FB" w:rsidRPr="003472FB" w:rsidRDefault="003472FB" w:rsidP="003472FB">
      <w:pPr>
        <w:rPr>
          <w:rFonts w:ascii="標楷體" w:eastAsia="標楷體" w:hAnsi="標楷體"/>
          <w:sz w:val="20"/>
        </w:rPr>
      </w:pPr>
    </w:p>
    <w:p w14:paraId="6371DF4F" w14:textId="77777777" w:rsidR="003472FB" w:rsidRPr="003472FB" w:rsidRDefault="003472FB" w:rsidP="003472FB">
      <w:pPr>
        <w:rPr>
          <w:rFonts w:ascii="標楷體" w:eastAsia="標楷體" w:hAnsi="標楷體"/>
          <w:sz w:val="20"/>
        </w:rPr>
      </w:pPr>
    </w:p>
    <w:p w14:paraId="25417B6D" w14:textId="77777777" w:rsidR="003472FB" w:rsidRPr="003472FB" w:rsidRDefault="003472FB" w:rsidP="003472FB">
      <w:pPr>
        <w:rPr>
          <w:rFonts w:ascii="標楷體" w:eastAsia="標楷體" w:hAnsi="標楷體"/>
          <w:sz w:val="20"/>
        </w:rPr>
      </w:pPr>
    </w:p>
    <w:p w14:paraId="243E1F24" w14:textId="77777777" w:rsidR="003472FB" w:rsidRPr="003472FB" w:rsidRDefault="003472FB" w:rsidP="003472FB">
      <w:pPr>
        <w:rPr>
          <w:rFonts w:ascii="標楷體" w:eastAsia="標楷體" w:hAnsi="標楷體"/>
          <w:sz w:val="20"/>
        </w:rPr>
      </w:pPr>
    </w:p>
    <w:p w14:paraId="161E8388" w14:textId="77777777" w:rsidR="003472FB" w:rsidRPr="003472FB" w:rsidRDefault="003472FB" w:rsidP="003472FB">
      <w:pPr>
        <w:rPr>
          <w:rFonts w:ascii="標楷體" w:eastAsia="標楷體" w:hAnsi="標楷體"/>
          <w:sz w:val="20"/>
        </w:rPr>
      </w:pPr>
    </w:p>
    <w:p w14:paraId="039FAEB4" w14:textId="77777777" w:rsidR="003472FB" w:rsidRPr="003472FB" w:rsidRDefault="003472FB" w:rsidP="003472FB">
      <w:pPr>
        <w:jc w:val="center"/>
        <w:rPr>
          <w:rFonts w:ascii="標楷體" w:eastAsia="標楷體" w:hAnsi="標楷體"/>
          <w:sz w:val="20"/>
        </w:rPr>
      </w:pPr>
    </w:p>
    <w:sectPr w:rsidR="003472FB" w:rsidRPr="003472FB" w:rsidSect="003472FB">
      <w:headerReference w:type="default" r:id="rId6"/>
      <w:headerReference w:type="first" r:id="rId7"/>
      <w:footerReference w:type="first" r:id="rId8"/>
      <w:pgSz w:w="23814" w:h="16840" w:orient="landscape" w:code="8"/>
      <w:pgMar w:top="567" w:right="851" w:bottom="851" w:left="851" w:header="851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5CCDE8" w14:textId="77777777" w:rsidR="00C15001" w:rsidRDefault="00C15001">
      <w:r>
        <w:separator/>
      </w:r>
    </w:p>
  </w:endnote>
  <w:endnote w:type="continuationSeparator" w:id="0">
    <w:p w14:paraId="6871AA9E" w14:textId="77777777" w:rsidR="00C15001" w:rsidRDefault="00C15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FD1B5" w14:textId="71083B5C" w:rsidR="003472FB" w:rsidRDefault="003472FB" w:rsidP="003472FB">
    <w:pPr>
      <w:tabs>
        <w:tab w:val="center" w:pos="4153"/>
        <w:tab w:val="right" w:pos="8306"/>
      </w:tabs>
      <w:snapToGrid w:val="0"/>
      <w:jc w:val="center"/>
    </w:pPr>
    <w:r w:rsidRPr="003472FB">
      <w:rPr>
        <w:rFonts w:ascii="標楷體" w:eastAsia="標楷體" w:hAnsi="標楷體"/>
        <w:sz w:val="22"/>
      </w:rPr>
      <w:t>1-</w:t>
    </w:r>
    <w:r w:rsidRPr="003472FB">
      <w:rPr>
        <w:rFonts w:ascii="標楷體" w:eastAsia="標楷體" w:hAnsi="標楷體" w:hint="eastAsia"/>
        <w:sz w:val="22"/>
      </w:rPr>
      <w:t>1</w:t>
    </w:r>
    <w:r w:rsidRPr="003472FB">
      <w:rPr>
        <w:rFonts w:ascii="標楷體" w:eastAsia="標楷體" w:hAnsi="標楷體"/>
        <w:sz w:val="22"/>
      </w:rPr>
      <w:t>-</w:t>
    </w:r>
    <w:r w:rsidRPr="003472FB">
      <w:rPr>
        <w:rFonts w:ascii="標楷體" w:eastAsia="標楷體" w:hAnsi="標楷體"/>
        <w:sz w:val="22"/>
      </w:rPr>
      <w:fldChar w:fldCharType="begin"/>
    </w:r>
    <w:r w:rsidRPr="003472FB">
      <w:rPr>
        <w:rFonts w:ascii="標楷體" w:eastAsia="標楷體" w:hAnsi="標楷體"/>
        <w:sz w:val="22"/>
      </w:rPr>
      <w:instrText>PAGE   \* MERGEFORMAT</w:instrText>
    </w:r>
    <w:r w:rsidRPr="003472FB">
      <w:rPr>
        <w:rFonts w:ascii="標楷體" w:eastAsia="標楷體" w:hAnsi="標楷體"/>
        <w:sz w:val="22"/>
      </w:rPr>
      <w:fldChar w:fldCharType="separate"/>
    </w:r>
    <w:r w:rsidRPr="003472FB">
      <w:rPr>
        <w:rFonts w:ascii="標楷體" w:eastAsia="標楷體" w:hAnsi="標楷體"/>
        <w:sz w:val="22"/>
      </w:rPr>
      <w:t>1</w:t>
    </w:r>
    <w:r w:rsidRPr="003472FB">
      <w:rPr>
        <w:rFonts w:ascii="標楷體" w:eastAsia="標楷體" w:hAnsi="標楷體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5C5DF" w14:textId="77777777" w:rsidR="00C15001" w:rsidRDefault="00C15001">
      <w:r>
        <w:separator/>
      </w:r>
    </w:p>
  </w:footnote>
  <w:footnote w:type="continuationSeparator" w:id="0">
    <w:p w14:paraId="5BE1A4D9" w14:textId="77777777" w:rsidR="00C15001" w:rsidRDefault="00C150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FF469" w14:textId="473D1457" w:rsidR="00763A6B" w:rsidRDefault="002576C7">
    <w:pPr>
      <w:pStyle w:val="a3"/>
      <w:jc w:val="center"/>
    </w:pPr>
    <w:r w:rsidRPr="002576C7">
      <w:rPr>
        <w:rFonts w:ascii="標楷體" w:eastAsia="標楷體" w:hAnsi="標楷體" w:hint="eastAsia"/>
        <w:b/>
        <w:spacing w:val="10"/>
        <w:sz w:val="32"/>
        <w:szCs w:val="36"/>
        <w:u w:val="single"/>
      </w:rPr>
      <w:t>十</w:t>
    </w:r>
    <w:r w:rsidR="00C96114">
      <w:rPr>
        <w:rFonts w:hint="eastAsia"/>
        <w:b/>
        <w:spacing w:val="10"/>
        <w:sz w:val="32"/>
        <w:szCs w:val="36"/>
        <w:u w:val="single"/>
      </w:rPr>
      <w:t>、</w:t>
    </w:r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2576C7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2576C7">
      <w:rPr>
        <w:rFonts w:ascii="標楷體" w:eastAsia="標楷體" w:hAnsi="標楷體" w:hint="eastAsia"/>
        <w:b/>
        <w:spacing w:val="60"/>
        <w:sz w:val="32"/>
        <w:szCs w:val="32"/>
        <w:u w:val="single"/>
      </w:rPr>
      <w:t>屏東縣</w:t>
    </w:r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總決算歲</w:t>
    </w:r>
    <w:r w:rsidR="00763A6B" w:rsidRPr="00F31595">
      <w:rPr>
        <w:rFonts w:eastAsia="標楷體" w:hint="eastAsia"/>
        <w:b/>
        <w:spacing w:val="60"/>
        <w:sz w:val="32"/>
        <w:szCs w:val="32"/>
        <w:u w:val="single"/>
      </w:rPr>
      <w:t>入</w:t>
    </w:r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決算</w:t>
    </w:r>
    <w:proofErr w:type="gramStart"/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修正數明細</w:t>
    </w:r>
    <w:proofErr w:type="gramEnd"/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2576C7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90B27" w14:textId="27C322A6" w:rsidR="00763A6B" w:rsidRDefault="00C11FB2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spacing w:val="10"/>
        <w:sz w:val="32"/>
        <w:szCs w:val="36"/>
        <w:u w:val="single"/>
      </w:rPr>
      <w:t>一</w:t>
    </w:r>
    <w:r w:rsidR="00C96114">
      <w:rPr>
        <w:rFonts w:hint="eastAsia"/>
        <w:b/>
        <w:spacing w:val="10"/>
        <w:sz w:val="32"/>
        <w:szCs w:val="36"/>
        <w:u w:val="single"/>
      </w:rPr>
      <w:t>、</w:t>
    </w:r>
    <w:r w:rsidR="00763A6B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2576C7" w:rsidRPr="002576C7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763A6B">
      <w:rPr>
        <w:rFonts w:ascii="標楷體" w:eastAsia="標楷體" w:hint="eastAsia"/>
        <w:b/>
        <w:spacing w:val="60"/>
        <w:sz w:val="32"/>
        <w:u w:val="single"/>
      </w:rPr>
      <w:t>年度</w:t>
    </w:r>
    <w:r w:rsidR="002576C7" w:rsidRPr="002576C7">
      <w:rPr>
        <w:rFonts w:ascii="標楷體" w:eastAsia="標楷體" w:hAnsi="標楷體" w:hint="eastAsia"/>
        <w:b/>
        <w:spacing w:val="60"/>
        <w:sz w:val="32"/>
        <w:u w:val="single"/>
      </w:rPr>
      <w:t>屏東縣</w:t>
    </w:r>
    <w:r w:rsidR="00763A6B">
      <w:rPr>
        <w:rFonts w:ascii="標楷體" w:eastAsia="標楷體" w:hint="eastAsia"/>
        <w:b/>
        <w:spacing w:val="60"/>
        <w:sz w:val="32"/>
        <w:u w:val="single"/>
      </w:rPr>
      <w:t>總決算歲</w:t>
    </w:r>
    <w:r w:rsidR="00763A6B">
      <w:rPr>
        <w:rFonts w:eastAsia="標楷體" w:hint="eastAsia"/>
        <w:b/>
        <w:spacing w:val="60"/>
        <w:sz w:val="32"/>
        <w:u w:val="single"/>
      </w:rPr>
      <w:t>入</w:t>
    </w:r>
    <w:r w:rsidR="00763A6B">
      <w:rPr>
        <w:rFonts w:ascii="標楷體" w:eastAsia="標楷體" w:hint="eastAsia"/>
        <w:b/>
        <w:spacing w:val="60"/>
        <w:sz w:val="32"/>
        <w:u w:val="single"/>
      </w:rPr>
      <w:t>決算</w:t>
    </w:r>
    <w:proofErr w:type="gramStart"/>
    <w:r w:rsidR="00763A6B">
      <w:rPr>
        <w:rFonts w:ascii="標楷體" w:eastAsia="標楷體" w:hint="eastAsia"/>
        <w:b/>
        <w:spacing w:val="60"/>
        <w:sz w:val="32"/>
        <w:u w:val="single"/>
      </w:rPr>
      <w:t>修正數明細</w:t>
    </w:r>
    <w:proofErr w:type="gramEnd"/>
    <w:r w:rsidR="00763A6B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001"/>
    <w:rsid w:val="00044AA7"/>
    <w:rsid w:val="0011378C"/>
    <w:rsid w:val="002576C7"/>
    <w:rsid w:val="00287863"/>
    <w:rsid w:val="002C1B9B"/>
    <w:rsid w:val="003472FB"/>
    <w:rsid w:val="004A7EFE"/>
    <w:rsid w:val="005951F6"/>
    <w:rsid w:val="00610C0F"/>
    <w:rsid w:val="006C7AF6"/>
    <w:rsid w:val="00716D56"/>
    <w:rsid w:val="00763A6B"/>
    <w:rsid w:val="00912D0E"/>
    <w:rsid w:val="00936791"/>
    <w:rsid w:val="00971507"/>
    <w:rsid w:val="00A14056"/>
    <w:rsid w:val="00A8063F"/>
    <w:rsid w:val="00A95D81"/>
    <w:rsid w:val="00C002F9"/>
    <w:rsid w:val="00C11FB2"/>
    <w:rsid w:val="00C15001"/>
    <w:rsid w:val="00C23114"/>
    <w:rsid w:val="00C87AFA"/>
    <w:rsid w:val="00C96114"/>
    <w:rsid w:val="00D547D6"/>
    <w:rsid w:val="00D70656"/>
    <w:rsid w:val="00D91C2C"/>
    <w:rsid w:val="00E42AC4"/>
    <w:rsid w:val="00EE546C"/>
    <w:rsid w:val="00F216E7"/>
    <w:rsid w:val="00F3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EC0EA6"/>
  <w15:chartTrackingRefBased/>
  <w15:docId w15:val="{EF82D5BE-EABB-4704-BF70-9E12CE441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5m1YdM1eLj&#27506;&#20837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5m1YdM1eLj歲入決算修正數明細表.dot</Template>
  <TotalTime>17</TotalTime>
  <Pages>1</Pages>
  <Words>137</Words>
  <Characters>245</Characters>
  <Application>Microsoft Office Word</Application>
  <DocSecurity>0</DocSecurity>
  <Lines>2</Lines>
  <Paragraphs>1</Paragraphs>
  <ScaleCrop>false</ScaleCrop>
  <Company>N.A.O.</Company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張靖芬</dc:creator>
  <cp:keywords/>
  <cp:lastModifiedBy>張靖芬</cp:lastModifiedBy>
  <cp:revision>8</cp:revision>
  <dcterms:created xsi:type="dcterms:W3CDTF">2025-05-22T07:25:00Z</dcterms:created>
  <dcterms:modified xsi:type="dcterms:W3CDTF">2025-06-25T08:00:00Z</dcterms:modified>
</cp:coreProperties>
</file>