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4"/>
        <w:gridCol w:w="1919"/>
        <w:gridCol w:w="1579"/>
        <w:gridCol w:w="1477"/>
        <w:gridCol w:w="1221"/>
        <w:gridCol w:w="256"/>
        <w:gridCol w:w="1477"/>
        <w:gridCol w:w="1482"/>
        <w:gridCol w:w="1477"/>
        <w:gridCol w:w="1477"/>
        <w:gridCol w:w="1477"/>
        <w:gridCol w:w="1482"/>
        <w:gridCol w:w="1477"/>
        <w:gridCol w:w="1477"/>
        <w:gridCol w:w="1477"/>
        <w:gridCol w:w="1437"/>
        <w:gridCol w:w="44"/>
      </w:tblGrid>
      <w:tr w:rsidR="00D867AC" w14:paraId="50288EA4" w14:textId="77777777" w:rsidTr="00BA69D0">
        <w:trPr>
          <w:gridAfter w:val="1"/>
          <w:wAfter w:w="10" w:type="pct"/>
          <w:cantSplit/>
          <w:trHeight w:val="270"/>
          <w:tblHeader/>
        </w:trPr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</w:tcPr>
          <w:p w14:paraId="30B438D7" w14:textId="77777777" w:rsidR="00D867AC" w:rsidRDefault="00D867AC" w:rsidP="00BA69D0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149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55FD5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3391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2C0C" w14:textId="6F68BFC6" w:rsidR="00D867AC" w:rsidRDefault="00D867AC" w:rsidP="00BA69D0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28400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50A7AC07" w14:textId="77777777" w:rsidTr="00BA69D0">
        <w:trPr>
          <w:gridAfter w:val="1"/>
          <w:wAfter w:w="10" w:type="pct"/>
          <w:cantSplit/>
          <w:trHeight w:val="270"/>
          <w:tblHeader/>
        </w:trPr>
        <w:tc>
          <w:tcPr>
            <w:tcW w:w="109" w:type="pct"/>
            <w:tcBorders>
              <w:top w:val="nil"/>
              <w:left w:val="nil"/>
              <w:right w:val="nil"/>
            </w:tcBorders>
          </w:tcPr>
          <w:p w14:paraId="3EF511F4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490" w:type="pct"/>
            <w:gridSpan w:val="5"/>
            <w:vMerge/>
            <w:tcBorders>
              <w:top w:val="nil"/>
              <w:left w:val="nil"/>
              <w:right w:val="nil"/>
            </w:tcBorders>
          </w:tcPr>
          <w:p w14:paraId="5ABE9874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91" w:type="pct"/>
            <w:gridSpan w:val="11"/>
            <w:vMerge/>
            <w:tcBorders>
              <w:top w:val="nil"/>
              <w:left w:val="nil"/>
              <w:right w:val="nil"/>
            </w:tcBorders>
          </w:tcPr>
          <w:p w14:paraId="5CEB79AC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7E1E061D" w14:textId="77777777" w:rsidTr="00BA69D0">
        <w:trPr>
          <w:cantSplit/>
          <w:tblHeader/>
        </w:trPr>
        <w:tc>
          <w:tcPr>
            <w:tcW w:w="198" w:type="pct"/>
            <w:gridSpan w:val="2"/>
            <w:vMerge w:val="restart"/>
            <w:tcBorders>
              <w:left w:val="nil"/>
            </w:tcBorders>
            <w:vAlign w:val="center"/>
          </w:tcPr>
          <w:p w14:paraId="4B7F5BA3" w14:textId="77777777" w:rsidR="00D867AC" w:rsidRDefault="00D867AC" w:rsidP="00FA2B4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434" w:type="pct"/>
            <w:vMerge w:val="restart"/>
            <w:tcBorders>
              <w:left w:val="nil"/>
            </w:tcBorders>
            <w:vAlign w:val="center"/>
          </w:tcPr>
          <w:p w14:paraId="6FEB66E9" w14:textId="77777777" w:rsidR="00D867AC" w:rsidRDefault="00D867AC" w:rsidP="00FF6B2E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357" w:type="pct"/>
            <w:vMerge w:val="restart"/>
            <w:vAlign w:val="center"/>
          </w:tcPr>
          <w:p w14:paraId="34D7EBA9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1337" w:type="pct"/>
            <w:gridSpan w:val="5"/>
            <w:vAlign w:val="center"/>
          </w:tcPr>
          <w:p w14:paraId="5A788557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337" w:type="pct"/>
            <w:gridSpan w:val="4"/>
            <w:vAlign w:val="center"/>
          </w:tcPr>
          <w:p w14:paraId="5CA0375E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337" w:type="pct"/>
            <w:gridSpan w:val="5"/>
            <w:tcBorders>
              <w:right w:val="nil"/>
            </w:tcBorders>
            <w:vAlign w:val="center"/>
          </w:tcPr>
          <w:p w14:paraId="0978E60C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458EAB0C" w14:textId="77777777" w:rsidTr="00BA69D0">
        <w:trPr>
          <w:cantSplit/>
          <w:trHeight w:val="260"/>
          <w:tblHeader/>
        </w:trPr>
        <w:tc>
          <w:tcPr>
            <w:tcW w:w="198" w:type="pct"/>
            <w:gridSpan w:val="2"/>
            <w:vMerge/>
            <w:tcBorders>
              <w:left w:val="nil"/>
            </w:tcBorders>
            <w:vAlign w:val="center"/>
          </w:tcPr>
          <w:p w14:paraId="60DD89BC" w14:textId="77777777" w:rsidR="00D867AC" w:rsidRDefault="00D867AC" w:rsidP="00BA69D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4" w:type="pct"/>
            <w:vMerge/>
            <w:vAlign w:val="center"/>
          </w:tcPr>
          <w:p w14:paraId="2DF9CD3C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" w:type="pct"/>
            <w:vMerge/>
            <w:vAlign w:val="center"/>
          </w:tcPr>
          <w:p w14:paraId="63434BC4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4" w:type="pct"/>
            <w:vAlign w:val="center"/>
          </w:tcPr>
          <w:p w14:paraId="27BE774B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4" w:type="pct"/>
            <w:gridSpan w:val="2"/>
            <w:vAlign w:val="center"/>
          </w:tcPr>
          <w:p w14:paraId="50F350F6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4" w:type="pct"/>
            <w:vAlign w:val="center"/>
          </w:tcPr>
          <w:p w14:paraId="2175C99B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5" w:type="pct"/>
            <w:vAlign w:val="center"/>
          </w:tcPr>
          <w:p w14:paraId="3EC409CA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34" w:type="pct"/>
            <w:vAlign w:val="center"/>
          </w:tcPr>
          <w:p w14:paraId="01B852FE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4" w:type="pct"/>
            <w:vAlign w:val="center"/>
          </w:tcPr>
          <w:p w14:paraId="17548E20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4" w:type="pct"/>
            <w:vAlign w:val="center"/>
          </w:tcPr>
          <w:p w14:paraId="21DD2FC8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5" w:type="pct"/>
            <w:vAlign w:val="center"/>
          </w:tcPr>
          <w:p w14:paraId="3D7EC115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34" w:type="pct"/>
            <w:vAlign w:val="center"/>
          </w:tcPr>
          <w:p w14:paraId="42C209A9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4" w:type="pct"/>
            <w:vAlign w:val="center"/>
          </w:tcPr>
          <w:p w14:paraId="28F979BA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05BFAC8A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5" w:type="pct"/>
            <w:gridSpan w:val="2"/>
            <w:tcBorders>
              <w:right w:val="nil"/>
            </w:tcBorders>
            <w:vAlign w:val="center"/>
          </w:tcPr>
          <w:p w14:paraId="254AE70D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71C48119" w14:textId="77777777" w:rsidTr="00BA69D0">
        <w:trPr>
          <w:cantSplit/>
          <w:trHeight w:val="128"/>
          <w:tblHeader/>
        </w:trPr>
        <w:tc>
          <w:tcPr>
            <w:tcW w:w="198" w:type="pct"/>
            <w:gridSpan w:val="2"/>
            <w:vMerge/>
            <w:tcBorders>
              <w:left w:val="nil"/>
            </w:tcBorders>
            <w:vAlign w:val="center"/>
          </w:tcPr>
          <w:p w14:paraId="0D44D696" w14:textId="77777777" w:rsidR="00D867AC" w:rsidRDefault="00D867AC" w:rsidP="00BA69D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4" w:type="pct"/>
            <w:vMerge/>
            <w:vAlign w:val="center"/>
          </w:tcPr>
          <w:p w14:paraId="24E8E933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1646FF8E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3CC69CA3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gridSpan w:val="2"/>
            <w:vAlign w:val="center"/>
          </w:tcPr>
          <w:p w14:paraId="2A73FFF1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3F2E9B84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5" w:type="pct"/>
            <w:vAlign w:val="center"/>
          </w:tcPr>
          <w:p w14:paraId="7A10DE0F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7423CDBF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1C991299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376B34F3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5" w:type="pct"/>
            <w:vAlign w:val="center"/>
          </w:tcPr>
          <w:p w14:paraId="26DB1F0D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3F430838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099F25A9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39748BA7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5" w:type="pct"/>
            <w:gridSpan w:val="2"/>
            <w:tcBorders>
              <w:right w:val="nil"/>
            </w:tcBorders>
            <w:vAlign w:val="center"/>
          </w:tcPr>
          <w:p w14:paraId="471E558B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279CEC9F" w14:textId="77777777" w:rsidTr="00BA69D0">
        <w:trPr>
          <w:cantSplit/>
          <w:trHeight w:val="127"/>
          <w:tblHeader/>
        </w:trPr>
        <w:tc>
          <w:tcPr>
            <w:tcW w:w="198" w:type="pct"/>
            <w:gridSpan w:val="2"/>
            <w:vMerge/>
            <w:tcBorders>
              <w:left w:val="nil"/>
            </w:tcBorders>
            <w:vAlign w:val="center"/>
          </w:tcPr>
          <w:p w14:paraId="1A99807D" w14:textId="77777777" w:rsidR="00D867AC" w:rsidRDefault="00D867AC" w:rsidP="00BA69D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4" w:type="pct"/>
            <w:vMerge/>
            <w:vAlign w:val="center"/>
          </w:tcPr>
          <w:p w14:paraId="0DE2FE2D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583DB1C1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51D915CC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gridSpan w:val="2"/>
            <w:vAlign w:val="center"/>
          </w:tcPr>
          <w:p w14:paraId="10262767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22C24A4D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5" w:type="pct"/>
            <w:vAlign w:val="center"/>
          </w:tcPr>
          <w:p w14:paraId="12A92213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7D8CEBEB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22439F58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1744A7F2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5" w:type="pct"/>
            <w:vAlign w:val="center"/>
          </w:tcPr>
          <w:p w14:paraId="3FEBB280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502BAC32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3679CFE2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7A28E325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5" w:type="pct"/>
            <w:gridSpan w:val="2"/>
            <w:tcBorders>
              <w:right w:val="nil"/>
            </w:tcBorders>
            <w:vAlign w:val="center"/>
          </w:tcPr>
          <w:p w14:paraId="0D9EFEAD" w14:textId="77777777" w:rsidR="00D867AC" w:rsidRDefault="00D867AC" w:rsidP="00BA69D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284006" w:rsidRPr="00766CE3" w14:paraId="3570A1A7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03922982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194F0A1D" w14:textId="77777777" w:rsidR="00284006" w:rsidRPr="00766CE3" w:rsidRDefault="00284006" w:rsidP="00A729F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66CE3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843C29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2,520,228,879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A8DF73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224,616,149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2351242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1,596,837,810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AE5216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33FEE9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698,774,920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6B2213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AB0A0C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513F64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9DC373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03E497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224,616,149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0960F7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1,596,837,810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7DBED8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7B34D8D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698,774,920</w:t>
            </w:r>
          </w:p>
        </w:tc>
      </w:tr>
      <w:tr w:rsidR="00284006" w:rsidRPr="00766CE3" w14:paraId="471BEC56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3CF657D0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51939FBA" w14:textId="77777777" w:rsidR="00284006" w:rsidRPr="00766CE3" w:rsidRDefault="00284006" w:rsidP="00A729F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66CE3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763824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26,358,944</w:t>
            </w:r>
          </w:p>
          <w:p w14:paraId="2F88CFB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2,493,869,935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E9603C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680,843</w:t>
            </w:r>
          </w:p>
          <w:p w14:paraId="4C1C217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223,935,306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6E3CBE3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18,760,697</w:t>
            </w:r>
          </w:p>
          <w:p w14:paraId="2B59A0E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1,578,077,113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87F0A8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4,689,783</w:t>
            </w:r>
          </w:p>
          <w:p w14:paraId="2CC4790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- 4,689,783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8639EB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11,607,187</w:t>
            </w:r>
          </w:p>
          <w:p w14:paraId="70CBB90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687,167,733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2861B6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DD5505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B7846B0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03CBE8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56727B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16BD1C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05AA20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006698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10BB72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680,843</w:t>
            </w:r>
          </w:p>
          <w:p w14:paraId="797E8C9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223,935,306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6E5526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18,760,697</w:t>
            </w:r>
          </w:p>
          <w:p w14:paraId="26962A1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1,578,077,113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9D92F1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4,689,783</w:t>
            </w:r>
          </w:p>
          <w:p w14:paraId="4BF129F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- 4,689,783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7DE334E0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11,607,187</w:t>
            </w:r>
          </w:p>
          <w:p w14:paraId="1070814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687,167,733</w:t>
            </w:r>
          </w:p>
        </w:tc>
      </w:tr>
      <w:tr w:rsidR="00284006" w14:paraId="57C1753A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154688E5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A69D0">
              <w:rPr>
                <w:rFonts w:ascii="細明體" w:eastAsia="細明體" w:hAnsi="細明體" w:hint="eastAsia"/>
                <w:noProof/>
                <w:sz w:val="18"/>
                <w:szCs w:val="18"/>
              </w:rPr>
              <w:t>111－112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4DFE7103" w14:textId="77777777" w:rsidR="00284006" w:rsidRDefault="00284006" w:rsidP="00A729F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4483C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542664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5B1BC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16,732,450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5461EB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149EB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7,034,875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18194BF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D83FDC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9,697,575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BAB73D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88C47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8E5174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BA5AF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341096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12936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0AEA2B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A5832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6A53C5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08D94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A8371E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FB6465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EB689F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D7D8D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7,034,875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2A5AF1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3A745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9,697,575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28E4B5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ECBCE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7018505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CE488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84006" w14:paraId="45748D5B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33BB1A99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A69D0">
              <w:rPr>
                <w:rFonts w:ascii="細明體" w:eastAsia="細明體" w:hAnsi="細明體" w:hint="eastAsia"/>
                <w:noProof/>
                <w:sz w:val="18"/>
                <w:szCs w:val="18"/>
              </w:rPr>
              <w:t>107－112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2BF821F8" w14:textId="77777777" w:rsidR="00284006" w:rsidRDefault="00284006" w:rsidP="00A729F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4483C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93BFE6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26,264,642</w:t>
            </w:r>
          </w:p>
          <w:p w14:paraId="3D9AE6E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1,503,842,367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A98AB3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680,843</w:t>
            </w:r>
          </w:p>
          <w:p w14:paraId="4DEE5160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147,656,375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4AB4A06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18,666,395</w:t>
            </w:r>
          </w:p>
          <w:p w14:paraId="0E7B333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831,091,143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7679E1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4,689,783</w:t>
            </w:r>
          </w:p>
          <w:p w14:paraId="4D29AB0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- 4,689,783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2932C5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11,607,187</w:t>
            </w:r>
          </w:p>
          <w:p w14:paraId="73190F0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520,405,066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36237F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09D00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57E797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0639F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9EACF5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20F3D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B36E0D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5C3CE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498FE3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680,843</w:t>
            </w:r>
          </w:p>
          <w:p w14:paraId="2C5DB32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147,656,375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1AF1FD0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18,666,395</w:t>
            </w:r>
          </w:p>
          <w:p w14:paraId="566421F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831,091,143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A77CB6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4,689,783</w:t>
            </w:r>
          </w:p>
          <w:p w14:paraId="40C43ED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- 4,689,783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43AB659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11,607,187</w:t>
            </w:r>
          </w:p>
          <w:p w14:paraId="2165477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520,405,066</w:t>
            </w:r>
          </w:p>
        </w:tc>
      </w:tr>
      <w:tr w:rsidR="00284006" w14:paraId="31CF1A24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235FBB12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A69D0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2A98614E" w14:textId="77777777" w:rsidR="00284006" w:rsidRDefault="00284006" w:rsidP="00A729F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4483C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2D9B6E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54B171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1,480,903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CC165E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704B7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590C765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25AF1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1,480,903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6BBE9D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07A69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A8DD60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57A93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403C6C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ED767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3E6999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9EC79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65CADB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825ED0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07C370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576C3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CDE888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28EFD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D85357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60D87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1,480,903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05D3CF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F8097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4D8F4C1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668A2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84006" w14:paraId="003EE465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712AA959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A69D0">
              <w:rPr>
                <w:rFonts w:ascii="細明體" w:eastAsia="細明體" w:hAnsi="細明體" w:hint="eastAsia"/>
                <w:noProof/>
                <w:sz w:val="18"/>
                <w:szCs w:val="18"/>
              </w:rPr>
              <w:t>108－112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0CAFA61C" w14:textId="77777777" w:rsidR="00284006" w:rsidRDefault="00284006" w:rsidP="00A729F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4483C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9842D8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D2839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174,052,785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D0EBD2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7C3D4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62,871,164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0E4826D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06A940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75,951,359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797B6F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5417B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F1E02E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62E9D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35,230,262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6B2536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3625A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24E667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BD6F9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26EF2F0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6A970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5320B4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E81BE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284519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3A659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62,871,164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05949D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72CF7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75,951,359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B8CF21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2F9C7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5291774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9A1C5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35,230,262</w:t>
            </w:r>
          </w:p>
        </w:tc>
      </w:tr>
      <w:tr w:rsidR="00284006" w14:paraId="22E5CC60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07CCAA8C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A69D0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51B764A6" w14:textId="77777777" w:rsidR="00284006" w:rsidRDefault="00284006" w:rsidP="00A729F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4483C">
              <w:rPr>
                <w:rFonts w:ascii="標楷體" w:eastAsia="標楷體" w:hAnsi="標楷體" w:hint="eastAsia"/>
                <w:noProof/>
                <w:sz w:val="20"/>
              </w:rPr>
              <w:t>建設處主管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39D077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34429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12,802,144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1EC477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7E968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120,304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7362251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34F47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12,681,840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593334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B23E20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AA3AE5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6514F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4E2A9F0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9E445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0B083A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B7E43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FBB6C6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3A4B0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B5D8B2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AF82A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E33F85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CAF9D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120,304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7E0B8C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1E73A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12,681,840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248A09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44CA0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4506F88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778732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84006" w14:paraId="3E3A2296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64DE3D5D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A69D0">
              <w:rPr>
                <w:rFonts w:ascii="細明體" w:eastAsia="細明體" w:hAnsi="細明體" w:hint="eastAsia"/>
                <w:noProof/>
                <w:sz w:val="18"/>
                <w:szCs w:val="18"/>
              </w:rPr>
              <w:t>109－112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3CE5055B" w14:textId="77777777" w:rsidR="00284006" w:rsidRDefault="00284006" w:rsidP="00A729F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4483C">
              <w:rPr>
                <w:rFonts w:ascii="標楷體" w:eastAsia="標楷體" w:hAnsi="標楷體" w:hint="eastAsia"/>
                <w:noProof/>
                <w:sz w:val="20"/>
              </w:rPr>
              <w:t>觀光處主管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90B557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DA952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562,805,069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6994B6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EF159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1C1B80B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26D8C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499,960,884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B574FB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9AF2C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65FC1E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9FD64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62,844,185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8EC1D3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5297C0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388097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DFC37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7599C2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C805F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B99BC5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DBD0E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2EA836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BF59C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CE35DC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91E0F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499,960,884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C6FD11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B496F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2310BCD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28D9D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62,844,185</w:t>
            </w:r>
          </w:p>
        </w:tc>
      </w:tr>
      <w:tr w:rsidR="00284006" w14:paraId="26EF84DC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574DBCA4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A69D0">
              <w:rPr>
                <w:rFonts w:ascii="細明體" w:eastAsia="細明體" w:hAnsi="細明體" w:hint="eastAsia"/>
                <w:noProof/>
                <w:sz w:val="18"/>
                <w:szCs w:val="18"/>
              </w:rPr>
              <w:t>109－112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5C4ACBD9" w14:textId="77777777" w:rsidR="00284006" w:rsidRDefault="00284006" w:rsidP="00A729F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4483C">
              <w:rPr>
                <w:rFonts w:ascii="標楷體" w:eastAsia="標楷體" w:hAnsi="標楷體" w:hint="eastAsia"/>
                <w:noProof/>
                <w:sz w:val="20"/>
              </w:rPr>
              <w:t>工務處主管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C7B2FB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94,302</w:t>
            </w:r>
          </w:p>
          <w:p w14:paraId="5CE2E1F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25,803,176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704849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35EB0D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820,423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72B27C0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94,302</w:t>
            </w:r>
          </w:p>
          <w:p w14:paraId="444DB9B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24,982,753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4D9935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F65AD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B084CE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7B802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4F1300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CBD1F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D4383C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23D50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3AFE53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F9B5C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FBEF5E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ED30C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5753E8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EC7AD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820,423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4305920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94,302</w:t>
            </w:r>
          </w:p>
          <w:p w14:paraId="0DD7F91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24,982,753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17CBB3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279D4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1FC9744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7E863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84006" w14:paraId="026C32D7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4DC8AB16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A69D0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2658498E" w14:textId="77777777" w:rsidR="00284006" w:rsidRDefault="00284006" w:rsidP="00A729F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4483C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40A88E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32E83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625,100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303B88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CB33D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5E90914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231AC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625,100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CC71C0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8B53B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5179A8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8F067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AF8585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61587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58BD82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EFFA8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169F27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87A3A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69D66F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84589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347758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75236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3DCBC7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3770C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625,100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7EE880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E5CA3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6E8C617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852F1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84006" w14:paraId="213F01FB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0BE71F66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A69D0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3CAC55DD" w14:textId="77777777" w:rsidR="00284006" w:rsidRDefault="00284006" w:rsidP="00A729F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4483C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A66C68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DB365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24,474,536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BC130E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D7ED53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716,745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25C6155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2C8DB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13,090,818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74524F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A79A6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2DC361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14F3B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10,666,973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FD7878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7644C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639ECE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42F70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F0B5A2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8D594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6A63EC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C401B0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4816DC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5DC8B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716,745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CE997E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7646B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13,090,818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C84091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5C8D3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59A17D9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5C268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10,666,973</w:t>
            </w:r>
          </w:p>
        </w:tc>
      </w:tr>
      <w:tr w:rsidR="00284006" w14:paraId="56F7B405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093BB41B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A69D0">
              <w:rPr>
                <w:rFonts w:ascii="細明體" w:eastAsia="細明體" w:hAnsi="細明體" w:hint="eastAsia"/>
                <w:noProof/>
                <w:sz w:val="18"/>
                <w:szCs w:val="18"/>
              </w:rPr>
              <w:t>111－112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527932F2" w14:textId="77777777" w:rsidR="00284006" w:rsidRDefault="00284006" w:rsidP="00A729F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4483C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EA43E2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F1995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33,277,246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8946E6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5C506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4D85DB0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30AAA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19,197,246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D0FD1C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EFF54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AA21FF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B0A81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14,080,000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C2D39A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0A419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A8424D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8608C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30C58E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BB1A6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3F12A7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F664B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883237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F360C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8D5352C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65A24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19,197,246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40ED6E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5751B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18E654E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54456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14,080,000</w:t>
            </w:r>
          </w:p>
        </w:tc>
      </w:tr>
      <w:tr w:rsidR="00284006" w14:paraId="66D1AF6A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77C20CB7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A69D0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6A6EADB5" w14:textId="77777777" w:rsidR="00284006" w:rsidRDefault="00284006" w:rsidP="00A729F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4483C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30AE1E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88488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13,165,850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E527FE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0201F0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4E11041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D5DCA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13,165,850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07E389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54E284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26B74A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66C3C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47130A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63AF6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C4D32F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A86C0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044CA3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0D937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5E00C82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4CB8D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D5C9D65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0F250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10B4DD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B5E69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13,165,850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25C964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FF3D6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7EE3CC1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19A4B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84006" w14:paraId="40C8DFCF" w14:textId="77777777" w:rsidTr="00BA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65"/>
        </w:trPr>
        <w:tc>
          <w:tcPr>
            <w:tcW w:w="198" w:type="pct"/>
            <w:gridSpan w:val="2"/>
            <w:shd w:val="clear" w:color="auto" w:fill="auto"/>
            <w:vAlign w:val="center"/>
          </w:tcPr>
          <w:p w14:paraId="15435DA9" w14:textId="77777777" w:rsidR="00284006" w:rsidRPr="00BA69D0" w:rsidRDefault="00284006" w:rsidP="00A729F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A69D0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546CE24D" w14:textId="77777777" w:rsidR="00284006" w:rsidRDefault="00284006" w:rsidP="00A729F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4483C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0328FD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C6271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124,808,309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2D594E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BE916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4,715,420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57DCDF7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763AF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76,151,642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5C0E1F0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3A85D3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D0E286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30F48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43,941,247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82285E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7725F0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8F7452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2592C9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97CEEC8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E1264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0855CEA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4A338E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4A8B16B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AB1FBF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4,715,420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DEDE656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AA4623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76,151,642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1517ED7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7BB494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5ACB6DA1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3992FD" w14:textId="77777777" w:rsidR="00284006" w:rsidRPr="00FF6B2E" w:rsidRDefault="00284006" w:rsidP="00A729F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F6B2E">
              <w:rPr>
                <w:rFonts w:ascii="細明體" w:eastAsia="細明體" w:hAnsi="細明體"/>
                <w:noProof/>
                <w:sz w:val="18"/>
                <w:szCs w:val="18"/>
              </w:rPr>
              <w:t>43,941,247</w:t>
            </w:r>
          </w:p>
        </w:tc>
      </w:tr>
    </w:tbl>
    <w:p w14:paraId="22EE441B" w14:textId="77777777" w:rsidR="00D867AC" w:rsidRDefault="00D867AC" w:rsidP="00BA69D0">
      <w:pPr>
        <w:spacing w:line="240" w:lineRule="exact"/>
        <w:ind w:right="414"/>
        <w:rPr>
          <w:rFonts w:eastAsia="標楷體"/>
          <w:sz w:val="22"/>
        </w:rPr>
      </w:pPr>
    </w:p>
    <w:sectPr w:rsidR="00D867AC" w:rsidSect="00BA69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2CD10" w14:textId="77777777" w:rsidR="00284006" w:rsidRDefault="00284006">
      <w:r>
        <w:separator/>
      </w:r>
    </w:p>
  </w:endnote>
  <w:endnote w:type="continuationSeparator" w:id="0">
    <w:p w14:paraId="74BCFA18" w14:textId="77777777" w:rsidR="00284006" w:rsidRDefault="0028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EA637" w14:textId="77777777" w:rsidR="00BA69D0" w:rsidRDefault="00BA69D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29BD9" w14:textId="77777777" w:rsidR="00BA69D0" w:rsidRDefault="00BA69D0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46800" w14:textId="573AFD3C" w:rsidR="00BA69D0" w:rsidRPr="00BA69D0" w:rsidRDefault="00BA69D0">
    <w:pPr>
      <w:pStyle w:val="a4"/>
      <w:jc w:val="center"/>
      <w:rPr>
        <w:rFonts w:ascii="標楷體" w:eastAsia="標楷體" w:hAnsi="標楷體"/>
      </w:rPr>
    </w:pPr>
    <w:r w:rsidRPr="00BA69D0">
      <w:rPr>
        <w:rFonts w:ascii="標楷體" w:eastAsia="標楷體" w:hAnsi="標楷體" w:hint="eastAsia"/>
      </w:rPr>
      <w:t>第14-</w:t>
    </w:r>
    <w:r w:rsidRPr="00BA69D0">
      <w:rPr>
        <w:rFonts w:ascii="標楷體" w:eastAsia="標楷體" w:hAnsi="標楷體"/>
      </w:rPr>
      <w:fldChar w:fldCharType="begin"/>
    </w:r>
    <w:r w:rsidRPr="00BA69D0">
      <w:rPr>
        <w:rFonts w:ascii="標楷體" w:eastAsia="標楷體" w:hAnsi="標楷體"/>
      </w:rPr>
      <w:instrText>PAGE   \* MERGEFORMAT</w:instrText>
    </w:r>
    <w:r w:rsidRPr="00BA69D0">
      <w:rPr>
        <w:rFonts w:ascii="標楷體" w:eastAsia="標楷體" w:hAnsi="標楷體"/>
      </w:rPr>
      <w:fldChar w:fldCharType="separate"/>
    </w:r>
    <w:r w:rsidRPr="00BA69D0">
      <w:rPr>
        <w:rFonts w:ascii="標楷體" w:eastAsia="標楷體" w:hAnsi="標楷體"/>
        <w:lang w:val="zh-TW"/>
      </w:rPr>
      <w:t>2</w:t>
    </w:r>
    <w:r w:rsidRPr="00BA69D0">
      <w:rPr>
        <w:rFonts w:ascii="標楷體" w:eastAsia="標楷體" w:hAnsi="標楷體"/>
      </w:rPr>
      <w:fldChar w:fldCharType="end"/>
    </w:r>
    <w:r w:rsidRPr="00BA69D0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77AC7" w14:textId="77777777" w:rsidR="00284006" w:rsidRDefault="00284006">
      <w:r>
        <w:separator/>
      </w:r>
    </w:p>
  </w:footnote>
  <w:footnote w:type="continuationSeparator" w:id="0">
    <w:p w14:paraId="0AF35343" w14:textId="77777777" w:rsidR="00284006" w:rsidRDefault="00284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7302" w14:textId="77777777" w:rsidR="00BA69D0" w:rsidRDefault="00BA69D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74E11" w14:textId="1DC4B225" w:rsidR="00D867AC" w:rsidRDefault="00BA69D0">
    <w:pPr>
      <w:jc w:val="center"/>
    </w:pPr>
    <w:r w:rsidRPr="00BA69D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BA69D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BA69D0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BA69D0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BA69D0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FB77" w14:textId="067C4F06" w:rsidR="00D867AC" w:rsidRPr="00BA69D0" w:rsidRDefault="00BA69D0">
    <w:pPr>
      <w:jc w:val="center"/>
      <w:rPr>
        <w:rFonts w:ascii="標楷體" w:eastAsia="標楷體" w:hAnsi="標楷體"/>
        <w:b/>
        <w:sz w:val="36"/>
        <w:szCs w:val="36"/>
      </w:rPr>
    </w:pPr>
    <w:r w:rsidRPr="00BA69D0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拾肆</w:t>
    </w:r>
    <w:r w:rsidR="00B27658" w:rsidRPr="00BA69D0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D867AC" w:rsidRPr="00BA69D0">
      <w:rPr>
        <w:rFonts w:ascii="標楷體" w:eastAsia="標楷體" w:hAnsi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BA69D0">
      <w:rPr>
        <w:rFonts w:ascii="標楷體" w:eastAsia="標楷體" w:hAnsi="標楷體" w:hint="eastAsia"/>
        <w:b/>
        <w:spacing w:val="60"/>
        <w:sz w:val="36"/>
        <w:szCs w:val="36"/>
        <w:u w:val="single"/>
      </w:rPr>
      <w:t>113</w:t>
    </w:r>
    <w:proofErr w:type="gramEnd"/>
    <w:r w:rsidR="00D867AC" w:rsidRPr="00BA69D0">
      <w:rPr>
        <w:rFonts w:ascii="標楷體" w:eastAsia="標楷體" w:hAnsi="標楷體" w:hint="eastAsia"/>
        <w:b/>
        <w:spacing w:val="60"/>
        <w:sz w:val="36"/>
        <w:szCs w:val="36"/>
        <w:u w:val="single"/>
      </w:rPr>
      <w:t>年度</w:t>
    </w:r>
    <w:r w:rsidRPr="00BA69D0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D867AC" w:rsidRPr="00BA69D0">
      <w:rPr>
        <w:rFonts w:ascii="標楷體" w:eastAsia="標楷體" w:hAnsi="標楷體" w:hint="eastAsia"/>
        <w:b/>
        <w:spacing w:val="60"/>
        <w:sz w:val="36"/>
        <w:szCs w:val="36"/>
        <w:u w:val="single"/>
      </w:rPr>
      <w:t>總決算以前年度歲出</w:t>
    </w:r>
    <w:r w:rsidRPr="00BA69D0">
      <w:rPr>
        <w:rFonts w:ascii="標楷體" w:eastAsia="標楷體" w:hAnsi="標楷體"/>
        <w:b/>
        <w:spacing w:val="60"/>
        <w:sz w:val="36"/>
        <w:szCs w:val="36"/>
        <w:u w:val="single"/>
      </w:rPr>
      <w:t>機關別</w:t>
    </w:r>
    <w:r w:rsidR="00D867AC" w:rsidRPr="00BA69D0">
      <w:rPr>
        <w:rFonts w:ascii="標楷體" w:eastAsia="標楷體" w:hAnsi="標楷體" w:hint="eastAsia"/>
        <w:b/>
        <w:spacing w:val="60"/>
        <w:sz w:val="36"/>
        <w:szCs w:val="36"/>
        <w:u w:val="single"/>
      </w:rPr>
      <w:t>轉入數決算審定</w:t>
    </w:r>
    <w:r w:rsidR="009D2E50" w:rsidRPr="00BA69D0">
      <w:rPr>
        <w:rFonts w:ascii="標楷體" w:eastAsia="標楷體" w:hAnsi="標楷體" w:hint="eastAsia"/>
        <w:b/>
        <w:spacing w:val="60"/>
        <w:sz w:val="36"/>
        <w:szCs w:val="36"/>
        <w:u w:val="single"/>
      </w:rPr>
      <w:t>總</w:t>
    </w:r>
    <w:r w:rsidR="00D867AC" w:rsidRPr="00BA69D0">
      <w:rPr>
        <w:rFonts w:ascii="標楷體" w:eastAsia="標楷體" w:hAnsi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006"/>
    <w:rsid w:val="0001712C"/>
    <w:rsid w:val="000A3326"/>
    <w:rsid w:val="001214FD"/>
    <w:rsid w:val="001A4B2C"/>
    <w:rsid w:val="002501E4"/>
    <w:rsid w:val="00284006"/>
    <w:rsid w:val="003F092B"/>
    <w:rsid w:val="004E0B7F"/>
    <w:rsid w:val="00734FFE"/>
    <w:rsid w:val="00775C5D"/>
    <w:rsid w:val="008B0CCA"/>
    <w:rsid w:val="008E605A"/>
    <w:rsid w:val="009D2E50"/>
    <w:rsid w:val="00AA7593"/>
    <w:rsid w:val="00AB6EA1"/>
    <w:rsid w:val="00B27658"/>
    <w:rsid w:val="00BA69D0"/>
    <w:rsid w:val="00CE74C9"/>
    <w:rsid w:val="00D867AC"/>
    <w:rsid w:val="00EC414C"/>
    <w:rsid w:val="00ED19D3"/>
    <w:rsid w:val="00FA2B41"/>
    <w:rsid w:val="00FB2CFB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C178426"/>
  <w15:chartTrackingRefBased/>
  <w15:docId w15:val="{DBCE0758-CCE8-476D-80DD-49485018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BA69D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upPYU3psBuFMk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qupPYU3psBuFMk以前年度歲出決算審定表.dot</Template>
  <TotalTime>2</TotalTime>
  <Pages>1</Pages>
  <Words>614</Words>
  <Characters>1379</Characters>
  <Application>Microsoft Office Word</Application>
  <DocSecurity>0</DocSecurity>
  <Lines>11</Lines>
  <Paragraphs>3</Paragraphs>
  <ScaleCrop>false</ScaleCrop>
  <Company>N.A.O.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楊凱鈞</dc:creator>
  <cp:keywords/>
  <cp:lastModifiedBy>王詠萱</cp:lastModifiedBy>
  <cp:revision>4</cp:revision>
  <cp:lastPrinted>2025-06-14T06:14:00Z</cp:lastPrinted>
  <dcterms:created xsi:type="dcterms:W3CDTF">2025-06-17T01:50:00Z</dcterms:created>
  <dcterms:modified xsi:type="dcterms:W3CDTF">2025-06-28T15:02:00Z</dcterms:modified>
</cp:coreProperties>
</file>