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"/>
        <w:gridCol w:w="340"/>
        <w:gridCol w:w="1945"/>
        <w:gridCol w:w="1578"/>
        <w:gridCol w:w="1477"/>
        <w:gridCol w:w="1243"/>
        <w:gridCol w:w="234"/>
        <w:gridCol w:w="1477"/>
        <w:gridCol w:w="1482"/>
        <w:gridCol w:w="6"/>
        <w:gridCol w:w="1473"/>
        <w:gridCol w:w="1477"/>
        <w:gridCol w:w="1477"/>
        <w:gridCol w:w="1482"/>
        <w:gridCol w:w="9"/>
        <w:gridCol w:w="1473"/>
        <w:gridCol w:w="1477"/>
        <w:gridCol w:w="1477"/>
        <w:gridCol w:w="1477"/>
      </w:tblGrid>
      <w:tr w:rsidR="00D867AC" w14:paraId="6956B58E" w14:textId="77777777" w:rsidTr="00786363">
        <w:trPr>
          <w:cantSplit/>
          <w:trHeight w:val="270"/>
          <w:tblHeader/>
        </w:trPr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</w:tcPr>
          <w:p w14:paraId="5CF541C6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1489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93128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3397" w:type="pct"/>
            <w:gridSpan w:val="13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9868" w14:textId="246AB1D5" w:rsidR="00D867AC" w:rsidRDefault="00D867AC" w:rsidP="00786363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D6A6E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79C09B23" w14:textId="77777777" w:rsidTr="00786363">
        <w:trPr>
          <w:cantSplit/>
          <w:trHeight w:val="270"/>
          <w:tblHeader/>
        </w:trPr>
        <w:tc>
          <w:tcPr>
            <w:tcW w:w="115" w:type="pct"/>
            <w:tcBorders>
              <w:top w:val="nil"/>
              <w:left w:val="nil"/>
              <w:right w:val="nil"/>
            </w:tcBorders>
          </w:tcPr>
          <w:p w14:paraId="3E7FF861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1489" w:type="pct"/>
            <w:gridSpan w:val="5"/>
            <w:vMerge/>
            <w:tcBorders>
              <w:top w:val="nil"/>
              <w:left w:val="nil"/>
              <w:right w:val="nil"/>
            </w:tcBorders>
          </w:tcPr>
          <w:p w14:paraId="4E687B60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97" w:type="pct"/>
            <w:gridSpan w:val="13"/>
            <w:vMerge/>
            <w:tcBorders>
              <w:top w:val="nil"/>
              <w:left w:val="nil"/>
              <w:right w:val="nil"/>
            </w:tcBorders>
          </w:tcPr>
          <w:p w14:paraId="1951FF6C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232256B7" w14:textId="77777777" w:rsidTr="00786363">
        <w:trPr>
          <w:cantSplit/>
          <w:tblHeader/>
        </w:trPr>
        <w:tc>
          <w:tcPr>
            <w:tcW w:w="192" w:type="pct"/>
            <w:gridSpan w:val="2"/>
            <w:vMerge w:val="restart"/>
            <w:tcBorders>
              <w:left w:val="nil"/>
            </w:tcBorders>
            <w:vAlign w:val="center"/>
          </w:tcPr>
          <w:p w14:paraId="6D0C83CD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440" w:type="pct"/>
            <w:vMerge w:val="restart"/>
            <w:tcBorders>
              <w:left w:val="nil"/>
            </w:tcBorders>
            <w:vAlign w:val="center"/>
          </w:tcPr>
          <w:p w14:paraId="14293381" w14:textId="77777777" w:rsidR="00D867AC" w:rsidRDefault="00D867AC" w:rsidP="00E966D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357" w:type="pct"/>
            <w:vMerge w:val="restart"/>
            <w:vAlign w:val="center"/>
          </w:tcPr>
          <w:p w14:paraId="0BA9A239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1338" w:type="pct"/>
            <w:gridSpan w:val="6"/>
            <w:vAlign w:val="center"/>
          </w:tcPr>
          <w:p w14:paraId="05C12DB1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1338" w:type="pct"/>
            <w:gridSpan w:val="5"/>
            <w:vAlign w:val="center"/>
          </w:tcPr>
          <w:p w14:paraId="5F028FA1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1335" w:type="pct"/>
            <w:gridSpan w:val="4"/>
            <w:tcBorders>
              <w:right w:val="nil"/>
            </w:tcBorders>
            <w:vAlign w:val="center"/>
          </w:tcPr>
          <w:p w14:paraId="004CF367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3A31E925" w14:textId="77777777" w:rsidTr="00786363">
        <w:trPr>
          <w:cantSplit/>
          <w:trHeight w:val="260"/>
          <w:tblHeader/>
        </w:trPr>
        <w:tc>
          <w:tcPr>
            <w:tcW w:w="192" w:type="pct"/>
            <w:gridSpan w:val="2"/>
            <w:vMerge/>
            <w:tcBorders>
              <w:left w:val="nil"/>
            </w:tcBorders>
            <w:vAlign w:val="center"/>
          </w:tcPr>
          <w:p w14:paraId="776568F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40" w:type="pct"/>
            <w:vMerge/>
            <w:vAlign w:val="center"/>
          </w:tcPr>
          <w:p w14:paraId="0878ED0E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Merge/>
            <w:vAlign w:val="center"/>
          </w:tcPr>
          <w:p w14:paraId="222AE869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34" w:type="pct"/>
            <w:vAlign w:val="center"/>
          </w:tcPr>
          <w:p w14:paraId="6322D211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gridSpan w:val="2"/>
            <w:vAlign w:val="center"/>
          </w:tcPr>
          <w:p w14:paraId="49E1D2C8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77601F1D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5" w:type="pct"/>
            <w:vAlign w:val="center"/>
          </w:tcPr>
          <w:p w14:paraId="3D96A148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4" w:type="pct"/>
            <w:gridSpan w:val="2"/>
            <w:vAlign w:val="center"/>
          </w:tcPr>
          <w:p w14:paraId="56B629D6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256FD90D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vAlign w:val="center"/>
          </w:tcPr>
          <w:p w14:paraId="4EE68730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5" w:type="pct"/>
            <w:vAlign w:val="center"/>
          </w:tcPr>
          <w:p w14:paraId="7CDD1081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335" w:type="pct"/>
            <w:gridSpan w:val="2"/>
            <w:vAlign w:val="center"/>
          </w:tcPr>
          <w:p w14:paraId="47CF1D6C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334" w:type="pct"/>
            <w:vAlign w:val="center"/>
          </w:tcPr>
          <w:p w14:paraId="6FA89C1C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3279E33F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090FB225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5B1908FD" w14:textId="77777777" w:rsidTr="00786363">
        <w:trPr>
          <w:cantSplit/>
          <w:trHeight w:val="128"/>
          <w:tblHeader/>
        </w:trPr>
        <w:tc>
          <w:tcPr>
            <w:tcW w:w="192" w:type="pct"/>
            <w:gridSpan w:val="2"/>
            <w:vMerge/>
            <w:tcBorders>
              <w:left w:val="nil"/>
            </w:tcBorders>
            <w:vAlign w:val="center"/>
          </w:tcPr>
          <w:p w14:paraId="27C9F0A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40" w:type="pct"/>
            <w:vMerge/>
            <w:vAlign w:val="center"/>
          </w:tcPr>
          <w:p w14:paraId="09222A10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7EB450CB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668C89A9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gridSpan w:val="2"/>
            <w:vAlign w:val="center"/>
          </w:tcPr>
          <w:p w14:paraId="3889F36F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1F4CB767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5" w:type="pct"/>
            <w:vAlign w:val="center"/>
          </w:tcPr>
          <w:p w14:paraId="5D24A83B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gridSpan w:val="2"/>
            <w:vAlign w:val="center"/>
          </w:tcPr>
          <w:p w14:paraId="6256DA04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38F6AB96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6A21750D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5" w:type="pct"/>
            <w:vAlign w:val="center"/>
          </w:tcPr>
          <w:p w14:paraId="20947294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5" w:type="pct"/>
            <w:gridSpan w:val="2"/>
            <w:vAlign w:val="center"/>
          </w:tcPr>
          <w:p w14:paraId="79FC5F18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vAlign w:val="center"/>
          </w:tcPr>
          <w:p w14:paraId="61D918EC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609E03A7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28FF096B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47340807" w14:textId="77777777" w:rsidTr="00786363">
        <w:trPr>
          <w:cantSplit/>
          <w:trHeight w:val="127"/>
          <w:tblHeader/>
        </w:trPr>
        <w:tc>
          <w:tcPr>
            <w:tcW w:w="192" w:type="pct"/>
            <w:gridSpan w:val="2"/>
            <w:vMerge/>
            <w:tcBorders>
              <w:left w:val="nil"/>
            </w:tcBorders>
            <w:vAlign w:val="center"/>
          </w:tcPr>
          <w:p w14:paraId="6A7AB7CF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440" w:type="pct"/>
            <w:vMerge/>
            <w:vAlign w:val="center"/>
          </w:tcPr>
          <w:p w14:paraId="00EA819B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57" w:type="pct"/>
            <w:vAlign w:val="center"/>
          </w:tcPr>
          <w:p w14:paraId="3F7ABF05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62FF06FF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gridSpan w:val="2"/>
            <w:vAlign w:val="center"/>
          </w:tcPr>
          <w:p w14:paraId="6CBC4451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0D95D5E8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5" w:type="pct"/>
            <w:vAlign w:val="center"/>
          </w:tcPr>
          <w:p w14:paraId="483BF022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gridSpan w:val="2"/>
            <w:vAlign w:val="center"/>
          </w:tcPr>
          <w:p w14:paraId="3E7833CD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24680515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4597C6A7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5" w:type="pct"/>
            <w:vAlign w:val="center"/>
          </w:tcPr>
          <w:p w14:paraId="6AACCE34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5" w:type="pct"/>
            <w:gridSpan w:val="2"/>
            <w:vAlign w:val="center"/>
          </w:tcPr>
          <w:p w14:paraId="026FA36B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vAlign w:val="center"/>
          </w:tcPr>
          <w:p w14:paraId="0FDD0362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2CD79355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334" w:type="pct"/>
            <w:tcBorders>
              <w:right w:val="nil"/>
            </w:tcBorders>
            <w:vAlign w:val="center"/>
          </w:tcPr>
          <w:p w14:paraId="653BEE5B" w14:textId="77777777" w:rsidR="00D867AC" w:rsidRDefault="00D867AC" w:rsidP="00786363">
            <w:pPr>
              <w:ind w:leftChars="10" w:left="24" w:rightChars="10" w:right="2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D6A6E" w:rsidRPr="000F34FF" w14:paraId="1FC065CC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05338122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23EDB1E5" w14:textId="77777777" w:rsidR="00ED6A6E" w:rsidRPr="000F34FF" w:rsidRDefault="00ED6A6E" w:rsidP="00F805B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34F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0CE6F0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2,520,228,879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A86AC1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224,616,149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5B85106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1,596,837,810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AD3FB2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15764B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698,774,920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20C0380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932DD3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F5DF51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290CA0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17A3317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224,616,149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AAD10D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1,596,837,810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C6C294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C78577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698,774,920</w:t>
            </w:r>
          </w:p>
        </w:tc>
      </w:tr>
      <w:tr w:rsidR="00ED6A6E" w:rsidRPr="000F34FF" w14:paraId="6B6114B7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330DF65D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40" w:type="pct"/>
            <w:shd w:val="clear" w:color="auto" w:fill="auto"/>
            <w:vAlign w:val="center"/>
          </w:tcPr>
          <w:p w14:paraId="39B10A8D" w14:textId="77777777" w:rsidR="00ED6A6E" w:rsidRPr="000F34FF" w:rsidRDefault="00ED6A6E" w:rsidP="00F805B5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F34F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7EEA8F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26,358,944</w:t>
            </w:r>
          </w:p>
          <w:p w14:paraId="79D54BE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2,493,869,935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6CE730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680,843</w:t>
            </w:r>
          </w:p>
          <w:p w14:paraId="39209D2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223,935,306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3339BC6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18,760,697</w:t>
            </w:r>
          </w:p>
          <w:p w14:paraId="48FEAAF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1,578,077,113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CF0B75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4,689,783</w:t>
            </w:r>
          </w:p>
          <w:p w14:paraId="69B7667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- 4,689,783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BE3C56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11,607,187</w:t>
            </w:r>
          </w:p>
          <w:p w14:paraId="2C1964F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687,167,733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542984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46D8485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25AF63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6A4449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6E8401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16EF165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D38974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  <w:p w14:paraId="2F0FE41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0FAF39A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680,843</w:t>
            </w:r>
          </w:p>
          <w:p w14:paraId="50428A1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223,935,306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3B85B7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18,760,697</w:t>
            </w:r>
          </w:p>
          <w:p w14:paraId="7299A62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1,578,077,113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B88937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4,689,783</w:t>
            </w:r>
          </w:p>
          <w:p w14:paraId="118E1FF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- 4,689,783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46CF12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11,607,187</w:t>
            </w:r>
          </w:p>
          <w:p w14:paraId="326BC49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b/>
                <w:noProof/>
                <w:sz w:val="18"/>
                <w:szCs w:val="18"/>
              </w:rPr>
              <w:t>687,167,733</w:t>
            </w:r>
          </w:p>
        </w:tc>
      </w:tr>
      <w:tr w:rsidR="00ED6A6E" w14:paraId="3B7CAB7F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06649E1B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D121B64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AB1C44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C31EA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2,422,500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87AA34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3D6119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66D95E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51DE7F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2,422,500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759998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364520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AAB729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56FBF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A0D240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2BC63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60AD4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E49A1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AF7622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7C71A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421735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523EF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5847A28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F33632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1705D1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AEECA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2,422,500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7B8B0B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5FFB5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43A7F3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30356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D6A6E" w14:paraId="37C51E41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38CBF823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3FB17C2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2CB141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CD988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16,732,450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1626B4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7B99D7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7,034,875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76DBAE6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BFB2F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9,697,575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94265A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42BE6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28ECC6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458A8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55E02C7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16BFC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7C6FF8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4551D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611AE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652683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275AED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7C187A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567D32A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0D620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7,034,875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87657D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F14E73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9,697,575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FF7ECF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4ACFD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2136A1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D9635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D6A6E" w14:paraId="60FFBF84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2026840C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0A49170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46C175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313,464</w:t>
            </w:r>
          </w:p>
          <w:p w14:paraId="01C7E0B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70,550,644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C047A5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2D6156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38,223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9FEF67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411C7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39,252,505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DEE537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B05638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8C84E0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313,464</w:t>
            </w:r>
          </w:p>
          <w:p w14:paraId="7766DC9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31,259,916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028F8C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EDCAA0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274CB0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9DB3C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E06598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A50BB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ABE975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CC098C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73B10E2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A782F6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38,223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FBE6DF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8E3CE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39,252,505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6C35A6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6F541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CF9E52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313,464</w:t>
            </w:r>
          </w:p>
          <w:p w14:paraId="69D9BB9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31,259,916</w:t>
            </w:r>
          </w:p>
        </w:tc>
      </w:tr>
      <w:tr w:rsidR="00ED6A6E" w14:paraId="7990BF1A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4E63155A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A36F4D6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95B991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0D286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33,277,246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5D2D1F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CE3B4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9C4523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927F3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19,197,246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E27312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958CA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44169D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87078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3394B8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813EAA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F1D529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F57F5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F22C6F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43862A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22C6CF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D5E101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5C9BDE3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2A946C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30D868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EFC0E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19,197,246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0C7B35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838A3A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FEBA97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D12BF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14,080,000</w:t>
            </w:r>
          </w:p>
        </w:tc>
      </w:tr>
      <w:tr w:rsidR="00ED6A6E" w14:paraId="600A1A6F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41004BDF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36B7491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C63AE4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20A35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360,000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A27357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3C0A6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288,617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367CCE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2CE92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71,383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5FA37B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38558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B36D58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AB0EB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A61290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6FA62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245B78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79F7B7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C500C2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5EFEE9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0A010C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7B1B0C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66D7015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5AE13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288,617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67EAB7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84955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71,383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D625C4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17A439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A7FDC1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62BF95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D6A6E" w14:paraId="241AFAE4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7EA4F042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108－112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8A20F50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C3222F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1,225,105</w:t>
            </w:r>
          </w:p>
          <w:p w14:paraId="4A7337D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185,817,994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132071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473BA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62,871,164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2C91D6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1,225,105</w:t>
            </w:r>
          </w:p>
          <w:p w14:paraId="387A1C8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84,062,568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FA49F7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87465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5A25FD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433B4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38,884,262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B45146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2C09C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87F3D1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4587DD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1E0880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DD070F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08A21D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4065A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6789AFB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278BE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62,871,164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02DDC4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1,225,105</w:t>
            </w:r>
          </w:p>
          <w:p w14:paraId="4A6869B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84,062,568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2AC1D6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FF080F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8902BF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DF3915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38,884,262</w:t>
            </w:r>
          </w:p>
        </w:tc>
      </w:tr>
      <w:tr w:rsidR="00ED6A6E" w14:paraId="73D33D41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3A17B939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B29829E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284C91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88,400</w:t>
            </w:r>
          </w:p>
          <w:p w14:paraId="7B23E54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278,580,326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1EBD4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5508F3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61,588,737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E93B1F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88,400</w:t>
            </w:r>
          </w:p>
          <w:p w14:paraId="531FEB6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186,699,190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A97E7D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1,037,378</w:t>
            </w:r>
          </w:p>
          <w:p w14:paraId="00A5761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- 1,037,378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6AF8A5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1,037,378</w:t>
            </w:r>
          </w:p>
          <w:p w14:paraId="775C45B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29,255,021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29EA5AD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EAAAA5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456929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8429EC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ED1C55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8C189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997E9A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EB066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3A62793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D1D36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61,588,737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2A70F4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88,400</w:t>
            </w:r>
          </w:p>
          <w:p w14:paraId="5E00CA0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186,699,190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F52C50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1,037,378</w:t>
            </w:r>
          </w:p>
          <w:p w14:paraId="055DC2F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- 1,037,378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90E19C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1,037,378</w:t>
            </w:r>
          </w:p>
          <w:p w14:paraId="2CFFFE8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29,255,021</w:t>
            </w:r>
          </w:p>
        </w:tc>
      </w:tr>
      <w:tr w:rsidR="00ED6A6E" w14:paraId="02BD2917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09E1CEC4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6C5FB43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4450CC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94,302</w:t>
            </w:r>
          </w:p>
          <w:p w14:paraId="4809486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82,184,793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72A694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15EA4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8,513,480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0C8F6E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94,302</w:t>
            </w:r>
          </w:p>
          <w:p w14:paraId="18B4478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36,075,112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7297A9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D5187B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BD0578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2BB1DE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37,596,201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F7604F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DAA96A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4638E9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A61262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C02232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90A64D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2ECC046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3D2550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171618A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BBE62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8,513,480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47A38B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94,302</w:t>
            </w:r>
          </w:p>
          <w:p w14:paraId="6FDDD12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36,075,112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BAE238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296DC9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09A980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5C71D5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37,596,201</w:t>
            </w:r>
          </w:p>
        </w:tc>
      </w:tr>
      <w:tr w:rsidR="00ED6A6E" w14:paraId="063F0250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2DDE02D1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91ECCE4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DA723D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3,015,061</w:t>
            </w:r>
          </w:p>
          <w:p w14:paraId="4015CC5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952,827,537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F4DD18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680,843</w:t>
            </w:r>
          </w:p>
          <w:p w14:paraId="076C9F7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35,778,235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D2E1CC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2,252,040</w:t>
            </w:r>
          </w:p>
          <w:p w14:paraId="1D13C16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631,968,988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9EEAF6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4CCFF3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7674B7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82,178</w:t>
            </w:r>
          </w:p>
          <w:p w14:paraId="50C75C3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285,080,314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B297C2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8DAE2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35EE5E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AA6EA0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06C9B8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968DF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7D0F80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C6E57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075E4C1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680,843</w:t>
            </w:r>
          </w:p>
          <w:p w14:paraId="479AE9B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35,778,235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D053B5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2,252,040</w:t>
            </w:r>
          </w:p>
          <w:p w14:paraId="6CC2705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631,968,988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A5C9D7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127CD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64BC8A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82,178</w:t>
            </w:r>
          </w:p>
          <w:p w14:paraId="145E71C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285,080,314</w:t>
            </w:r>
          </w:p>
        </w:tc>
      </w:tr>
      <w:tr w:rsidR="00ED6A6E" w14:paraId="43CEAB90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3A485A94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107－112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04C7BD5B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DB7FA8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3,192,050</w:t>
            </w:r>
          </w:p>
          <w:p w14:paraId="1612651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259,484,308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ABD9DD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75D239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17,350,759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B2A18B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2,625,640</w:t>
            </w:r>
          </w:p>
          <w:p w14:paraId="6902F04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168,061,700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0C9D9A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1,018,515</w:t>
            </w:r>
          </w:p>
          <w:p w14:paraId="4AAF6BB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- 1,018,515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6C3AD4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1,584,925</w:t>
            </w:r>
          </w:p>
          <w:p w14:paraId="5BDB9BA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73,053,334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2EEBF6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32215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A37078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C2809E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70FB5A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0B9D63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45BB52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D41635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408D206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121E04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17,350,759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BA6904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2,625,640</w:t>
            </w:r>
          </w:p>
          <w:p w14:paraId="0FF92D3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168,061,700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54851E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1,018,515</w:t>
            </w:r>
          </w:p>
          <w:p w14:paraId="227B3F4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- 1,018,515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D388BD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1,584,925</w:t>
            </w:r>
          </w:p>
          <w:p w14:paraId="2D58D42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73,053,334</w:t>
            </w:r>
          </w:p>
        </w:tc>
      </w:tr>
      <w:tr w:rsidR="00ED6A6E" w14:paraId="6DEA52AE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6A988847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78B10B3E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3B09489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E33182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237,000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9338D8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9CA495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177,000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306C76C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C14B66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60,000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1A5B97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DCA2C8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01C213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3449A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AFB38E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2C1F11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54A179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77730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F8429A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C3EFDA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794DD0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4F06A0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76214F0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6E0FB3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177,000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012074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EAE25B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60,000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9E94E5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6F6BA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B81857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2E8F42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D6A6E" w14:paraId="418B99CC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5172BC25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39A8B6AD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874DF8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6AFAE8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50,293,641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CC7809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9D950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2,816,687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446BC5E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94E38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37,175,106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BEA528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76C781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747874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E1DC43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10,301,848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66FCB9B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86D452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30287F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326DB4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4B8319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953BAF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C37426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FC6D7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250089E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B85A8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2,816,687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B7602E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5A162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37,175,106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011E0B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8E7A06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90279D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F09443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10,301,848</w:t>
            </w:r>
          </w:p>
        </w:tc>
      </w:tr>
      <w:tr w:rsidR="00ED6A6E" w14:paraId="42DDC364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23980572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1A15B431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4DAE841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0EE48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561543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E8F85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218C993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9DFC5B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8B1411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31BFFD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343333E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B59DE8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31B9FBA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F88BD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818895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59EC8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4D4D98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4A9F71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7783E0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EFD61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3DF480C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7FD1F0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49BDCA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A6CEAB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625,100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F74D4E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0198AA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EE7DFA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7B3CF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</w:tr>
      <w:tr w:rsidR="00ED6A6E" w14:paraId="4525158C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509DA513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109－112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4AD2AA43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EDA967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18,430,562</w:t>
            </w:r>
          </w:p>
          <w:p w14:paraId="72CA5F8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429,003,951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8C01FF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D969FF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22,120,677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7684B0A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12,475,210</w:t>
            </w:r>
          </w:p>
          <w:p w14:paraId="5B791D2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281,776,648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05F529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2,633,890</w:t>
            </w:r>
          </w:p>
          <w:p w14:paraId="73EFDE9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- 2,633,890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543A429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8,589,242</w:t>
            </w:r>
          </w:p>
          <w:p w14:paraId="5A1A1DB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122,472,736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36F37E9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64BBFF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3105C8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5BA227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0C952B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6776A3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6E33504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19B4F8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7E465CE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6C66337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22,120,677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7D0AB9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12,475,210</w:t>
            </w:r>
          </w:p>
          <w:p w14:paraId="0B54114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281,776,648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327C4E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2,633,890</w:t>
            </w:r>
          </w:p>
          <w:p w14:paraId="17BACD2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- 2,633,890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45C4FB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8,589,242</w:t>
            </w:r>
          </w:p>
          <w:p w14:paraId="146A17F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122,472,736</w:t>
            </w:r>
          </w:p>
        </w:tc>
      </w:tr>
      <w:tr w:rsidR="00ED6A6E" w14:paraId="0BC8D1DB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3AB88103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 w:hint="eastAsia"/>
                <w:noProof/>
                <w:sz w:val="18"/>
                <w:szCs w:val="18"/>
              </w:rPr>
              <w:t>111－112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533A322C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7AA392E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47AEB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6,664,136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90673A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78EB68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641,432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18FD97D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3B5CB9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4,779,850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004F850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5AFCB2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410FD3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AD0219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1,242,854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7DA50D9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40077076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8723C9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8BC2B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79B9367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16AC96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08BE009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C2957D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591C2C7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8E2F58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641,432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5F2E2A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1EE4F5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4,779,850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5E660C8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BFA735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227156A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06D4A5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1,242,854</w:t>
            </w:r>
          </w:p>
        </w:tc>
      </w:tr>
      <w:tr w:rsidR="00ED6A6E" w14:paraId="671867EA" w14:textId="77777777" w:rsidTr="0078636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73"/>
        </w:trPr>
        <w:tc>
          <w:tcPr>
            <w:tcW w:w="192" w:type="pct"/>
            <w:gridSpan w:val="2"/>
            <w:shd w:val="clear" w:color="auto" w:fill="auto"/>
            <w:vAlign w:val="center"/>
          </w:tcPr>
          <w:p w14:paraId="32277C87" w14:textId="77777777" w:rsidR="00ED6A6E" w:rsidRPr="00786363" w:rsidRDefault="00ED6A6E" w:rsidP="00F805B5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786363">
              <w:rPr>
                <w:rFonts w:ascii="細明體" w:eastAsia="細明體" w:hAnsi="細明體"/>
                <w:noProof/>
                <w:sz w:val="18"/>
                <w:szCs w:val="18"/>
              </w:rPr>
              <w:t>112</w:t>
            </w:r>
          </w:p>
        </w:tc>
        <w:tc>
          <w:tcPr>
            <w:tcW w:w="440" w:type="pct"/>
            <w:shd w:val="clear" w:color="auto" w:fill="auto"/>
            <w:vAlign w:val="center"/>
          </w:tcPr>
          <w:p w14:paraId="2FE102D6" w14:textId="77777777" w:rsidR="00ED6A6E" w:rsidRDefault="00ED6A6E" w:rsidP="00F805B5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F2C5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6636A3A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305A29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124,808,309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2EFFCEB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6A9BA3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4,715,420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585A90BF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56FE06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76,151,642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FFFBFC8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16D2DA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747C486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EF1E211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  <w:tc>
          <w:tcPr>
            <w:tcW w:w="334" w:type="pct"/>
            <w:gridSpan w:val="2"/>
            <w:shd w:val="clear" w:color="auto" w:fill="auto"/>
            <w:vAlign w:val="center"/>
          </w:tcPr>
          <w:p w14:paraId="007A99CB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A6ABEA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C204E6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2E6CAD0C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1A3760E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598E4D72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shd w:val="clear" w:color="auto" w:fill="auto"/>
            <w:vAlign w:val="center"/>
          </w:tcPr>
          <w:p w14:paraId="433DF71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3B3CFDAE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5" w:type="pct"/>
            <w:gridSpan w:val="2"/>
            <w:shd w:val="clear" w:color="auto" w:fill="auto"/>
            <w:vAlign w:val="center"/>
          </w:tcPr>
          <w:p w14:paraId="2DDCCB4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0A6E9505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4,715,420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4F57A5D3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708174A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76,151,642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3165252D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0500897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334" w:type="pct"/>
            <w:shd w:val="clear" w:color="auto" w:fill="auto"/>
            <w:vAlign w:val="center"/>
          </w:tcPr>
          <w:p w14:paraId="69664924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  <w:p w14:paraId="1410E470" w14:textId="77777777" w:rsidR="00ED6A6E" w:rsidRPr="00E966D3" w:rsidRDefault="00ED6A6E" w:rsidP="00F805B5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E966D3">
              <w:rPr>
                <w:rFonts w:ascii="細明體" w:eastAsia="細明體" w:hAnsi="細明體"/>
                <w:noProof/>
                <w:sz w:val="18"/>
                <w:szCs w:val="18"/>
              </w:rPr>
              <w:t>43,941,247</w:t>
            </w:r>
          </w:p>
        </w:tc>
      </w:tr>
    </w:tbl>
    <w:p w14:paraId="629367B6" w14:textId="77777777" w:rsidR="00D867AC" w:rsidRDefault="00D867AC" w:rsidP="00786363">
      <w:pPr>
        <w:spacing w:line="200" w:lineRule="exact"/>
        <w:ind w:right="414"/>
        <w:rPr>
          <w:rFonts w:eastAsia="標楷體"/>
          <w:sz w:val="22"/>
        </w:rPr>
      </w:pPr>
    </w:p>
    <w:sectPr w:rsidR="00D867AC" w:rsidSect="00123FC0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EC569" w14:textId="77777777" w:rsidR="00ED6A6E" w:rsidRDefault="00ED6A6E">
      <w:r>
        <w:separator/>
      </w:r>
    </w:p>
  </w:endnote>
  <w:endnote w:type="continuationSeparator" w:id="0">
    <w:p w14:paraId="7AA7805D" w14:textId="77777777" w:rsidR="00ED6A6E" w:rsidRDefault="00ED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7522" w14:textId="4EC650AB" w:rsidR="00DC7502" w:rsidRPr="003F214A" w:rsidRDefault="00DC7502" w:rsidP="00DC7502">
    <w:pPr>
      <w:pStyle w:val="a4"/>
      <w:jc w:val="center"/>
      <w:rPr>
        <w:rFonts w:ascii="標楷體" w:eastAsia="標楷體" w:hAnsi="標楷體"/>
      </w:rPr>
    </w:pPr>
    <w:r w:rsidRPr="003F214A">
      <w:rPr>
        <w:rFonts w:ascii="標楷體" w:eastAsia="標楷體" w:hAnsi="標楷體" w:hint="eastAsia"/>
      </w:rPr>
      <w:t>第13-</w:t>
    </w:r>
    <w:sdt>
      <w:sdtPr>
        <w:rPr>
          <w:rFonts w:ascii="標楷體" w:eastAsia="標楷體" w:hAnsi="標楷體"/>
        </w:rPr>
        <w:id w:val="-1534726096"/>
        <w:docPartObj>
          <w:docPartGallery w:val="Page Numbers (Bottom of Page)"/>
          <w:docPartUnique/>
        </w:docPartObj>
      </w:sdtPr>
      <w:sdtEndPr/>
      <w:sdtContent>
        <w:r w:rsidRPr="003F214A">
          <w:rPr>
            <w:rFonts w:ascii="標楷體" w:eastAsia="標楷體" w:hAnsi="標楷體"/>
          </w:rPr>
          <w:fldChar w:fldCharType="begin"/>
        </w:r>
        <w:r w:rsidRPr="003F214A">
          <w:rPr>
            <w:rFonts w:ascii="標楷體" w:eastAsia="標楷體" w:hAnsi="標楷體"/>
          </w:rPr>
          <w:instrText>PAGE   \* MERGEFORMAT</w:instrText>
        </w:r>
        <w:r w:rsidRPr="003F214A">
          <w:rPr>
            <w:rFonts w:ascii="標楷體" w:eastAsia="標楷體" w:hAnsi="標楷體"/>
          </w:rPr>
          <w:fldChar w:fldCharType="separate"/>
        </w:r>
        <w:r w:rsidRPr="003F214A">
          <w:rPr>
            <w:rFonts w:ascii="標楷體" w:eastAsia="標楷體" w:hAnsi="標楷體"/>
            <w:lang w:val="zh-TW"/>
          </w:rPr>
          <w:t>2</w:t>
        </w:r>
        <w:r w:rsidRPr="003F214A">
          <w:rPr>
            <w:rFonts w:ascii="標楷體" w:eastAsia="標楷體" w:hAnsi="標楷體"/>
          </w:rPr>
          <w:fldChar w:fldCharType="end"/>
        </w:r>
        <w:r w:rsidRPr="003F214A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E9692" w14:textId="77777777" w:rsidR="00ED6A6E" w:rsidRDefault="00ED6A6E">
      <w:r>
        <w:separator/>
      </w:r>
    </w:p>
  </w:footnote>
  <w:footnote w:type="continuationSeparator" w:id="0">
    <w:p w14:paraId="27B3A54B" w14:textId="77777777" w:rsidR="00ED6A6E" w:rsidRDefault="00ED6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5B54" w14:textId="515BD9C6" w:rsidR="00D867AC" w:rsidRDefault="003D1EC2">
    <w:pPr>
      <w:jc w:val="center"/>
    </w:pPr>
    <w:r w:rsidRPr="003D1EC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3D1EC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3D1EC2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3D1EC2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3D1EC2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7C990" w14:textId="1E97E6E8" w:rsidR="00D867AC" w:rsidRPr="002A583B" w:rsidRDefault="003D1EC2">
    <w:pPr>
      <w:jc w:val="center"/>
      <w:rPr>
        <w:rFonts w:ascii="標楷體" w:eastAsia="標楷體" w:hAnsi="標楷體"/>
        <w:b/>
        <w:sz w:val="36"/>
        <w:szCs w:val="36"/>
      </w:rPr>
    </w:pPr>
    <w:r w:rsidRPr="002A583B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拾參</w:t>
    </w:r>
    <w:r w:rsidR="00B27658" w:rsidRPr="002A583B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D867AC"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D867AC"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年度</w:t>
    </w:r>
    <w:r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D867AC"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總決算以前年度歲出</w:t>
    </w:r>
    <w:r w:rsidRPr="002A583B">
      <w:rPr>
        <w:rFonts w:ascii="標楷體" w:eastAsia="標楷體" w:hAnsi="標楷體"/>
        <w:b/>
        <w:spacing w:val="60"/>
        <w:sz w:val="36"/>
        <w:szCs w:val="36"/>
        <w:u w:val="single"/>
      </w:rPr>
      <w:t>政事別</w:t>
    </w:r>
    <w:r w:rsidR="00D867AC"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轉入數決算審定</w:t>
    </w:r>
    <w:r w:rsidR="009D2E50"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總</w:t>
    </w:r>
    <w:r w:rsidR="00D867AC" w:rsidRPr="002A583B">
      <w:rPr>
        <w:rFonts w:ascii="標楷體" w:eastAsia="標楷體" w:hAnsi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A6E"/>
    <w:rsid w:val="0001712C"/>
    <w:rsid w:val="000A3326"/>
    <w:rsid w:val="001214FD"/>
    <w:rsid w:val="00123FC0"/>
    <w:rsid w:val="001A4B2C"/>
    <w:rsid w:val="002A583B"/>
    <w:rsid w:val="003D1EC2"/>
    <w:rsid w:val="003F092B"/>
    <w:rsid w:val="003F214A"/>
    <w:rsid w:val="004E0B7F"/>
    <w:rsid w:val="00734FFE"/>
    <w:rsid w:val="00775C5D"/>
    <w:rsid w:val="00786363"/>
    <w:rsid w:val="008B0CCA"/>
    <w:rsid w:val="008E605A"/>
    <w:rsid w:val="009D2E50"/>
    <w:rsid w:val="00AA7593"/>
    <w:rsid w:val="00AB6EA1"/>
    <w:rsid w:val="00B27658"/>
    <w:rsid w:val="00CE74C9"/>
    <w:rsid w:val="00D867AC"/>
    <w:rsid w:val="00DC7502"/>
    <w:rsid w:val="00E966D3"/>
    <w:rsid w:val="00EC414C"/>
    <w:rsid w:val="00ED19D3"/>
    <w:rsid w:val="00ED6A6E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D20FDDA"/>
  <w15:chartTrackingRefBased/>
  <w15:docId w15:val="{3CBC9585-309C-48BC-A8F9-B7608D76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C75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ASJmgS7Gw2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ASJmgS7Gw2以前年度歲出決算審定表.dot</Template>
  <TotalTime>1</TotalTime>
  <Pages>1</Pages>
  <Words>751</Words>
  <Characters>1997</Characters>
  <Application>Microsoft Office Word</Application>
  <DocSecurity>0</DocSecurity>
  <Lines>16</Lines>
  <Paragraphs>5</Paragraphs>
  <ScaleCrop>false</ScaleCrop>
  <Company>N.A.O.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楊凱鈞</dc:creator>
  <cp:keywords/>
  <cp:lastModifiedBy>王詠萱</cp:lastModifiedBy>
  <cp:revision>3</cp:revision>
  <cp:lastPrinted>2025-06-13T03:36:00Z</cp:lastPrinted>
  <dcterms:created xsi:type="dcterms:W3CDTF">2025-06-16T09:28:00Z</dcterms:created>
  <dcterms:modified xsi:type="dcterms:W3CDTF">2025-06-28T14:59:00Z</dcterms:modified>
</cp:coreProperties>
</file>