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3"/>
        <w:gridCol w:w="1703"/>
        <w:gridCol w:w="1703"/>
        <w:gridCol w:w="1490"/>
        <w:gridCol w:w="1490"/>
        <w:gridCol w:w="469"/>
        <w:gridCol w:w="1022"/>
        <w:gridCol w:w="1490"/>
        <w:gridCol w:w="1459"/>
        <w:gridCol w:w="1459"/>
        <w:gridCol w:w="1459"/>
        <w:gridCol w:w="1579"/>
        <w:gridCol w:w="1579"/>
        <w:gridCol w:w="1579"/>
        <w:gridCol w:w="1583"/>
        <w:gridCol w:w="1685"/>
      </w:tblGrid>
      <w:tr w:rsidR="00975682" w14:paraId="1677DB1D" w14:textId="77777777" w:rsidTr="007E3F9F">
        <w:trPr>
          <w:cantSplit/>
          <w:trHeight w:val="270"/>
          <w:tblHeader/>
        </w:trPr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62141CB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05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F0255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8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4CE5" w14:textId="3E2B62BF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97C2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E937B1F" w14:textId="77777777" w:rsidTr="007E3F9F">
        <w:trPr>
          <w:cantSplit/>
          <w:trHeight w:val="270"/>
          <w:tblHeader/>
        </w:trPr>
        <w:tc>
          <w:tcPr>
            <w:tcW w:w="27" w:type="pct"/>
            <w:tcBorders>
              <w:top w:val="nil"/>
              <w:left w:val="nil"/>
              <w:right w:val="nil"/>
            </w:tcBorders>
          </w:tcPr>
          <w:p w14:paraId="0F1DACEC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05" w:type="pct"/>
            <w:gridSpan w:val="6"/>
            <w:vMerge/>
            <w:tcBorders>
              <w:top w:val="nil"/>
              <w:left w:val="nil"/>
              <w:right w:val="nil"/>
            </w:tcBorders>
          </w:tcPr>
          <w:p w14:paraId="007F94DB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8" w:type="pct"/>
            <w:gridSpan w:val="10"/>
            <w:vMerge/>
            <w:tcBorders>
              <w:top w:val="nil"/>
              <w:left w:val="nil"/>
              <w:right w:val="nil"/>
            </w:tcBorders>
          </w:tcPr>
          <w:p w14:paraId="397E5519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0E247ED" w14:textId="77777777" w:rsidTr="000578DA">
        <w:trPr>
          <w:cantSplit/>
          <w:tblHeader/>
        </w:trPr>
        <w:tc>
          <w:tcPr>
            <w:tcW w:w="467" w:type="pct"/>
            <w:gridSpan w:val="3"/>
            <w:tcBorders>
              <w:left w:val="nil"/>
            </w:tcBorders>
            <w:vAlign w:val="center"/>
          </w:tcPr>
          <w:p w14:paraId="3AE72DCD" w14:textId="77777777" w:rsidR="00975682" w:rsidRDefault="00975682" w:rsidP="00DD4A93">
            <w:pPr>
              <w:ind w:left="57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85" w:type="pct"/>
            <w:vMerge w:val="restart"/>
            <w:vAlign w:val="center"/>
          </w:tcPr>
          <w:p w14:paraId="51D4EDA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348" w:type="pct"/>
            <w:gridSpan w:val="5"/>
            <w:vAlign w:val="center"/>
          </w:tcPr>
          <w:p w14:paraId="70AD49B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90" w:type="pct"/>
            <w:gridSpan w:val="3"/>
            <w:vAlign w:val="center"/>
          </w:tcPr>
          <w:p w14:paraId="42F2314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29" w:type="pct"/>
            <w:gridSpan w:val="4"/>
            <w:vAlign w:val="center"/>
          </w:tcPr>
          <w:p w14:paraId="605A0A7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81" w:type="pct"/>
            <w:vMerge w:val="restart"/>
            <w:tcBorders>
              <w:right w:val="nil"/>
            </w:tcBorders>
            <w:vAlign w:val="center"/>
          </w:tcPr>
          <w:p w14:paraId="010AA82C" w14:textId="7FE7CCAC" w:rsidR="00975682" w:rsidRDefault="00975682" w:rsidP="008C3177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  <w:r w:rsidR="008C3177">
              <w:rPr>
                <w:rFonts w:ascii="標楷體" w:eastAsia="標楷體" w:hAnsi="標楷體"/>
                <w:spacing w:val="-1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75682" w14:paraId="4C9F0874" w14:textId="77777777" w:rsidTr="000578DA">
        <w:trPr>
          <w:cantSplit/>
          <w:tblHeader/>
        </w:trPr>
        <w:tc>
          <w:tcPr>
            <w:tcW w:w="82" w:type="pct"/>
            <w:gridSpan w:val="2"/>
            <w:tcBorders>
              <w:left w:val="nil"/>
            </w:tcBorders>
            <w:vAlign w:val="center"/>
          </w:tcPr>
          <w:p w14:paraId="53EDFB75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85" w:type="pct"/>
            <w:vAlign w:val="center"/>
          </w:tcPr>
          <w:p w14:paraId="6BD48ADC" w14:textId="77777777" w:rsidR="00975682" w:rsidRDefault="00975682" w:rsidP="00531E5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85" w:type="pct"/>
            <w:vMerge/>
            <w:vAlign w:val="center"/>
          </w:tcPr>
          <w:p w14:paraId="53E009D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4E74B8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7" w:type="pct"/>
            <w:vAlign w:val="center"/>
          </w:tcPr>
          <w:p w14:paraId="4848AD7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7" w:type="pct"/>
            <w:gridSpan w:val="2"/>
            <w:vAlign w:val="center"/>
          </w:tcPr>
          <w:p w14:paraId="2733960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010E942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30" w:type="pct"/>
            <w:vAlign w:val="center"/>
          </w:tcPr>
          <w:p w14:paraId="27569CA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0" w:type="pct"/>
            <w:vAlign w:val="center"/>
          </w:tcPr>
          <w:p w14:paraId="40C539A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0" w:type="pct"/>
            <w:vAlign w:val="center"/>
          </w:tcPr>
          <w:p w14:paraId="6942298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7" w:type="pct"/>
            <w:vAlign w:val="center"/>
          </w:tcPr>
          <w:p w14:paraId="2A3FFE7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57" w:type="pct"/>
            <w:vAlign w:val="center"/>
          </w:tcPr>
          <w:p w14:paraId="74117CE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57" w:type="pct"/>
            <w:vAlign w:val="center"/>
          </w:tcPr>
          <w:p w14:paraId="5DF0D4A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8" w:type="pct"/>
            <w:vAlign w:val="center"/>
          </w:tcPr>
          <w:p w14:paraId="7B1AC98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81" w:type="pct"/>
            <w:vMerge/>
            <w:tcBorders>
              <w:right w:val="nil"/>
            </w:tcBorders>
            <w:vAlign w:val="center"/>
          </w:tcPr>
          <w:p w14:paraId="4DB24F75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0578DA" w:rsidRPr="002244C8" w14:paraId="1E3F44FD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2704B6B" w14:textId="77777777" w:rsidR="000578DA" w:rsidRPr="00DD4A93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790A0921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10D3F36" w14:textId="148E21A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10,401,339,700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3EB6C9" w14:textId="2BAE6CE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9,314,309,846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4F71164" w14:textId="5D955E5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562F10A" w14:textId="465224A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96,421,188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FC5B997" w14:textId="5855C33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9,410,731,034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F6DAF19" w14:textId="6D2FAC1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- 128,748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DE3125F" w14:textId="58E9B94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B449A82" w14:textId="1975F19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1E83875" w14:textId="5CC155E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9,314,181,098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4CAA211" w14:textId="0008DC3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CB83D8A" w14:textId="6EF5731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96,421,188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DCF65" w14:textId="594D00E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9,410,602,286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9AA1D9F" w14:textId="7A28E41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- 990,737,414</w:t>
            </w:r>
          </w:p>
        </w:tc>
      </w:tr>
      <w:tr w:rsidR="000578DA" w:rsidRPr="002244C8" w14:paraId="481A3858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C466AC9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47B88CC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23BC39E" w14:textId="0DC3A42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2,137,269,500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9CC3F24" w14:textId="257CEC1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1,943,143,292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B9F3181" w14:textId="447A279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53B0225" w14:textId="1D4DA1A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2,572,132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3CE2EF1" w14:textId="463F365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1,945,715,424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7EBA3CD" w14:textId="0213B98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5F7B78D" w14:textId="49C19D2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B499262" w14:textId="23B5C51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081A49A" w14:textId="0F570CD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1,943,143,292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8946A1C" w14:textId="1994C69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0B7768F" w14:textId="7B93359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2,572,132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C2EBE" w14:textId="597BDE8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1,945,715,424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AAA08A3" w14:textId="0015113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- 191,554,076</w:t>
            </w:r>
          </w:p>
        </w:tc>
      </w:tr>
      <w:tr w:rsidR="000578DA" w:rsidRPr="002244C8" w14:paraId="5307C99E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0F06DB9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2AE1F50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CF3F004" w14:textId="4341ACC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534,348,000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54BACE1" w14:textId="498EA45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454,276,499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334355D" w14:textId="0044693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4F013EB" w14:textId="5B8620C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607,000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938DDD5" w14:textId="43A34C8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454,883,499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5A32ED1" w14:textId="6ABCAD8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047B3E9" w14:textId="635A6BA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9CDBD06" w14:textId="1EE20FA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4D95EAD" w14:textId="617EABB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454,276,499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2120856" w14:textId="538F757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8D69DE4" w14:textId="4199F6C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607,000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3F4B6" w14:textId="4A9BF72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454,883,499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77FF5DD" w14:textId="5C6526A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- 79,464,501</w:t>
            </w:r>
          </w:p>
        </w:tc>
      </w:tr>
      <w:tr w:rsidR="000578DA" w:rsidRPr="002244C8" w14:paraId="129F42C8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CCEA449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E818851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A5778BF" w14:textId="2F8890D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191,113,000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8C011C0" w14:textId="2529361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167,336,167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B75CED7" w14:textId="390DBE3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18CCAA5" w14:textId="5F4823D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868,376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1471326" w14:textId="6D93EEB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168,204,543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EB698A2" w14:textId="5F397C6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E0A5432" w14:textId="3B6675E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D4CD7BB" w14:textId="64C6DE4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7FD0B69" w14:textId="3C49900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167,336,167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1AB72F8" w14:textId="6D270E4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96653EE" w14:textId="0E5C447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868,376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EC85F" w14:textId="04BB4E6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168,204,543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D49C88A" w14:textId="20BB1EE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- 22,908,457</w:t>
            </w:r>
          </w:p>
        </w:tc>
      </w:tr>
      <w:tr w:rsidR="000578DA" w:rsidRPr="002244C8" w14:paraId="48FD15A1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2D1B4D2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2129EAD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F5E2A24" w14:textId="459D762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615,748,500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A838903" w14:textId="44CBC2F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566,968,431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2BFB13" w14:textId="58043C8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94BF094" w14:textId="3593C27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748,000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1592E16" w14:textId="00992A6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567,716,431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549F768" w14:textId="0EFB6D1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1A51C75" w14:textId="5E95828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6419FE0" w14:textId="28BDFCC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E9F3973" w14:textId="1B9649A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566,968,431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D6BF241" w14:textId="6F93BDA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1397CA7" w14:textId="11E01F9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748,000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01917" w14:textId="5E28AF0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567,716,431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87F5C19" w14:textId="59CEC0A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- 48,032,069</w:t>
            </w:r>
          </w:p>
        </w:tc>
      </w:tr>
      <w:tr w:rsidR="000578DA" w:rsidRPr="002244C8" w14:paraId="235B3C45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033A6B8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88FA388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9816535" w14:textId="6BC2D50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735,196,000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148311" w14:textId="2C74985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696,829,150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1F4CA5E" w14:textId="1004E6B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7042B8D" w14:textId="2713112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348,756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6078AEE" w14:textId="2185105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697,177,906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A69839B" w14:textId="08D1461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CEAC585" w14:textId="5F7A50F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5A874F5" w14:textId="7282176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A9B9560" w14:textId="03C8E9A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696,829,150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DBE4A75" w14:textId="4DB811F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83B4863" w14:textId="2996255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348,756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4EEA9" w14:textId="0022868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697,177,906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654840F" w14:textId="47904E7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- 38,018,094</w:t>
            </w:r>
          </w:p>
        </w:tc>
      </w:tr>
      <w:tr w:rsidR="000578DA" w:rsidRPr="002244C8" w14:paraId="6FD6562F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E23F09D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3D2B72A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5C9911D" w14:textId="061F58D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60,864,000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0D0CA9F" w14:textId="7BA0130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57,733,045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F9FB60" w14:textId="47062AF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52D3B8A" w14:textId="52AA12B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351D04F" w14:textId="619D45B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57,733,045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4B142DC" w14:textId="698900C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F5EDBCB" w14:textId="47F0D1E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522EDD5" w14:textId="7CB24AE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80B0494" w14:textId="5EF1AAD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57,733,045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9BB99E0" w14:textId="7834937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D0B06BB" w14:textId="1409F20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E2466" w14:textId="5C96E09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57,733,045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8974F9F" w14:textId="2331F55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- 3,130,955</w:t>
            </w:r>
          </w:p>
        </w:tc>
      </w:tr>
      <w:tr w:rsidR="000578DA" w:rsidRPr="002244C8" w14:paraId="44869CD3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CB53799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F229910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D56C24C" w14:textId="4E9DDC3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3,018,609,000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4689C06" w14:textId="1915895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2,924,863,054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C3677C8" w14:textId="6A41946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09E192F" w14:textId="70E74B8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6,187,500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C38FEA3" w14:textId="7449232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2,931,050,554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18D6F89" w14:textId="34D76AE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9FC96B6" w14:textId="472D465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A2EA9F1" w14:textId="2EF014F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B3A7CFB" w14:textId="4B619C7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2,924,863,054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DD9A1E5" w14:textId="7ABBDB9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2499A4" w14:textId="13E50F3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6,187,500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72568" w14:textId="5584C01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2,931,050,554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CD2F825" w14:textId="60C909E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- 87,558,446</w:t>
            </w:r>
          </w:p>
        </w:tc>
      </w:tr>
      <w:tr w:rsidR="000578DA" w:rsidRPr="002244C8" w14:paraId="7C07FD5C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B3B2E61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86F3660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D85D385" w14:textId="1B8E49A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2,662,260,000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107C92" w14:textId="3CAB3D0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2,604,326,073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D87AC0D" w14:textId="10509DA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8E065B6" w14:textId="7FBC789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3AABBAE" w14:textId="7C6B14C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2,604,326,073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7EEBD67" w14:textId="330984C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CE5054A" w14:textId="0F38198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908BECE" w14:textId="7637B88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8C8CED" w14:textId="52AE787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2,604,326,073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E071A64" w14:textId="0A4F74D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18C544F" w14:textId="25417A1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B1657" w14:textId="5BF5FAC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2,604,326,073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5E4F7EC" w14:textId="06A395F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- 57,933,927</w:t>
            </w:r>
          </w:p>
        </w:tc>
      </w:tr>
      <w:tr w:rsidR="000578DA" w:rsidRPr="002244C8" w14:paraId="36A0138C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598FB073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87119B2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5F3AD6A" w14:textId="4CBDECF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356,349,000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05076C8" w14:textId="2D399D3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320,536,981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9E97DC4" w14:textId="1650679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D8AC15E" w14:textId="25A329A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6,187,500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F28DBB0" w14:textId="7F81DA0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326,724,481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D80ACAD" w14:textId="33967A7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C6D5C76" w14:textId="2EE4EFF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A80FF33" w14:textId="1FD77EB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CB0352" w14:textId="29245EF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320,536,981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44B38AE" w14:textId="735AE2B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4CA4787" w14:textId="00B89C4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6,187,500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6B121" w14:textId="454F941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326,724,481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A660378" w14:textId="18F07FA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- 29,624,519</w:t>
            </w:r>
          </w:p>
        </w:tc>
      </w:tr>
      <w:tr w:rsidR="000578DA" w:rsidRPr="002244C8" w14:paraId="67C5AB39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61AAC90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85AEDD3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3628582" w14:textId="5D5E44C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2,153,214,000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5A87523" w14:textId="0481134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1,790,307,398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AA2A04C" w14:textId="66CC8EB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7BEC629D" w14:textId="508BBDC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77,812,951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6902D87" w14:textId="1BFB3C3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1,868,120,349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42F5DB2" w14:textId="10424FD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82A64B5" w14:textId="5AFEC67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D6654EF" w14:textId="7B10ED1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9D54537" w14:textId="5364831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1,790,307,398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CD3A81" w14:textId="5205ED6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D4A3371" w14:textId="4870B53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77,812,951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441F4" w14:textId="26E61A4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1,868,120,349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283078E" w14:textId="648A572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- 285,093,651</w:t>
            </w:r>
          </w:p>
        </w:tc>
      </w:tr>
      <w:tr w:rsidR="000578DA" w:rsidRPr="002244C8" w14:paraId="2EE6EA95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2546A557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241C935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0D0BE7C" w14:textId="2A3E52B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792,400,000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32878C8" w14:textId="33F78D9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654,638,780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2AE7369" w14:textId="3AFEED2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98E6C92" w14:textId="60DC1C0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10,090,205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7E7E665" w14:textId="772CEB5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664,728,985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67E83DC" w14:textId="114E94C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E958096" w14:textId="0EAD395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872E975" w14:textId="267D327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B732E27" w14:textId="2C05EF1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654,638,780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CBE89BA" w14:textId="7AB2733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4B66C46" w14:textId="2AF9E1D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10,090,205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4B31E" w14:textId="4F5AA4A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664,728,985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33838C6" w14:textId="636AFAB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- 127,671,015</w:t>
            </w:r>
          </w:p>
        </w:tc>
      </w:tr>
      <w:tr w:rsidR="000578DA" w:rsidRPr="002244C8" w14:paraId="1015DD05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BC22A1F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2D6D8DB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74A0B1F" w14:textId="1A22630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226,813,000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E997BA1" w14:textId="343ED89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185,779,874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128A162" w14:textId="6A08F8A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EC41AE5" w14:textId="7537A43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18,723,167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48AB6C" w14:textId="72A3966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204,503,041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2E4F4BF" w14:textId="08CD4E0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48E2B29" w14:textId="473711F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D1AB3C3" w14:textId="26B9567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46F20F3" w14:textId="2F3731B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185,779,874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64FCD57" w14:textId="737AA6B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E854BE2" w14:textId="435BDDD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18,723,167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D0FAB" w14:textId="365AE6C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204,503,041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20EE28D" w14:textId="5853964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- 22,309,959</w:t>
            </w:r>
          </w:p>
        </w:tc>
      </w:tr>
      <w:tr w:rsidR="000578DA" w:rsidRPr="002244C8" w14:paraId="27952643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1CCB939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5EA973A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3B8458A" w14:textId="19B876D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351,056,000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F50A530" w14:textId="54B4ACB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292,408,417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3DDE50D" w14:textId="3251C2D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2A8E98F" w14:textId="05AB8E7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20,050,943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514D184" w14:textId="21852A1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312,459,360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AB68221" w14:textId="0CACC3C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6AB0947" w14:textId="5ADF295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A8FA1BE" w14:textId="3E42DBF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33CAB4C" w14:textId="25FD138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292,408,417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846212" w14:textId="78E4085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6B30FC0" w14:textId="5F212F6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20,050,943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00FF8" w14:textId="172439A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312,459,360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C21610D" w14:textId="63C41D6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- 38,596,640</w:t>
            </w:r>
          </w:p>
        </w:tc>
      </w:tr>
      <w:tr w:rsidR="000578DA" w:rsidRPr="002244C8" w14:paraId="152ACB7B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FE9999B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FB68ACD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8F7BCDA" w14:textId="75A89D3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782,945,000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314E3FE" w14:textId="60A3DB3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657,480,327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7B5738" w14:textId="091D824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DCDF848" w14:textId="4C1AD71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28,948,636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1BA9C14" w14:textId="3CB9B71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686,428,963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F026E66" w14:textId="3BB2AAC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B5235AA" w14:textId="504D721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BE1A934" w14:textId="461E131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B24FFD7" w14:textId="0ACEA76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657,480,327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577ADAE" w14:textId="34F8082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B4EA622" w14:textId="2A5DD12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28,948,636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8297E" w14:textId="6C2DB13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686,428,963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26C70AA" w14:textId="2FF461F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- 96,516,037</w:t>
            </w:r>
          </w:p>
        </w:tc>
      </w:tr>
      <w:tr w:rsidR="000578DA" w:rsidRPr="002244C8" w14:paraId="346FB441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25CCEE1F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1D7CF35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F34F182" w14:textId="4D5F62F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1,799,217,200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D21C61D" w14:textId="5F63E7C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1,602,035,489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3BA4817" w14:textId="16BFC5E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C6C5014" w14:textId="5617745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248F22D" w14:textId="5CD66C5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1,602,740,489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37F52D6" w14:textId="29073DC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- 128,748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6998ED9" w14:textId="15DA55B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C09C9AA" w14:textId="7416ED1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E8A4664" w14:textId="2E92CAF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1,601,906,741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9BB36AE" w14:textId="5080914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E2D8E91" w14:textId="6F52828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705,000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35D51" w14:textId="4B6622D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1,602,611,741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5DFC404" w14:textId="2852D1E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- 196,605,459</w:t>
            </w:r>
          </w:p>
        </w:tc>
      </w:tr>
      <w:tr w:rsidR="000578DA" w:rsidRPr="002244C8" w14:paraId="7FDB752E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C63038C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12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D8BD4D9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8714B25" w14:textId="0C4AFE7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42,586,000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D5C9AC3" w14:textId="341188A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40,851,073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4AA2041" w14:textId="1FB5467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DA4295D" w14:textId="085C1E9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DD3C71F" w14:textId="510F446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40,851,073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08AF782" w14:textId="51BFF55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E460AD2" w14:textId="4C32EC5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019F6E6" w14:textId="58A2474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F21C2E1" w14:textId="6495886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40,851,073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D3DE5BE" w14:textId="579E727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AA35FBF" w14:textId="749A2F0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D054B" w14:textId="5A0AD35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40,851,073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AE0DF18" w14:textId="6C59B80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- 1,734,927</w:t>
            </w:r>
          </w:p>
        </w:tc>
      </w:tr>
      <w:tr w:rsidR="000578DA" w:rsidRPr="002244C8" w14:paraId="61EE8F04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212B6145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83F5BC7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1B08E40" w14:textId="48F6743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62,028,000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D4E067C" w14:textId="31D5ED8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45,915,401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5BD010" w14:textId="7707063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E49C9F6" w14:textId="6385B36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FD5952C" w14:textId="1B4097B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45,915,401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FC8724F" w14:textId="180A0A4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7D5F274" w14:textId="5438E66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5C316FF" w14:textId="25EB3E5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855F9B9" w14:textId="4CC2F89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45,915,401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559F3D2" w14:textId="6EC80ED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6EB68F2" w14:textId="0BEE920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60BD0" w14:textId="5A65898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45,915,401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EA02D16" w14:textId="045A28E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- 16,112,599</w:t>
            </w:r>
          </w:p>
        </w:tc>
      </w:tr>
      <w:tr w:rsidR="000578DA" w:rsidRPr="002244C8" w14:paraId="09F59547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7F16732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3109B5E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F253373" w14:textId="11E11C5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850,060,200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133957F" w14:textId="0408DBF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719,338,665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2FB175C" w14:textId="62EB92E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5BBDF51" w14:textId="0270AC8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705,000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372F76C" w14:textId="37965D8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720,043,665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C8AD1A2" w14:textId="1E8ED24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- 128,748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499272A" w14:textId="682583D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2806514" w14:textId="023EF89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2B27C9F" w14:textId="44D28E0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719,209,917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46396C3" w14:textId="5C9F2A4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B9B76C1" w14:textId="6125320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705,000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7B8A2" w14:textId="6AFCAFF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719,914,917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CE2F59E" w14:textId="7AF6D7B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- 130,145,283</w:t>
            </w:r>
          </w:p>
        </w:tc>
      </w:tr>
      <w:tr w:rsidR="000578DA" w:rsidRPr="002244C8" w14:paraId="0E9ECBAA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2D6C8755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79086BF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E8E1013" w14:textId="6ABE6A9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844,543,000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B0B75B4" w14:textId="260CC88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795,930,350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1AF5B33" w14:textId="5374AA9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F4A8114" w14:textId="3DC0753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846B607" w14:textId="1B5E629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795,930,350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BC21B9C" w14:textId="0EF985B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0AA0D2F" w14:textId="158A7F5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6C891ED" w14:textId="7D42F9C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793005E" w14:textId="0D7424D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795,930,350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D821D18" w14:textId="3BB67A7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3A300CD" w14:textId="6284F4B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2A591" w14:textId="21AC968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795,930,350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6769780" w14:textId="75186E0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- 48,612,650</w:t>
            </w:r>
          </w:p>
        </w:tc>
      </w:tr>
      <w:tr w:rsidR="000578DA" w:rsidRPr="002244C8" w14:paraId="4FFB7E73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CF7FB24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506A91BB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365A44D" w14:textId="19AE2A5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407,058,000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D5CF0FF" w14:textId="499B41F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366,801,516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1962401" w14:textId="643F925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7F00B23" w14:textId="75DCF1E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9,143,605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EE81037" w14:textId="3839523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375,945,121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7C2C0EE" w14:textId="0A14928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5705816" w14:textId="5245160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1EFED94" w14:textId="3F6A3EF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C7A1957" w14:textId="69FD72D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366,801,516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32AD886" w14:textId="3B2AE93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DC1762D" w14:textId="784281C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9,143,605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F92F7" w14:textId="2A7AA1F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375,945,121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915AF85" w14:textId="3DA44A6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- 31,112,879</w:t>
            </w:r>
          </w:p>
        </w:tc>
      </w:tr>
      <w:tr w:rsidR="000578DA" w:rsidRPr="002244C8" w14:paraId="002FAC23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E2ED95D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655D1F3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5643936" w14:textId="62C680A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390,932,000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0F38F9A" w14:textId="74421B1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357,394,522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AD8EF9F" w14:textId="271764A8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7F6D7728" w14:textId="477D463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9,143,605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58135EA" w14:textId="2BFA926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366,538,127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8FE1990" w14:textId="46CE5F2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727950E" w14:textId="7624C1F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48E41EE" w14:textId="7B3305E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0842D71" w14:textId="6F76B75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357,394,522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D003B3" w14:textId="3864CD5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2A8D9F" w14:textId="0E264DC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9,143,605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7CAF3" w14:textId="6E81EC6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366,538,127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F81C357" w14:textId="095839D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- 24,393,873</w:t>
            </w:r>
          </w:p>
        </w:tc>
      </w:tr>
      <w:tr w:rsidR="000578DA" w:rsidRPr="002244C8" w14:paraId="4827924A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FEB71CA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17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6791944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ECB277C" w14:textId="18AEB22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16,126,000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2B69B76" w14:textId="00F5A15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9,406,994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276C86B" w14:textId="6A3A72C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1F3A6CF" w14:textId="5F51E14F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B532972" w14:textId="633D6EA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9,406,994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069B084" w14:textId="46CB36D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1A570F9" w14:textId="7D04A49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2EBE311" w14:textId="362AE256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E72B827" w14:textId="2639E0F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9,406,994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20F73C2" w14:textId="1578813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5D89DD0" w14:textId="4B0286E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B0138" w14:textId="3AFF31C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9,406,994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6DA84DB" w14:textId="6B25668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- 6,719,006</w:t>
            </w:r>
          </w:p>
        </w:tc>
      </w:tr>
      <w:tr w:rsidR="000578DA" w:rsidRPr="002244C8" w14:paraId="3453DCEA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123EB5D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A091764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9D3318A" w14:textId="14DBFF1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654,391,000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6206FA6" w14:textId="56D62DD5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628,641,629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567F816" w14:textId="71A936B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0A55A75" w14:textId="03A511BB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28BF4B9" w14:textId="6EA5E12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628,641,629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E383C37" w14:textId="6CBBE4D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E6AF01C" w14:textId="7F4805F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78A2BC0" w14:textId="0919D58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ABD4CD3" w14:textId="3F21A589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628,641,629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B391FF4" w14:textId="08D85E8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98BC3A8" w14:textId="6FAF07C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DF326" w14:textId="28CA59F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628,641,629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AC5E0F5" w14:textId="75EA88E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- 25,749,371</w:t>
            </w:r>
          </w:p>
        </w:tc>
      </w:tr>
      <w:tr w:rsidR="000578DA" w:rsidRPr="002244C8" w14:paraId="036E2A21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04EC28B" w14:textId="77777777" w:rsidR="000578DA" w:rsidRPr="00531E59" w:rsidRDefault="000578DA" w:rsidP="000578DA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18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88A178D" w14:textId="77777777" w:rsidR="000578DA" w:rsidRPr="00531E59" w:rsidRDefault="000578DA" w:rsidP="000578D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4B659E3" w14:textId="419247BA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654,391,000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2A30EE5" w14:textId="23D68DB4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628,641,629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7F07DC" w14:textId="7906F1C7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85D6441" w14:textId="1A7652C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1DC0096" w14:textId="4851B2DE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628,641,629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00F2E58" w14:textId="0147D90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171B41F" w14:textId="3C5E788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217CE0C" w14:textId="0F41A9DC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6487276" w14:textId="651E1651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628,641,629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45BD303" w14:textId="4E4B0082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1BAF221" w14:textId="2E5F6853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7C63D" w14:textId="1D31FD9D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628,641,629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5ACDB83" w14:textId="21DB3220" w:rsidR="000578DA" w:rsidRPr="00374CAE" w:rsidRDefault="000578DA" w:rsidP="000578D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- 25,749,371</w:t>
            </w:r>
          </w:p>
        </w:tc>
      </w:tr>
      <w:tr w:rsidR="001A42D0" w:rsidRPr="002244C8" w14:paraId="675C4FF8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452D914" w14:textId="0AE76562" w:rsidR="001A42D0" w:rsidRPr="00531E59" w:rsidRDefault="001A42D0" w:rsidP="001A42D0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695EAABB" w14:textId="150C3F7C" w:rsidR="001A42D0" w:rsidRPr="00531E59" w:rsidRDefault="001A42D0" w:rsidP="001A42D0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FC8B94C" w14:textId="711EB10A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231,581,000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27991FF" w14:textId="417ACE69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58,517,468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CE2A102" w14:textId="1F4D5CB3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D477423" w14:textId="75EA0E99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93F4C34" w14:textId="2F3F000A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58,517,468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C5B4E5E" w14:textId="1EF14E3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5DA4012" w14:textId="2A531C08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0D8B6CC" w14:textId="51671647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4E99C28" w14:textId="7ACE848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58,517,468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11881AC" w14:textId="5FBFD822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43386D7" w14:textId="5DD37222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8BA67" w14:textId="13CE5DC4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58,517,468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AA3C228" w14:textId="6EEFF2C1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- 173,063,532</w:t>
            </w:r>
          </w:p>
        </w:tc>
      </w:tr>
      <w:tr w:rsidR="001A42D0" w:rsidRPr="002244C8" w14:paraId="62CBB62A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5B74DC52" w14:textId="48468F67" w:rsidR="001A42D0" w:rsidRPr="00531E59" w:rsidRDefault="001A42D0" w:rsidP="001A42D0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19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D351FF7" w14:textId="55F8494B" w:rsidR="001A42D0" w:rsidRPr="00531E59" w:rsidRDefault="001A42D0" w:rsidP="001A42D0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A1808F7" w14:textId="0640CC0E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40,880,000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71CDB73" w14:textId="7EE0E4F6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40,880,000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91B9DF2" w14:textId="14BCB432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3873E94" w14:textId="26599B56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678A2A9" w14:textId="56A8FC6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40,880,000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D0500A3" w14:textId="2BE88E55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3F665D9" w14:textId="13A91737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EAE20C1" w14:textId="58EC65A2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2B6DC0" w14:textId="0003CABA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40,880,000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21E05DC" w14:textId="2C84F100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4D3C215" w14:textId="031E6605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96E74" w14:textId="403C8706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40,880,000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C9F3546" w14:textId="6D14D206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A42D0" w:rsidRPr="002244C8" w14:paraId="0A4394B6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C184D23" w14:textId="7130FAAE" w:rsidR="001A42D0" w:rsidRPr="00531E59" w:rsidRDefault="001A42D0" w:rsidP="001A42D0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20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B54166E" w14:textId="7F0DCA10" w:rsidR="001A42D0" w:rsidRPr="00531E59" w:rsidRDefault="001A42D0" w:rsidP="001A42D0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3ED1DDA" w14:textId="52CA2B5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165,817,000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A9F0E43" w14:textId="30EE59F1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17,637,468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2F2E08E" w14:textId="42FD2D25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A9D749D" w14:textId="05B9BFEF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58F7A62" w14:textId="4204DEF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17,637,468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C56E928" w14:textId="4FEB3500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D3B5835" w14:textId="0D5D1778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8B3B753" w14:textId="475A2199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18CF5B2" w14:textId="67C7BD9A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17,637,468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7BA81F6" w14:textId="74C1A0A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187B1C" w14:textId="433DDD9F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79241" w14:textId="376BEF69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17,637,468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DF27A1D" w14:textId="42CC5008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- 148,179,532</w:t>
            </w:r>
          </w:p>
        </w:tc>
      </w:tr>
      <w:tr w:rsidR="001A42D0" w:rsidRPr="002244C8" w14:paraId="6C127FFF" w14:textId="77777777" w:rsidTr="00127E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4307020" w14:textId="1525FB8B" w:rsidR="001A42D0" w:rsidRPr="00531E59" w:rsidRDefault="001A42D0" w:rsidP="001A42D0">
            <w:pPr>
              <w:snapToGrid w:val="0"/>
              <w:ind w:rightChars="17" w:right="41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31E59">
              <w:rPr>
                <w:rFonts w:ascii="細明體" w:eastAsia="細明體" w:hAnsi="細明體"/>
                <w:noProof/>
                <w:sz w:val="18"/>
                <w:szCs w:val="18"/>
              </w:rPr>
              <w:t>21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14A5C5C" w14:textId="6D2FB818" w:rsidR="001A42D0" w:rsidRPr="00531E59" w:rsidRDefault="001A42D0" w:rsidP="001A42D0">
            <w:pPr>
              <w:snapToGrid w:val="0"/>
              <w:ind w:right="17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31E59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CC5FC02" w14:textId="5B5EF52D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24</w:t>
            </w: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884</w:t>
            </w: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619040" w14:textId="02261655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3E7B195" w14:textId="0A33625F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A945BCC" w14:textId="70517F6C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8928390" w14:textId="019249D1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7CE1F13" w14:textId="6426775E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98B0E19" w14:textId="32BE43F1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6A881AB" w14:textId="48413DFB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833386" w14:textId="09F3A053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5C4A37" w14:textId="625A5755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497CBBD" w14:textId="3ED54726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FEE7F" w14:textId="17174C88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71D59FF" w14:textId="3982B6B7" w:rsidR="001A42D0" w:rsidRPr="00374CAE" w:rsidRDefault="001A42D0" w:rsidP="001A42D0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24</w:t>
            </w: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884</w:t>
            </w:r>
            <w:r w:rsidRPr="00374CA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374CAE">
              <w:rPr>
                <w:rFonts w:ascii="細明體" w:eastAsia="細明體" w:hAnsi="細明體" w:hint="eastAsia"/>
                <w:noProof/>
                <w:sz w:val="18"/>
                <w:szCs w:val="18"/>
              </w:rPr>
              <w:t>000</w:t>
            </w:r>
          </w:p>
        </w:tc>
      </w:tr>
    </w:tbl>
    <w:p w14:paraId="7D348CD5" w14:textId="1CAF4619" w:rsidR="005A5C82" w:rsidRPr="004C619B" w:rsidRDefault="00C97C21" w:rsidP="001F2C86">
      <w:pPr>
        <w:pStyle w:val="a3"/>
        <w:tabs>
          <w:tab w:val="clear" w:pos="4153"/>
          <w:tab w:val="clear" w:pos="8306"/>
        </w:tabs>
        <w:snapToGrid/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2244C8">
        <w:rPr>
          <w:rFonts w:ascii="標楷體" w:eastAsia="標楷體" w:hAnsi="標楷體"/>
          <w:sz w:val="18"/>
          <w:szCs w:val="18"/>
        </w:rPr>
        <w:t>註</w:t>
      </w:r>
      <w:proofErr w:type="gramEnd"/>
      <w:r w:rsidRPr="002244C8">
        <w:rPr>
          <w:rFonts w:ascii="標楷體" w:eastAsia="標楷體" w:hAnsi="標楷體"/>
          <w:sz w:val="18"/>
          <w:szCs w:val="18"/>
        </w:rPr>
        <w:t>：</w:t>
      </w:r>
      <w:proofErr w:type="gramStart"/>
      <w:r w:rsidR="001A42D0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Pr="002244C8">
        <w:rPr>
          <w:rFonts w:ascii="標楷體" w:eastAsia="標楷體" w:hAnsi="標楷體"/>
          <w:sz w:val="18"/>
          <w:szCs w:val="18"/>
        </w:rPr>
        <w:t>年度第二預備金原編列預算數</w:t>
      </w:r>
      <w:r w:rsidR="002244C8" w:rsidRPr="002244C8">
        <w:rPr>
          <w:rFonts w:ascii="標楷體" w:eastAsia="標楷體" w:hAnsi="標楷體" w:hint="eastAsia"/>
          <w:sz w:val="18"/>
          <w:szCs w:val="18"/>
        </w:rPr>
        <w:t>4</w:t>
      </w:r>
      <w:r w:rsidR="002244C8" w:rsidRPr="002244C8">
        <w:rPr>
          <w:rFonts w:ascii="標楷體" w:eastAsia="標楷體" w:hAnsi="標楷體"/>
          <w:sz w:val="18"/>
          <w:szCs w:val="18"/>
        </w:rPr>
        <w:t>,</w:t>
      </w:r>
      <w:r w:rsidR="002244C8" w:rsidRPr="002244C8">
        <w:rPr>
          <w:rFonts w:ascii="標楷體" w:eastAsia="標楷體" w:hAnsi="標楷體" w:hint="eastAsia"/>
          <w:sz w:val="18"/>
          <w:szCs w:val="18"/>
        </w:rPr>
        <w:t>00</w:t>
      </w:r>
      <w:r w:rsidRPr="002244C8">
        <w:rPr>
          <w:rFonts w:ascii="標楷體" w:eastAsia="標楷體" w:hAnsi="標楷體"/>
          <w:sz w:val="18"/>
          <w:szCs w:val="18"/>
        </w:rPr>
        <w:t>0</w:t>
      </w:r>
      <w:r w:rsidR="002244C8" w:rsidRPr="002244C8">
        <w:rPr>
          <w:rFonts w:ascii="標楷體" w:eastAsia="標楷體" w:hAnsi="標楷體" w:hint="eastAsia"/>
          <w:sz w:val="18"/>
          <w:szCs w:val="18"/>
        </w:rPr>
        <w:t>萬元，經金門縣政府核准動支1</w:t>
      </w:r>
      <w:r w:rsidR="002244C8" w:rsidRPr="002244C8">
        <w:rPr>
          <w:rFonts w:ascii="標楷體" w:eastAsia="標楷體" w:hAnsi="標楷體"/>
          <w:sz w:val="18"/>
          <w:szCs w:val="18"/>
        </w:rPr>
        <w:t>,</w:t>
      </w:r>
      <w:r w:rsidR="002244C8" w:rsidRPr="002244C8">
        <w:rPr>
          <w:rFonts w:ascii="標楷體" w:eastAsia="標楷體" w:hAnsi="標楷體" w:hint="eastAsia"/>
          <w:sz w:val="18"/>
          <w:szCs w:val="18"/>
        </w:rPr>
        <w:t>511萬餘元</w:t>
      </w:r>
      <w:r w:rsidRPr="002244C8">
        <w:rPr>
          <w:rFonts w:ascii="標楷體" w:eastAsia="標楷體" w:hAnsi="標楷體"/>
          <w:sz w:val="18"/>
          <w:szCs w:val="18"/>
        </w:rPr>
        <w:t>，</w:t>
      </w:r>
      <w:r w:rsidR="002244C8" w:rsidRPr="002244C8">
        <w:rPr>
          <w:rFonts w:ascii="標楷體" w:eastAsia="標楷體" w:hAnsi="標楷體" w:hint="eastAsia"/>
          <w:sz w:val="18"/>
          <w:szCs w:val="18"/>
        </w:rPr>
        <w:t>分別為經常門1</w:t>
      </w:r>
      <w:r w:rsidR="002244C8" w:rsidRPr="002244C8">
        <w:rPr>
          <w:rFonts w:ascii="標楷體" w:eastAsia="標楷體" w:hAnsi="標楷體"/>
          <w:sz w:val="18"/>
          <w:szCs w:val="18"/>
        </w:rPr>
        <w:t>,</w:t>
      </w:r>
      <w:r w:rsidR="002244C8" w:rsidRPr="002244C8">
        <w:rPr>
          <w:rFonts w:ascii="標楷體" w:eastAsia="標楷體" w:hAnsi="標楷體" w:hint="eastAsia"/>
          <w:sz w:val="18"/>
          <w:szCs w:val="18"/>
        </w:rPr>
        <w:t>058萬餘元，資本門453萬餘元</w:t>
      </w:r>
      <w:r w:rsidRPr="002244C8">
        <w:rPr>
          <w:rFonts w:ascii="標楷體" w:eastAsia="標楷體" w:hAnsi="標楷體"/>
          <w:sz w:val="18"/>
          <w:szCs w:val="18"/>
        </w:rPr>
        <w:t>。</w:t>
      </w:r>
    </w:p>
    <w:sectPr w:rsidR="005A5C82" w:rsidRPr="004C619B" w:rsidSect="00C3181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3D44C" w14:textId="77777777" w:rsidR="00C97C21" w:rsidRDefault="00C97C21">
      <w:r>
        <w:separator/>
      </w:r>
    </w:p>
  </w:endnote>
  <w:endnote w:type="continuationSeparator" w:id="0">
    <w:p w14:paraId="55FEF778" w14:textId="77777777" w:rsidR="00C97C21" w:rsidRDefault="00C9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80E4D" w14:textId="00F6E8B0" w:rsidR="00706627" w:rsidRPr="00222776" w:rsidRDefault="00706627" w:rsidP="00222776">
    <w:pPr>
      <w:pStyle w:val="a4"/>
      <w:jc w:val="center"/>
      <w:rPr>
        <w:rFonts w:ascii="標楷體" w:eastAsia="標楷體" w:hAnsi="標楷體"/>
      </w:rPr>
    </w:pPr>
    <w:r w:rsidRPr="006445D9">
      <w:rPr>
        <w:rFonts w:ascii="標楷體" w:eastAsia="標楷體" w:hAnsi="標楷體" w:hint="eastAsia"/>
      </w:rPr>
      <w:t>第10-2頁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BD0DF" w14:textId="77777777" w:rsidR="00C97C21" w:rsidRDefault="00C97C21">
      <w:r>
        <w:separator/>
      </w:r>
    </w:p>
  </w:footnote>
  <w:footnote w:type="continuationSeparator" w:id="0">
    <w:p w14:paraId="50B66C2D" w14:textId="77777777" w:rsidR="00C97C21" w:rsidRDefault="00C9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A0A" w14:textId="4B5A9211" w:rsidR="00975682" w:rsidRDefault="00B023C9">
    <w:pPr>
      <w:pStyle w:val="a3"/>
      <w:jc w:val="center"/>
    </w:pPr>
    <w:r w:rsidRPr="00B023C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023C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023C9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B023C9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B023C9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FE562" w14:textId="564A822C" w:rsidR="00975682" w:rsidRPr="000E491C" w:rsidRDefault="001A42D0">
    <w:pPr>
      <w:pStyle w:val="a3"/>
      <w:jc w:val="center"/>
      <w:rPr>
        <w:b/>
        <w:sz w:val="36"/>
        <w:szCs w:val="36"/>
      </w:rPr>
    </w:pPr>
    <w:r w:rsidRPr="000E491C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二</w:t>
    </w:r>
    <w:r w:rsidR="000E09BC" w:rsidRPr="000E491C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975682" w:rsidRPr="000E491C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B023C9" w:rsidRPr="000E491C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975682" w:rsidRPr="000E491C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B023C9" w:rsidRPr="000E491C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975682" w:rsidRPr="000E491C">
      <w:rPr>
        <w:rFonts w:ascii="標楷體" w:eastAsia="標楷體" w:hint="eastAsia"/>
        <w:b/>
        <w:spacing w:val="60"/>
        <w:sz w:val="36"/>
        <w:szCs w:val="36"/>
        <w:u w:val="single"/>
      </w:rPr>
      <w:t>總決算歲出政事別</w:t>
    </w:r>
    <w:r w:rsidR="00B023C9" w:rsidRPr="000E491C">
      <w:rPr>
        <w:rFonts w:ascii="標楷體" w:eastAsia="標楷體" w:hAnsi="標楷體" w:hint="eastAsia"/>
        <w:b/>
        <w:spacing w:val="60"/>
        <w:sz w:val="36"/>
        <w:szCs w:val="36"/>
        <w:u w:val="single"/>
      </w:rPr>
      <w:t>經常門</w:t>
    </w:r>
    <w:r w:rsidR="00975682" w:rsidRPr="000E491C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21"/>
    <w:rsid w:val="000578DA"/>
    <w:rsid w:val="000E09BC"/>
    <w:rsid w:val="000E491C"/>
    <w:rsid w:val="00127E91"/>
    <w:rsid w:val="00187730"/>
    <w:rsid w:val="001A42D0"/>
    <w:rsid w:val="001F2C86"/>
    <w:rsid w:val="00222776"/>
    <w:rsid w:val="002244C8"/>
    <w:rsid w:val="00226052"/>
    <w:rsid w:val="002B20C7"/>
    <w:rsid w:val="00374CAE"/>
    <w:rsid w:val="004B41BD"/>
    <w:rsid w:val="004B6E9E"/>
    <w:rsid w:val="004C619B"/>
    <w:rsid w:val="00531E59"/>
    <w:rsid w:val="005A5C82"/>
    <w:rsid w:val="006445D9"/>
    <w:rsid w:val="006A11BB"/>
    <w:rsid w:val="00706627"/>
    <w:rsid w:val="00725752"/>
    <w:rsid w:val="007E3F9F"/>
    <w:rsid w:val="008C3177"/>
    <w:rsid w:val="008E00BA"/>
    <w:rsid w:val="00975682"/>
    <w:rsid w:val="00B023C9"/>
    <w:rsid w:val="00B26D79"/>
    <w:rsid w:val="00B5110D"/>
    <w:rsid w:val="00C3181F"/>
    <w:rsid w:val="00C97C21"/>
    <w:rsid w:val="00CB7FF9"/>
    <w:rsid w:val="00CF71B6"/>
    <w:rsid w:val="00DD4A93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1999ACB"/>
  <w15:chartTrackingRefBased/>
  <w15:docId w15:val="{86B54ED5-4145-4175-BDD4-789FAF00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06627"/>
    <w:rPr>
      <w:kern w:val="2"/>
    </w:rPr>
  </w:style>
  <w:style w:type="paragraph" w:styleId="a6">
    <w:name w:val="List Paragraph"/>
    <w:basedOn w:val="a"/>
    <w:uiPriority w:val="34"/>
    <w:qFormat/>
    <w:rsid w:val="001A42D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pUHxTRVlAiOi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hpUHxTRVlAiOi歲出政事別總表.dot</Template>
  <TotalTime>41</TotalTime>
  <Pages>1</Pages>
  <Words>720</Words>
  <Characters>2524</Characters>
  <Application>Microsoft Office Word</Application>
  <DocSecurity>0</DocSecurity>
  <Lines>21</Lines>
  <Paragraphs>6</Paragraphs>
  <ScaleCrop>false</ScaleCrop>
  <Company>N.A.O.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劉育明</dc:creator>
  <cp:keywords/>
  <cp:lastModifiedBy>王詠萱</cp:lastModifiedBy>
  <cp:revision>20</cp:revision>
  <dcterms:created xsi:type="dcterms:W3CDTF">2025-06-06T01:51:00Z</dcterms:created>
  <dcterms:modified xsi:type="dcterms:W3CDTF">2025-06-28T14:51:00Z</dcterms:modified>
</cp:coreProperties>
</file>