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3"/>
        <w:gridCol w:w="1703"/>
        <w:gridCol w:w="1703"/>
        <w:gridCol w:w="1490"/>
        <w:gridCol w:w="1490"/>
        <w:gridCol w:w="469"/>
        <w:gridCol w:w="1022"/>
        <w:gridCol w:w="1490"/>
        <w:gridCol w:w="1459"/>
        <w:gridCol w:w="1459"/>
        <w:gridCol w:w="1459"/>
        <w:gridCol w:w="1579"/>
        <w:gridCol w:w="1579"/>
        <w:gridCol w:w="1579"/>
        <w:gridCol w:w="1583"/>
        <w:gridCol w:w="1685"/>
      </w:tblGrid>
      <w:tr w:rsidR="00975682" w14:paraId="1ECF1306" w14:textId="77777777" w:rsidTr="00B37530">
        <w:trPr>
          <w:cantSplit/>
          <w:trHeight w:val="270"/>
          <w:tblHeader/>
        </w:trPr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</w:tcPr>
          <w:p w14:paraId="0BEAFA95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05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BEC7C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368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4065" w14:textId="48E3E605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D210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65CD5F4E" w14:textId="77777777" w:rsidTr="00B37530">
        <w:trPr>
          <w:cantSplit/>
          <w:trHeight w:val="270"/>
          <w:tblHeader/>
        </w:trPr>
        <w:tc>
          <w:tcPr>
            <w:tcW w:w="27" w:type="pct"/>
            <w:tcBorders>
              <w:top w:val="nil"/>
              <w:left w:val="nil"/>
              <w:right w:val="nil"/>
            </w:tcBorders>
          </w:tcPr>
          <w:p w14:paraId="091986BA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05" w:type="pct"/>
            <w:gridSpan w:val="6"/>
            <w:vMerge/>
            <w:tcBorders>
              <w:top w:val="nil"/>
              <w:left w:val="nil"/>
              <w:right w:val="nil"/>
            </w:tcBorders>
          </w:tcPr>
          <w:p w14:paraId="3352543B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368" w:type="pct"/>
            <w:gridSpan w:val="10"/>
            <w:vMerge/>
            <w:tcBorders>
              <w:top w:val="nil"/>
              <w:left w:val="nil"/>
              <w:right w:val="nil"/>
            </w:tcBorders>
          </w:tcPr>
          <w:p w14:paraId="787619EC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1CF05505" w14:textId="77777777" w:rsidTr="00B37530">
        <w:trPr>
          <w:cantSplit/>
          <w:tblHeader/>
        </w:trPr>
        <w:tc>
          <w:tcPr>
            <w:tcW w:w="467" w:type="pct"/>
            <w:gridSpan w:val="3"/>
            <w:tcBorders>
              <w:left w:val="nil"/>
            </w:tcBorders>
            <w:vAlign w:val="center"/>
          </w:tcPr>
          <w:p w14:paraId="12CE14D2" w14:textId="77777777" w:rsidR="00975682" w:rsidRDefault="00975682" w:rsidP="006350A6">
            <w:pPr>
              <w:ind w:left="57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85" w:type="pct"/>
            <w:vMerge w:val="restart"/>
            <w:vAlign w:val="center"/>
          </w:tcPr>
          <w:p w14:paraId="07017BD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348" w:type="pct"/>
            <w:gridSpan w:val="5"/>
            <w:vAlign w:val="center"/>
          </w:tcPr>
          <w:p w14:paraId="5EF84F0D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990" w:type="pct"/>
            <w:gridSpan w:val="3"/>
            <w:vAlign w:val="center"/>
          </w:tcPr>
          <w:p w14:paraId="76FD9A28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429" w:type="pct"/>
            <w:gridSpan w:val="4"/>
            <w:vAlign w:val="center"/>
          </w:tcPr>
          <w:p w14:paraId="7A0FFB12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81" w:type="pct"/>
            <w:vMerge w:val="restart"/>
            <w:tcBorders>
              <w:right w:val="nil"/>
            </w:tcBorders>
            <w:vAlign w:val="center"/>
          </w:tcPr>
          <w:p w14:paraId="2B4F5158" w14:textId="1AFE604D" w:rsidR="00975682" w:rsidRDefault="00975682" w:rsidP="004E35ED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  <w:r w:rsidR="004E35ED">
              <w:rPr>
                <w:rFonts w:ascii="標楷體" w:eastAsia="標楷體" w:hAnsi="標楷體"/>
                <w:spacing w:val="-1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975682" w14:paraId="34D6FBB9" w14:textId="77777777" w:rsidTr="00B37530">
        <w:trPr>
          <w:cantSplit/>
          <w:tblHeader/>
        </w:trPr>
        <w:tc>
          <w:tcPr>
            <w:tcW w:w="82" w:type="pct"/>
            <w:gridSpan w:val="2"/>
            <w:tcBorders>
              <w:left w:val="nil"/>
            </w:tcBorders>
            <w:vAlign w:val="center"/>
          </w:tcPr>
          <w:p w14:paraId="4AFA4F32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85" w:type="pct"/>
            <w:vAlign w:val="center"/>
          </w:tcPr>
          <w:p w14:paraId="7FBD1BB5" w14:textId="77777777" w:rsidR="00975682" w:rsidRDefault="00975682" w:rsidP="006350A6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85" w:type="pct"/>
            <w:vMerge/>
            <w:vAlign w:val="center"/>
          </w:tcPr>
          <w:p w14:paraId="14DCFA3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C772B5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7" w:type="pct"/>
            <w:vAlign w:val="center"/>
          </w:tcPr>
          <w:p w14:paraId="02C6F7B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7" w:type="pct"/>
            <w:gridSpan w:val="2"/>
            <w:vAlign w:val="center"/>
          </w:tcPr>
          <w:p w14:paraId="2619B6B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14:paraId="4382794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330" w:type="pct"/>
            <w:vAlign w:val="center"/>
          </w:tcPr>
          <w:p w14:paraId="7F733C2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0" w:type="pct"/>
            <w:vAlign w:val="center"/>
          </w:tcPr>
          <w:p w14:paraId="02D7C08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0" w:type="pct"/>
            <w:vAlign w:val="center"/>
          </w:tcPr>
          <w:p w14:paraId="2A0271A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57" w:type="pct"/>
            <w:vAlign w:val="center"/>
          </w:tcPr>
          <w:p w14:paraId="3ACE253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57" w:type="pct"/>
            <w:vAlign w:val="center"/>
          </w:tcPr>
          <w:p w14:paraId="1176F69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57" w:type="pct"/>
            <w:vAlign w:val="center"/>
          </w:tcPr>
          <w:p w14:paraId="1BDED48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58" w:type="pct"/>
            <w:vAlign w:val="center"/>
          </w:tcPr>
          <w:p w14:paraId="4E8AFD9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381" w:type="pct"/>
            <w:vMerge/>
            <w:tcBorders>
              <w:right w:val="nil"/>
            </w:tcBorders>
            <w:vAlign w:val="center"/>
          </w:tcPr>
          <w:p w14:paraId="452EF0C1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4C1B68" w:rsidRPr="00D050AE" w14:paraId="57EEEAD5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175820E0" w14:textId="77777777" w:rsidR="004C1B68" w:rsidRPr="006350A6" w:rsidRDefault="004C1B68" w:rsidP="006350A6">
            <w:pPr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2AF1F0B1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350A6">
              <w:rPr>
                <w:rFonts w:ascii="標楷體" w:eastAsia="標楷體" w:hAnsi="標楷體" w:hint="eastAsia"/>
                <w:b/>
                <w:noProof/>
                <w:sz w:val="20"/>
              </w:rPr>
              <w:t>資本門合計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EAB7C70" w14:textId="071AF4D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4,846,340,300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3D188C4" w14:textId="302E9A7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2,343,680,055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87883E6" w14:textId="06E99FD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9,278,254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1268C6FB" w14:textId="4BA5498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1,564,617,415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8A6360B" w14:textId="1F01AA4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3,917,575,724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B7419EF" w14:textId="1DEDA25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3013F324" w14:textId="407A6AF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86375BD" w14:textId="3366E49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- 8,443,560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AA875FA" w14:textId="0D5B702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2,343,680,055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BC2D900" w14:textId="07EA947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9,278,254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D0BC564" w14:textId="4D4D415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1,556,173,855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078DA" w14:textId="27D15AD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3,909,132,164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2490FC5" w14:textId="25978E1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- 937,208,136</w:t>
            </w:r>
          </w:p>
        </w:tc>
      </w:tr>
      <w:tr w:rsidR="004C1B68" w:rsidRPr="00D050AE" w14:paraId="4E36D1EB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03B3C74C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22F160E3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350A6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11EB9BC" w14:textId="42334FA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231,994,500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2C82FE6" w14:textId="45840CE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91,972,348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4E252C9" w14:textId="75EF626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265,391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398EC6C1" w14:textId="7B9E6ED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56,149,567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56BBCDF" w14:textId="080E35B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148,387,306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13979ED" w14:textId="242ECB8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5073472" w14:textId="3243AA8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073A77F" w14:textId="68F2C44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FED8D4F" w14:textId="445FD412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91,972,348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75313DF" w14:textId="2B5783F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265,391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92E3BBD" w14:textId="576D806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56,149,567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68073" w14:textId="1EE2DC3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148,387,306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D6A9DDD" w14:textId="0025D3D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- 83,607,194</w:t>
            </w:r>
          </w:p>
        </w:tc>
      </w:tr>
      <w:tr w:rsidR="004C1B68" w14:paraId="228EBBF9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28200BC6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07077E1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5B3E17C" w14:textId="463C8DA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64,439,000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0DE1782" w14:textId="1C12785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29,326,529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3389850" w14:textId="0B9F667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265,391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0D3816D9" w14:textId="7D2ABA4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30,806,578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BD14359" w14:textId="6B39D1F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60,398,498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6116FDE" w14:textId="2439FC2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5FD7CE0" w14:textId="5F8A456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8AC866D" w14:textId="5695118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DADD065" w14:textId="2FCD453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29,326,529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020B9DE" w14:textId="70E580D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265,391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28720D6" w14:textId="2F8D5A0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30,806,578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038B82" w14:textId="5CC2A95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60,398,498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40BC4EF" w14:textId="32E815D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- 4,040,502</w:t>
            </w:r>
          </w:p>
        </w:tc>
      </w:tr>
      <w:tr w:rsidR="004C1B68" w14:paraId="233C6D7B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58CE0D4E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3E15EF8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805570B" w14:textId="0C9A0C9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8,160,000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FE8F9B7" w14:textId="0CE25EB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2,812,282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7C0CE93" w14:textId="6357719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1AC1C93A" w14:textId="2CAE483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5,000,000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7517829" w14:textId="35141D1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7,812,282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B7B7850" w14:textId="5FAD22B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3AC3707A" w14:textId="101ACAF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6BEC2DF" w14:textId="6EE9F7F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F46DAF4" w14:textId="20DAB77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2,812,282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C4A7285" w14:textId="01BC3582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F1834C7" w14:textId="2C5D6C5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5,000,000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AD95AE" w14:textId="1711C3E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7,812,282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453F075" w14:textId="1F949F2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- 347,718</w:t>
            </w:r>
          </w:p>
        </w:tc>
      </w:tr>
      <w:tr w:rsidR="004C1B68" w14:paraId="41D82017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6040CB44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0C2E9C3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08EB38F" w14:textId="23A9694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108,149,500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D8B46FF" w14:textId="35390D7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26,563,928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32F7A82" w14:textId="68C6FA1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F7B86D8" w14:textId="3475B02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2,615,161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0F10075" w14:textId="21F3B9E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29,179,089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8AB693C" w14:textId="1E2FEF2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2F10FD2" w14:textId="2FF62D9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4F8A9C7" w14:textId="123EE65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29623DE" w14:textId="1216BF0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26,563,928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4EAB6B2" w14:textId="0DABC80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B6F833C" w14:textId="1224EBB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2,615,161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0A73F4" w14:textId="2D73900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29,179,089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C0F4BB5" w14:textId="4569B13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- 78,970,411</w:t>
            </w:r>
          </w:p>
        </w:tc>
      </w:tr>
      <w:tr w:rsidR="004C1B68" w14:paraId="4A82174D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1B53FB2F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FD7F1F8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A6AA444" w14:textId="02BF6B5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50,442,000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82C9135" w14:textId="04848C9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32,475,475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0CB6330" w14:textId="6C1357D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05A9067A" w14:textId="3D1E177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17,727,828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06A2839" w14:textId="4677BDB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50,203,303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395EB7F" w14:textId="7AB73016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9784A57" w14:textId="60BCA4D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6C8D854" w14:textId="400BC44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21FD77F" w14:textId="1E750C1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32,475,475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A9AF9D4" w14:textId="0B5EA33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66F19EC" w14:textId="48A7E69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17,727,828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425FC1" w14:textId="6C4633D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50,203,303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406053F8" w14:textId="5C401BD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- 238,697</w:t>
            </w:r>
          </w:p>
        </w:tc>
      </w:tr>
      <w:tr w:rsidR="004C1B68" w14:paraId="61B20890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7BC4C660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5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6FB562C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325B538" w14:textId="22790BC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804,000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8A5FA03" w14:textId="18C6AB9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794,134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27528AC" w14:textId="18B26E5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03A61153" w14:textId="103FE45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4F35188" w14:textId="7E26895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794,134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58B809B" w14:textId="276F6B8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3D1AEF8" w14:textId="787CF86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E32592D" w14:textId="6D516F0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C940191" w14:textId="681CB4E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794,134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50CF903" w14:textId="30551AF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DB999C4" w14:textId="4BF985F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4CDE74" w14:textId="3E966DE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794,134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03FED159" w14:textId="2C03818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- 9,866</w:t>
            </w:r>
          </w:p>
        </w:tc>
      </w:tr>
      <w:tr w:rsidR="004C1B68" w:rsidRPr="00D050AE" w14:paraId="215E8565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05FF763A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3467307D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350A6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5BC05B2" w14:textId="1D8CD18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753,921,000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9337925" w14:textId="3E4E74A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484,001,815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6BB6777" w14:textId="62DDA08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E7D3710" w14:textId="6B652D6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170,596,894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4B66429" w14:textId="238C46C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654,598,709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42D62C4" w14:textId="5784F3B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C32EC4C" w14:textId="2286E47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89FD316" w14:textId="2BF75E0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671C4AA" w14:textId="4BE01B1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484,001,815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5928726" w14:textId="6F7C6A0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1578B08" w14:textId="12FC16C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170,596,894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7D7DAA" w14:textId="6C02F642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654,598,709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74A8860" w14:textId="48AE28A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- 99,322,291</w:t>
            </w:r>
          </w:p>
        </w:tc>
      </w:tr>
      <w:tr w:rsidR="004C1B68" w14:paraId="5EBCDDB0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42304836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6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14F1542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1EF766B" w14:textId="5C597CA2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281,317,000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A9EC0DC" w14:textId="700F2C0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281,317,000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7599787" w14:textId="1118752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43170D8E" w14:textId="725297E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66FCFA2" w14:textId="659A711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281,317,000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A7D6BE4" w14:textId="70F1D9C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8A0F533" w14:textId="093C46E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1EB8A89" w14:textId="68794BA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42E578D" w14:textId="1058654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281,317,000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0E19564" w14:textId="2A31B77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92CEDA7" w14:textId="50595C2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5EEB8" w14:textId="0F3115E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281,317,000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67C3D485" w14:textId="6922925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C1B68" w14:paraId="503A1D92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0E918DF2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7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0FF2AB3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815C7D4" w14:textId="6E55EA4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472,604,000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69FEFB3" w14:textId="71088BB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202,684,815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0BB899B" w14:textId="6FE5C07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459AE882" w14:textId="5C15FB0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170,596,894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2D69DF7" w14:textId="524C65B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373,281,709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E76E54B" w14:textId="57E697A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24762EA" w14:textId="44541B9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7AA575D" w14:textId="69B40FE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CE67901" w14:textId="3BD20D4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202,684,815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0BCFC9E" w14:textId="0453E47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D3430C3" w14:textId="216F646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170,596,894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3F69F3" w14:textId="496B4A0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373,281,709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9D0898F" w14:textId="34032E5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- 99,322,291</w:t>
            </w:r>
          </w:p>
        </w:tc>
      </w:tr>
      <w:tr w:rsidR="004C1B68" w:rsidRPr="00D050AE" w14:paraId="336EC95C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608D5629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292F40DB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350A6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4D7E2DC" w14:textId="7915332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3,132,328,000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926C878" w14:textId="3D58CC9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1,542,421,547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FE5866D" w14:textId="12AE94B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3,083,923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4362CD7A" w14:textId="4E8B85E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1,074,551,204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0719EE8" w14:textId="599D81F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2,620,056,674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1E9FF19" w14:textId="0A904C7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8EC5399" w14:textId="5CD1E8E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D4FF58A" w14:textId="7BE12CA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- 8,443,560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F8B8AA0" w14:textId="0879EB3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1,542,421,547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751C748" w14:textId="4842596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3,083,923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75706FA" w14:textId="346CA0E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1,066,107,644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35501" w14:textId="4664B71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2,611,613,114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AD0B2F8" w14:textId="20D202D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- 520,714,886</w:t>
            </w:r>
          </w:p>
        </w:tc>
      </w:tr>
      <w:tr w:rsidR="004C1B68" w14:paraId="5E6FAC7E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C2F97C7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8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8DE8078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AF32088" w14:textId="33C4D9F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423,575,000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C33F04D" w14:textId="21EB827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149,157,479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F968D38" w14:textId="62FA15D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984,270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3DB46F9E" w14:textId="2F24621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130,775,502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E2AC4CF" w14:textId="21D42B2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280,917,251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9CD0CD1" w14:textId="638766D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A71A30A" w14:textId="5C81BF8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4888CCC" w14:textId="789E051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58E69F7" w14:textId="613756F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149,157,479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3840C3D" w14:textId="23113B4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984,270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BD63C08" w14:textId="671C911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130,775,502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9B768" w14:textId="4DF758A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280,917,251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498DC29C" w14:textId="2510E01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- 142,657,749</w:t>
            </w:r>
          </w:p>
        </w:tc>
      </w:tr>
      <w:tr w:rsidR="004C1B68" w14:paraId="38E6EF3F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7D394519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9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91CBC6E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E75949C" w14:textId="137117D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62,328,000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FD31DE7" w14:textId="74AC4BE6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41,988,450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12F2339" w14:textId="10E8AA9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240,483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86728BB" w14:textId="48E6572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2,368,765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89284C5" w14:textId="47AB22C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44,597,698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7FC568E" w14:textId="0B62066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6914905" w14:textId="4A9D978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3EAB30F0" w14:textId="1ACA1F22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8814539" w14:textId="57192B1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41,988,450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24973FA" w14:textId="7B965BE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240,483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6F2F03E" w14:textId="5251A61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2,368,765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F78417" w14:textId="215E4256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44,597,698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2935314" w14:textId="38239FA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- 17,730,302</w:t>
            </w:r>
          </w:p>
        </w:tc>
      </w:tr>
      <w:tr w:rsidR="004C1B68" w14:paraId="52F01FB4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0E751A95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10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D897FAD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EF3D681" w14:textId="49AFBAC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2,328,311,000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B78F7B7" w14:textId="759D559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1,274,496,355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AC4140C" w14:textId="2FE9278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337,783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4F421821" w14:textId="1E9EE76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763,946,793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5A488EC" w14:textId="5120F19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2,038,780,931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425A4E6" w14:textId="77E172D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3333B2E5" w14:textId="1EFF906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162BC87" w14:textId="4D53814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- 8,443,560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3E76FDF" w14:textId="1793740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1,274,496,355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0BB75EA" w14:textId="0ED73EA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337,783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2A73274" w14:textId="728C890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755,503,233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75891" w14:textId="1470C58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2,030,337,371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31DA281" w14:textId="4555AD1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- 297,973,629</w:t>
            </w:r>
          </w:p>
        </w:tc>
      </w:tr>
      <w:tr w:rsidR="004C1B68" w14:paraId="3D08B6A7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60FD2B82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11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B7B0260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9170925" w14:textId="02DF4E2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318,114,000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3C6BC6A" w14:textId="4BC5605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76,779,263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A36FE87" w14:textId="6E0CE7D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1,521,387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5ACF80F2" w14:textId="0026B026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177,460,144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592A013" w14:textId="6740464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255,760,794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513E2C7" w14:textId="27D596B2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6EFB905" w14:textId="4802FEA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599CEA8" w14:textId="35F064A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899D4B5" w14:textId="62510FA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76,779,263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081D6C9" w14:textId="5AD3AA4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1,521,387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01984E1" w14:textId="0539443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177,460,144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0B9DDB" w14:textId="00FB79B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255,760,794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EB3A68A" w14:textId="4A79BCC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- 62,353,206</w:t>
            </w:r>
          </w:p>
        </w:tc>
      </w:tr>
      <w:tr w:rsidR="004C1B68" w:rsidRPr="00D050AE" w14:paraId="105B9A52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1253F931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3A8B7C15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350A6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423FCB6" w14:textId="3B4CAAF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130,993,800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3A285BE" w14:textId="074878C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18,181,761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CF1A9A2" w14:textId="024E9EC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E057CFF" w14:textId="1D2EC18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39,005,286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39937F9" w14:textId="25C3A54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57,187,047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80536AF" w14:textId="5DA84C9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B0F8847" w14:textId="1C90093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2DEBE82E" w14:textId="5CBF39B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E370520" w14:textId="2F15B8B6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18,181,761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FCC835A" w14:textId="6F5BDD6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3D7EEA8" w14:textId="324AB17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39,005,286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EB9081" w14:textId="7686AFF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57,187,047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711366CC" w14:textId="2818939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- 73,806,753</w:t>
            </w:r>
          </w:p>
        </w:tc>
      </w:tr>
      <w:tr w:rsidR="004C1B68" w14:paraId="47AAC1A4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253BF928" w14:textId="41DC209C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2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8D2444F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59336D6" w14:textId="51E3803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100,000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BAB62B1" w14:textId="1FBBA9A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98,000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8F60DEB" w14:textId="7D696C4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1280E6B0" w14:textId="506BA12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61E9A38" w14:textId="4C1157D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98,000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F0F3D99" w14:textId="5062A4D2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6BAD5BF" w14:textId="7359F97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8A6DEF2" w14:textId="5DC3F04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4C3CC99" w14:textId="40E6519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98,000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68CC587" w14:textId="5ED4568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1828B82" w14:textId="130983D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2ECE4D" w14:textId="6F13AB6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98,000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6AD0BCE" w14:textId="60A3F95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- 2,000</w:t>
            </w:r>
          </w:p>
        </w:tc>
      </w:tr>
      <w:tr w:rsidR="004C1B68" w14:paraId="50C9A9BA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7CD38851" w14:textId="72409AEA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3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A21802A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23EA519" w14:textId="0DA0835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115,967,800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85081C1" w14:textId="61DBCEE3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16,203,623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38EA280" w14:textId="489CC756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21FCFD17" w14:textId="4198052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39,005,286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186271D" w14:textId="000AC45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55,208,909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2972927" w14:textId="381B44A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C1277B0" w14:textId="0924941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B867AF4" w14:textId="5B529916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127ED41" w14:textId="0AC7D39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16,203,623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3C5D851" w14:textId="2F0BE46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8085F15" w14:textId="7644FF0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39,005,286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34A9A7" w14:textId="4FF8ACA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55,208,909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235D63C8" w14:textId="1205298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- 60,758,891</w:t>
            </w:r>
          </w:p>
        </w:tc>
      </w:tr>
      <w:tr w:rsidR="004C1B68" w14:paraId="3E5FDFBB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638115A4" w14:textId="6700E874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4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A2822F2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0D18D1C" w14:textId="6B16570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14,926,000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21F33EE" w14:textId="5316DDC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1,880,138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217F340" w14:textId="2F47C4F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0BDBA429" w14:textId="6F5CC44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4357E6F" w14:textId="54E28B4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1,880,138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3400B05" w14:textId="1205A7D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AF3761E" w14:textId="7E03B6E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9071253" w14:textId="6F8D45D6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F56C12F" w14:textId="19BD154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1,880,138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E3E0967" w14:textId="05E7473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CFBB2D2" w14:textId="14A33EA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080C9D" w14:textId="55A75F5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1,880,138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32D8B336" w14:textId="1100675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- 13,045,862</w:t>
            </w:r>
          </w:p>
        </w:tc>
      </w:tr>
      <w:tr w:rsidR="004C1B68" w:rsidRPr="00D050AE" w14:paraId="718966D1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7F16DCDA" w14:textId="77777777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2B2381D2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350A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社區發展及環境保護支出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C381B0D" w14:textId="09D67726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454,583,000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F727951" w14:textId="03A5B08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189,582,584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5A51016" w14:textId="06727FC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5,928,940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866F8E7" w14:textId="719C4FA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224,314,464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16798BF" w14:textId="14A99902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419,825,988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E5BC7A2" w14:textId="495FB0A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2064912" w14:textId="7707CE3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62E32B8" w14:textId="017F7AB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55CAE5C" w14:textId="12926FE8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189,582,584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F99E075" w14:textId="16DBD31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5,928,940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D44A499" w14:textId="0A3D634C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224,314,464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6B4EFD" w14:textId="70171F3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419,825,988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68C1E55F" w14:textId="4215061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- 34,757,012</w:t>
            </w:r>
          </w:p>
        </w:tc>
      </w:tr>
      <w:tr w:rsidR="004C1B68" w14:paraId="400E7F60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F3A630D" w14:textId="17A2C6B1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5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DF6BEC4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E014543" w14:textId="3B985E4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454,573,000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1CAEFEF" w14:textId="5F65982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189,582,584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163806F" w14:textId="578B834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5,928,940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11430FA6" w14:textId="1E3957CD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224,314,464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4BC0761" w14:textId="18EA0EB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419,825,988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C73F74B" w14:textId="66445C7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7E2D708" w14:textId="679D6D4B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4601F20" w14:textId="1D76CB70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6970AEF" w14:textId="71673E7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189,582,584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B8B337E" w14:textId="20D4063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5,928,940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64312E1" w14:textId="01003632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224,314,464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84517" w14:textId="002BBC16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419,825,988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37BF46DE" w14:textId="28DB5A02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- 34,747,012</w:t>
            </w:r>
          </w:p>
        </w:tc>
      </w:tr>
      <w:tr w:rsidR="004C1B68" w14:paraId="1682C437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07395FB8" w14:textId="406E685F" w:rsidR="004C1B68" w:rsidRPr="004E35ED" w:rsidRDefault="004C1B68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6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F19C127" w14:textId="77777777" w:rsidR="004C1B68" w:rsidRPr="006350A6" w:rsidRDefault="004C1B68" w:rsidP="004C1B68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A13CE8E" w14:textId="0218BEA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4E8122D" w14:textId="0A57CCE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60E141A" w14:textId="655CED39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3525F56C" w14:textId="390587BA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C45111F" w14:textId="2434C7E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0AE806B" w14:textId="17E6DBB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1815E83" w14:textId="0E88B92E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B13B907" w14:textId="2E34D32F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EAE41E5" w14:textId="3B9671C4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E22CDE0" w14:textId="15972ED1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840E292" w14:textId="63EBCDC2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0A67F" w14:textId="68417067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7403D77" w14:textId="318212F5" w:rsidR="004C1B68" w:rsidRPr="004E35ED" w:rsidRDefault="004C1B68" w:rsidP="004C1B68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- 10,000</w:t>
            </w:r>
          </w:p>
        </w:tc>
      </w:tr>
      <w:tr w:rsidR="00D35D9A" w14:paraId="1B8AC0D8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1AE3E7C" w14:textId="3CC76D11" w:rsidR="00D35D9A" w:rsidRPr="004E35ED" w:rsidRDefault="00D35D9A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049FDFFC" w14:textId="6FDD9F54" w:rsidR="00D35D9A" w:rsidRPr="006350A6" w:rsidRDefault="00D35D9A" w:rsidP="00D35D9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4607E39" w14:textId="661E1E4A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142,520,000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4D7029D" w14:textId="2C7CDC31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17,520,000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78BF376" w14:textId="4D181F70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5F07D912" w14:textId="317AEB26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B1F7442" w14:textId="539BD404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17,520,000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0BBF753" w14:textId="1C2174AC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160BDB7C" w14:textId="4A85AE72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FEFDD97" w14:textId="05821B97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014D6E1" w14:textId="6B6930F7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17,520,000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A84343B" w14:textId="3D886E04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CD481A5" w14:textId="35F153B7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7E51FC" w14:textId="0625592B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17,520,000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3C1C0F7B" w14:textId="61DA773F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- 125,000,000</w:t>
            </w:r>
          </w:p>
        </w:tc>
      </w:tr>
      <w:tr w:rsidR="00D35D9A" w14:paraId="3938ED7B" w14:textId="77777777" w:rsidTr="00D35D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3514EC2C" w14:textId="726314C3" w:rsidR="00D35D9A" w:rsidRPr="004E35ED" w:rsidRDefault="00D35D9A" w:rsidP="006350A6">
            <w:pPr>
              <w:snapToGrid w:val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7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EB51551" w14:textId="5E208313" w:rsidR="00D35D9A" w:rsidRPr="006350A6" w:rsidRDefault="00D35D9A" w:rsidP="00D35D9A">
            <w:pPr>
              <w:snapToGrid w:val="0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平衡預算補助支出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3FFD39E" w14:textId="151DA7AC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17,520,000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8660C60" w14:textId="2DB627A9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17,520,000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DF56649" w14:textId="401C3E62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5A61ED30" w14:textId="16921417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9D52F23" w14:textId="7D196BB3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17,520,000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027E56B7" w14:textId="5345BED1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43D16DD7" w14:textId="35B63D74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546FB643" w14:textId="2B6069B4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CAFFB0F" w14:textId="2CC3DAB6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17,520,000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63F5CAB" w14:textId="70AA340F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7D2ED61" w14:textId="4C9C0947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9733C" w14:textId="191CBCF1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17,520,000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3F6AC32" w14:textId="7E891C59" w:rsidR="00D35D9A" w:rsidRPr="004E35ED" w:rsidRDefault="00D35D9A" w:rsidP="00D35D9A">
            <w:pPr>
              <w:snapToGrid w:val="0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B2E6A" w14:paraId="752D6E14" w14:textId="77777777" w:rsidTr="001B2E6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99"/>
        </w:trPr>
        <w:tc>
          <w:tcPr>
            <w:tcW w:w="82" w:type="pct"/>
            <w:gridSpan w:val="2"/>
            <w:shd w:val="clear" w:color="auto" w:fill="auto"/>
            <w:vAlign w:val="center"/>
          </w:tcPr>
          <w:p w14:paraId="0D667C15" w14:textId="0047EFE7" w:rsidR="001B2E6A" w:rsidRPr="004E35ED" w:rsidRDefault="001B2E6A" w:rsidP="006350A6">
            <w:pPr>
              <w:snapToGrid w:val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18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FB2E628" w14:textId="1FD09FD0" w:rsidR="001B2E6A" w:rsidRPr="006350A6" w:rsidRDefault="001B2E6A" w:rsidP="001B2E6A">
            <w:pPr>
              <w:snapToGrid w:val="0"/>
              <w:ind w:right="17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6350A6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D344CAB" w14:textId="2BD90B21" w:rsidR="001B2E6A" w:rsidRPr="004E35ED" w:rsidRDefault="001B2E6A" w:rsidP="001B2E6A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1</w:t>
            </w: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25,000,000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A6E288B" w14:textId="20B70A94" w:rsidR="001B2E6A" w:rsidRPr="004E35ED" w:rsidRDefault="001B2E6A" w:rsidP="001B2E6A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F16300A" w14:textId="291D9A2C" w:rsidR="001B2E6A" w:rsidRPr="004E35ED" w:rsidRDefault="001B2E6A" w:rsidP="001B2E6A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213DDDC8" w14:textId="6FB04B9E" w:rsidR="001B2E6A" w:rsidRPr="004E35ED" w:rsidRDefault="001B2E6A" w:rsidP="001B2E6A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D71F595" w14:textId="5951F118" w:rsidR="001B2E6A" w:rsidRPr="004E35ED" w:rsidRDefault="001B2E6A" w:rsidP="001B2E6A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7E72A3F" w14:textId="379B19EF" w:rsidR="001B2E6A" w:rsidRPr="004E35ED" w:rsidRDefault="001B2E6A" w:rsidP="001B2E6A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7A4C99E9" w14:textId="543EB519" w:rsidR="001B2E6A" w:rsidRPr="004E35ED" w:rsidRDefault="001B2E6A" w:rsidP="001B2E6A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0" w:type="pct"/>
            <w:shd w:val="clear" w:color="auto" w:fill="auto"/>
            <w:vAlign w:val="center"/>
          </w:tcPr>
          <w:p w14:paraId="67B9768E" w14:textId="04B660AB" w:rsidR="001B2E6A" w:rsidRPr="004E35ED" w:rsidRDefault="001B2E6A" w:rsidP="001B2E6A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106099D" w14:textId="63A738C4" w:rsidR="001B2E6A" w:rsidRPr="004E35ED" w:rsidRDefault="001B2E6A" w:rsidP="001B2E6A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FABB8AE" w14:textId="21399D55" w:rsidR="001B2E6A" w:rsidRPr="004E35ED" w:rsidRDefault="001B2E6A" w:rsidP="001B2E6A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9D8D396" w14:textId="3A558F76" w:rsidR="001B2E6A" w:rsidRPr="004E35ED" w:rsidRDefault="001B2E6A" w:rsidP="001B2E6A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39FC60" w14:textId="7F6D6393" w:rsidR="001B2E6A" w:rsidRPr="004E35ED" w:rsidRDefault="001B2E6A" w:rsidP="001B2E6A">
            <w:pPr>
              <w:snapToGrid w:val="0"/>
              <w:ind w:right="1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1193FBBE" w14:textId="5A93FBD1" w:rsidR="001B2E6A" w:rsidRPr="004E35ED" w:rsidRDefault="001B2E6A" w:rsidP="001B2E6A">
            <w:pPr>
              <w:pStyle w:val="a6"/>
              <w:snapToGrid w:val="0"/>
              <w:ind w:leftChars="0" w:left="0" w:right="-33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E35ED">
              <w:rPr>
                <w:rFonts w:ascii="細明體" w:eastAsia="細明體" w:hAnsi="細明體"/>
                <w:noProof/>
                <w:sz w:val="18"/>
                <w:szCs w:val="18"/>
              </w:rPr>
              <w:t>- 125,000,000</w:t>
            </w:r>
          </w:p>
        </w:tc>
      </w:tr>
    </w:tbl>
    <w:p w14:paraId="22DC9EDB" w14:textId="03066D0F" w:rsidR="005A5C82" w:rsidRPr="00CA22B4" w:rsidRDefault="005A5C82" w:rsidP="00F568C4">
      <w:pPr>
        <w:pStyle w:val="a3"/>
        <w:tabs>
          <w:tab w:val="clear" w:pos="4153"/>
          <w:tab w:val="clear" w:pos="8306"/>
        </w:tabs>
        <w:snapToGrid/>
        <w:spacing w:line="240" w:lineRule="exact"/>
        <w:rPr>
          <w:rFonts w:ascii="標楷體" w:eastAsia="標楷體" w:hAnsi="標楷體"/>
          <w:sz w:val="18"/>
          <w:szCs w:val="18"/>
        </w:rPr>
      </w:pPr>
    </w:p>
    <w:sectPr w:rsidR="005A5C82" w:rsidRPr="00CA22B4" w:rsidSect="00F568C4">
      <w:head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4A0D1" w14:textId="77777777" w:rsidR="00FD2104" w:rsidRDefault="00FD2104">
      <w:r>
        <w:separator/>
      </w:r>
    </w:p>
  </w:endnote>
  <w:endnote w:type="continuationSeparator" w:id="0">
    <w:p w14:paraId="1922D6BC" w14:textId="77777777" w:rsidR="00FD2104" w:rsidRDefault="00FD2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4D626" w14:textId="49609C3F" w:rsidR="00D4426D" w:rsidRPr="00A83684" w:rsidRDefault="00D4426D" w:rsidP="00D4426D">
    <w:pPr>
      <w:pStyle w:val="a4"/>
      <w:jc w:val="center"/>
      <w:rPr>
        <w:rFonts w:ascii="標楷體" w:eastAsia="標楷體" w:hAnsi="標楷體"/>
      </w:rPr>
    </w:pPr>
    <w:r w:rsidRPr="00A83684">
      <w:rPr>
        <w:rFonts w:ascii="標楷體" w:eastAsia="標楷體" w:hAnsi="標楷體" w:hint="eastAsia"/>
      </w:rPr>
      <w:t>第10-3頁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70590" w14:textId="77777777" w:rsidR="00FD2104" w:rsidRDefault="00FD2104">
      <w:r>
        <w:separator/>
      </w:r>
    </w:p>
  </w:footnote>
  <w:footnote w:type="continuationSeparator" w:id="0">
    <w:p w14:paraId="779E293B" w14:textId="77777777" w:rsidR="00FD2104" w:rsidRDefault="00FD2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97409" w14:textId="3813A7E1" w:rsidR="00975682" w:rsidRDefault="00F111A1">
    <w:pPr>
      <w:pStyle w:val="a3"/>
      <w:jc w:val="center"/>
    </w:pPr>
    <w:r w:rsidRPr="00F111A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F111A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F111A1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F111A1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F111A1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77FBF" w14:textId="2A8B6F0A" w:rsidR="00975682" w:rsidRPr="007A3789" w:rsidRDefault="00D35D9A">
    <w:pPr>
      <w:pStyle w:val="a3"/>
      <w:jc w:val="center"/>
      <w:rPr>
        <w:b/>
        <w:sz w:val="36"/>
        <w:szCs w:val="36"/>
      </w:rPr>
    </w:pPr>
    <w:r w:rsidRPr="007A3789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三</w:t>
    </w:r>
    <w:r w:rsidR="000E09BC" w:rsidRPr="007A3789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975682" w:rsidRPr="007A3789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r w:rsidR="00F111A1" w:rsidRPr="007A3789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r w:rsidR="00975682" w:rsidRPr="007A3789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F111A1" w:rsidRPr="007A3789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975682" w:rsidRPr="007A3789">
      <w:rPr>
        <w:rFonts w:ascii="標楷體" w:eastAsia="標楷體" w:hint="eastAsia"/>
        <w:b/>
        <w:spacing w:val="60"/>
        <w:sz w:val="36"/>
        <w:szCs w:val="36"/>
        <w:u w:val="single"/>
      </w:rPr>
      <w:t>總決算歲出政事別</w:t>
    </w:r>
    <w:r w:rsidR="00F111A1" w:rsidRPr="007A3789">
      <w:rPr>
        <w:rFonts w:ascii="標楷體" w:eastAsia="標楷體" w:hAnsi="標楷體" w:hint="eastAsia"/>
        <w:b/>
        <w:spacing w:val="60"/>
        <w:sz w:val="36"/>
        <w:szCs w:val="36"/>
        <w:u w:val="single"/>
      </w:rPr>
      <w:t>資本門</w:t>
    </w:r>
    <w:r w:rsidR="00975682" w:rsidRPr="007A3789">
      <w:rPr>
        <w:rFonts w:ascii="標楷體" w:eastAsia="標楷體" w:hint="eastAsia"/>
        <w:b/>
        <w:spacing w:val="60"/>
        <w:sz w:val="36"/>
        <w:szCs w:val="36"/>
        <w:u w:val="single"/>
      </w:rPr>
      <w:t>決算審定數總表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C1547"/>
    <w:multiLevelType w:val="hybridMultilevel"/>
    <w:tmpl w:val="450673B4"/>
    <w:lvl w:ilvl="0" w:tplc="336068CE">
      <w:start w:val="10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91A47A4"/>
    <w:multiLevelType w:val="hybridMultilevel"/>
    <w:tmpl w:val="98326404"/>
    <w:lvl w:ilvl="0" w:tplc="2AD8EC1C">
      <w:start w:val="10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9593B2C"/>
    <w:multiLevelType w:val="hybridMultilevel"/>
    <w:tmpl w:val="BADAC744"/>
    <w:lvl w:ilvl="0" w:tplc="379CE9BE">
      <w:start w:val="10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7A2F2FAA"/>
    <w:multiLevelType w:val="hybridMultilevel"/>
    <w:tmpl w:val="D38C284C"/>
    <w:lvl w:ilvl="0" w:tplc="F97C99C0">
      <w:start w:val="10"/>
      <w:numFmt w:val="bullet"/>
      <w:lvlText w:val="-"/>
      <w:lvlJc w:val="left"/>
      <w:pPr>
        <w:ind w:left="72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104"/>
    <w:rsid w:val="000E09BC"/>
    <w:rsid w:val="00187730"/>
    <w:rsid w:val="001B2E6A"/>
    <w:rsid w:val="002B20C7"/>
    <w:rsid w:val="004B41BD"/>
    <w:rsid w:val="004C1B68"/>
    <w:rsid w:val="004E35ED"/>
    <w:rsid w:val="005A5C82"/>
    <w:rsid w:val="006350A6"/>
    <w:rsid w:val="006A11BB"/>
    <w:rsid w:val="007155FD"/>
    <w:rsid w:val="00725752"/>
    <w:rsid w:val="007A3789"/>
    <w:rsid w:val="00942099"/>
    <w:rsid w:val="00975682"/>
    <w:rsid w:val="00A45AF3"/>
    <w:rsid w:val="00A83684"/>
    <w:rsid w:val="00B216CC"/>
    <w:rsid w:val="00B26D79"/>
    <w:rsid w:val="00B37530"/>
    <w:rsid w:val="00CA22B4"/>
    <w:rsid w:val="00CB7FF9"/>
    <w:rsid w:val="00CF71B6"/>
    <w:rsid w:val="00D35D9A"/>
    <w:rsid w:val="00D4426D"/>
    <w:rsid w:val="00E05496"/>
    <w:rsid w:val="00F111A1"/>
    <w:rsid w:val="00F568C4"/>
    <w:rsid w:val="00FD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8C25596"/>
  <w15:chartTrackingRefBased/>
  <w15:docId w15:val="{AF857AE5-CFA8-47EC-AB50-A921DD963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D4426D"/>
    <w:rPr>
      <w:kern w:val="2"/>
    </w:rPr>
  </w:style>
  <w:style w:type="paragraph" w:styleId="a6">
    <w:name w:val="List Paragraph"/>
    <w:basedOn w:val="a"/>
    <w:uiPriority w:val="34"/>
    <w:qFormat/>
    <w:rsid w:val="00D35D9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jHRa3tsVPdc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kjHRa3tsVPdc歲出政事別總表.dot</Template>
  <TotalTime>23</TotalTime>
  <Pages>1</Pages>
  <Words>578</Words>
  <Characters>2242</Characters>
  <Application>Microsoft Office Word</Application>
  <DocSecurity>0</DocSecurity>
  <Lines>18</Lines>
  <Paragraphs>5</Paragraphs>
  <ScaleCrop>false</ScaleCrop>
  <Company>N.A.O.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劉育明</dc:creator>
  <cp:keywords/>
  <cp:lastModifiedBy>王詠萱</cp:lastModifiedBy>
  <cp:revision>17</cp:revision>
  <dcterms:created xsi:type="dcterms:W3CDTF">2025-06-06T01:46:00Z</dcterms:created>
  <dcterms:modified xsi:type="dcterms:W3CDTF">2025-06-28T14:52:00Z</dcterms:modified>
</cp:coreProperties>
</file>