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10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303"/>
      </w:tblGrid>
      <w:tr w:rsidR="00D14D1B" w14:paraId="2370858B" w14:textId="77777777" w:rsidTr="003E20E9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83E8F" w14:textId="77777777" w:rsidR="00D14D1B" w:rsidRDefault="00D14D1B" w:rsidP="003E20E9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500F8" w14:textId="77777777" w:rsidR="00D14D1B" w:rsidRDefault="00D14D1B" w:rsidP="003E20E9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4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D7E0" w14:textId="77777777" w:rsidR="00D14D1B" w:rsidRDefault="00D14D1B" w:rsidP="003E20E9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D14D1B" w14:paraId="23EA7048" w14:textId="77777777" w:rsidTr="003E20E9">
        <w:trPr>
          <w:cantSplit/>
          <w:trHeight w:val="270"/>
          <w:tblHeader/>
        </w:trPr>
        <w:tc>
          <w:tcPr>
            <w:tcW w:w="356" w:type="dxa"/>
            <w:gridSpan w:val="2"/>
            <w:tcBorders>
              <w:top w:val="nil"/>
              <w:left w:val="nil"/>
              <w:right w:val="nil"/>
            </w:tcBorders>
          </w:tcPr>
          <w:p w14:paraId="2EBFDED1" w14:textId="77777777" w:rsidR="00D14D1B" w:rsidRDefault="00D14D1B" w:rsidP="003E20E9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11D3D00B" w14:textId="77777777" w:rsidR="00D14D1B" w:rsidRDefault="00D14D1B" w:rsidP="003E20E9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43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05E100DA" w14:textId="77777777" w:rsidR="00D14D1B" w:rsidRDefault="00D14D1B" w:rsidP="003E20E9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14D1B" w14:paraId="68C4C271" w14:textId="77777777" w:rsidTr="003E20E9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73E23FC3" w14:textId="77777777" w:rsidR="00D14D1B" w:rsidRDefault="00D14D1B" w:rsidP="003E20E9">
            <w:pPr>
              <w:ind w:right="-3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49B5123A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4289149C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1FE880D6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35A35541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03" w:type="dxa"/>
            <w:vMerge w:val="restart"/>
            <w:tcBorders>
              <w:right w:val="nil"/>
            </w:tcBorders>
            <w:vAlign w:val="center"/>
          </w:tcPr>
          <w:p w14:paraId="560A6B57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</w:tr>
      <w:tr w:rsidR="00D14D1B" w14:paraId="51076C9C" w14:textId="77777777" w:rsidTr="003E20E9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5F646116" w14:textId="77777777" w:rsidR="00D14D1B" w:rsidRDefault="00D14D1B" w:rsidP="003E20E9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28ED6262" w14:textId="77777777" w:rsidR="00D14D1B" w:rsidRDefault="00D14D1B" w:rsidP="003E20E9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35E417D4" w14:textId="77777777" w:rsidR="00D14D1B" w:rsidRDefault="00D14D1B" w:rsidP="003E20E9">
            <w:pPr>
              <w:ind w:left="13" w:right="-18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0A72EBC6" w14:textId="77777777" w:rsidR="00D14D1B" w:rsidRDefault="00D14D1B" w:rsidP="003E20E9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75CBB08A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2240A561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25154ED6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3D7E1DFE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2A51603B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0EE591CD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18171B33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497B3012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15EFF364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3158F66E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CF2AF28" w14:textId="77777777" w:rsidR="00D14D1B" w:rsidRDefault="00D14D1B" w:rsidP="003E20E9">
            <w:pPr>
              <w:ind w:left="-12" w:right="-1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303" w:type="dxa"/>
            <w:vMerge/>
            <w:tcBorders>
              <w:right w:val="nil"/>
            </w:tcBorders>
            <w:vAlign w:val="center"/>
          </w:tcPr>
          <w:p w14:paraId="4536592A" w14:textId="77777777" w:rsidR="00D14D1B" w:rsidRDefault="00D14D1B" w:rsidP="003E20E9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D14D1B" w:rsidRPr="00F712A6" w14:paraId="28E87631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4DE7A09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5FC6B30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FA8C197" w14:textId="77777777" w:rsidR="00D14D1B" w:rsidRPr="00F712A6" w:rsidRDefault="00D14D1B" w:rsidP="003E20E9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712A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179DB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13,298,841,500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094EF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12,614,395,587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92828E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372,285,802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B5524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338,080,716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23128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13,324,762,105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B8B054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- 56,286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5784F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17,050,000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B9596D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4C92B3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12,614,339,301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8AFCA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389,335,802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0A495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338,080,716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AC3F7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13,341,755,819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70B55D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42,914,319</w:t>
            </w:r>
          </w:p>
        </w:tc>
      </w:tr>
      <w:tr w:rsidR="00D14D1B" w:rsidRPr="00F712A6" w14:paraId="2B203B76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90AF6E9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4AF42EE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2A768B9" w14:textId="77777777" w:rsidR="00D14D1B" w:rsidRPr="00F712A6" w:rsidRDefault="00D14D1B" w:rsidP="003E20E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712A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6946E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3,683,013,000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D16FD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4,015,806,710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DBBA0B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7,820,000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111C4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7734D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4,023,626,710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9334D3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26DFE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E69348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510158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4,015,806,710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17903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7,820,000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4B7E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108AB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4,023,626,710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9A647E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340,613,710</w:t>
            </w:r>
          </w:p>
        </w:tc>
      </w:tr>
      <w:tr w:rsidR="00D14D1B" w14:paraId="4BA51B59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E95E49A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76FAD68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25C30DF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CB966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774,048,000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56D56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758,340,212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444A56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8B59D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02174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758,340,212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448D0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E4591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3B46C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0176F0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758,340,212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E0B298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D43D1B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D0440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758,340,212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9CD7F9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- 15,707,788</w:t>
            </w:r>
          </w:p>
        </w:tc>
      </w:tr>
      <w:tr w:rsidR="00D14D1B" w14:paraId="37990700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8170E76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7927246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836C41D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0E80D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22,000,000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70F4E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30,927,738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B6FD1A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CAD33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153C1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30,927,738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AE51C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6845E4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F2227A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C582BA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30,927,738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D8F746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72030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EB6C4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30,927,738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DA5AAD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8,927,738</w:t>
            </w:r>
          </w:p>
        </w:tc>
      </w:tr>
      <w:tr w:rsidR="00D14D1B" w14:paraId="56045A6B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4AE6A9D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23CB3D2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DCB4E43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864B6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178,000,000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07EAA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192,398,003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CC153D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BA5D2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93CF1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192,398,003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07DB61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BEBA4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CFC819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E0380B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192,398,003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6E2C6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8A9196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400C3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192,398,003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621494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14,398,003</w:t>
            </w:r>
          </w:p>
        </w:tc>
      </w:tr>
      <w:tr w:rsidR="00D14D1B" w14:paraId="73120749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00D94DD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4149B88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59F818E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3A013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205,000,000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4CC87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191,293,447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3B4176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F2F33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6A015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191,293,447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2C2377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D6369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7F9AD8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081F59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191,293,447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B6B55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5863A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F4310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191,293,447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80A6D5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- 13,706,553</w:t>
            </w:r>
          </w:p>
        </w:tc>
      </w:tr>
      <w:tr w:rsidR="00D14D1B" w14:paraId="677A47C6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5AE6373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E29E3DB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817216D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6A166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36,000,000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EA7C6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37,665,011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8B284F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A37E2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2C4FA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37,665,011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8F8823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0A7B1C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C5BCB3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88F4E4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37,665,011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CBBB39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7E59CF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EC3AC5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37,665,011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3B73BB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1,665,011</w:t>
            </w:r>
          </w:p>
        </w:tc>
      </w:tr>
      <w:tr w:rsidR="00D14D1B" w14:paraId="6DE9F2E1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9205989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917B81B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DFECDC2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285F2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2,467,965,000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D7F0B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2,805,182,299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D39FB7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7,820,000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6FCD8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2DA09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2,813,002,299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175CEA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F86307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9FF185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A5638F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2,805,182,299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8D3663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7,820,000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06398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6DADF0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2,813,002,299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5AB766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345,037,299</w:t>
            </w:r>
          </w:p>
        </w:tc>
      </w:tr>
      <w:tr w:rsidR="00D14D1B" w:rsidRPr="00F712A6" w14:paraId="32135705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3179B0C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BA3F831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C757206" w14:textId="77777777" w:rsidR="00D14D1B" w:rsidRPr="00F712A6" w:rsidRDefault="00D14D1B" w:rsidP="003E20E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712A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A444B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31,396,000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8EC257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45,165,381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6657CD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4,908,534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747DE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0E1F2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50,073,915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6CD925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7369B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1ABA37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A9F99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45,165,381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D92A5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4,908,534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D3B0C1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D4B0A0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50,073,915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2CC48D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18,677,915</w:t>
            </w:r>
          </w:p>
        </w:tc>
      </w:tr>
      <w:tr w:rsidR="00D14D1B" w14:paraId="76685D1F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AFE1869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0FB3375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FF1FBFF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D667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24,584,000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2FB9D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31,060,428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CF86CA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4,848,026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6E1C5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40FF6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35,908,454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920FA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E6FEE6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719089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66B13F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31,060,428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4E9004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4,848,026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BBB98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1C9F3F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35,908,454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BA14F3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11,324,454</w:t>
            </w:r>
          </w:p>
        </w:tc>
      </w:tr>
      <w:tr w:rsidR="00D14D1B" w14:paraId="50E7821D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CC9695F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5DC25C5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9A1E29E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7F782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500,000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3239B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767,520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DC82D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941A6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C64A1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767,520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146E3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D5912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62F004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298B1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767,520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C9DB2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2E9534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2D1BD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767,520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991FEC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267,520</w:t>
            </w:r>
          </w:p>
        </w:tc>
      </w:tr>
      <w:tr w:rsidR="00D14D1B" w14:paraId="5DC42781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C77755D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DDE6106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73D2722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12F1E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6,312,000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D63D3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13,337,433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2F7908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60,508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71005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27AE6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13,397,941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D5B5FB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74D53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E23721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DDE76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13,337,433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C023F1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60,508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D3B40E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34C45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13,397,941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45C235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7,085,941</w:t>
            </w:r>
          </w:p>
        </w:tc>
      </w:tr>
      <w:tr w:rsidR="00D14D1B" w:rsidRPr="00F712A6" w14:paraId="12AE972D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92C5F79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657761B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45AB8C9" w14:textId="77777777" w:rsidR="00D14D1B" w:rsidRPr="00F712A6" w:rsidRDefault="00D14D1B" w:rsidP="003E20E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712A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6FBBB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450,199,000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81BE1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393,940,372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065507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8,394,601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CBD6B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F9184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402,334,973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242D1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CE1822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4BB72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DBD9BC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393,940,372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E0EB20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8,394,601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D0BD5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FC83A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402,334,973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054723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- 47,864,027</w:t>
            </w:r>
          </w:p>
        </w:tc>
      </w:tr>
      <w:tr w:rsidR="00D14D1B" w14:paraId="4AAC48CF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EEA621A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0C26799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D0D1E7E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578D4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189,114,000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D4D8C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152,354,332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88C41C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5,996,033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C424D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C72D9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158,350,365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2DDF7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8E3972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E2982D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8E22C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152,354,332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D881D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5,996,033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8F8BC6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60FCA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158,350,365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8C9A42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- 30,763,635</w:t>
            </w:r>
          </w:p>
        </w:tc>
      </w:tr>
      <w:tr w:rsidR="00D14D1B" w14:paraId="5241260A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E720DB5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884B0CC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57F45FE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AD10D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261,085,000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6BF3B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241,586,040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87113F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2,398,568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16A5F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E9F56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243,984,608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A7785B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651CAD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AE09D7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6067B2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241,586,040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1B08B7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2,398,568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CE2784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2DB3F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243,984,608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F5D884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- 17,100,392</w:t>
            </w:r>
          </w:p>
        </w:tc>
      </w:tr>
      <w:tr w:rsidR="00D14D1B" w:rsidRPr="00F712A6" w14:paraId="187CCEC9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85D3436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AA8C8A5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826314A" w14:textId="77777777" w:rsidR="00D14D1B" w:rsidRPr="00F712A6" w:rsidRDefault="00D14D1B" w:rsidP="003E20E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712A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3DCB6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133,256,500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B23C3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171,898,645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5BCCA1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753,470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A2CD5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AB964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172,652,115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7B0494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F8FB5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17,050,000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ACE457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64AD2E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171,898,645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8A7D8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17,803,470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EFE7D0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107A3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189,702,115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72CB08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56,445,615</w:t>
            </w:r>
          </w:p>
        </w:tc>
      </w:tr>
      <w:tr w:rsidR="00D14D1B" w14:paraId="01B79F59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715C127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89F9742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D7AB19E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FCD0C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132,260,500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E2BFC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168,092,641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4E432C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753,470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7D9F7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5B6C8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168,846,111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D5F37C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8EBCB1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8DB570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A64C0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168,092,641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BFBA5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753,470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5CFAA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09422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168,846,111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53B5EF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36,585,611</w:t>
            </w:r>
          </w:p>
        </w:tc>
      </w:tr>
      <w:tr w:rsidR="00D14D1B" w14:paraId="6454CA70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C68DCFD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DF2D6F0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82C9DDD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B0F79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996,000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17EAB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3,806,004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29486F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0A575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C5ABD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3,806,004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45E9EB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CFBA82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17,050,000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D6D9EB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16E396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3,806,004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C9C1DD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17,050,000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31DEF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44122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20,856,004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E79739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19,860,004</w:t>
            </w:r>
          </w:p>
        </w:tc>
      </w:tr>
      <w:tr w:rsidR="00D14D1B" w:rsidRPr="00F712A6" w14:paraId="1722669E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3E70F51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2436E17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FE35621" w14:textId="77777777" w:rsidR="00D14D1B" w:rsidRPr="00F712A6" w:rsidRDefault="00D14D1B" w:rsidP="003E20E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712A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6BE78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9D56E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41C566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2B8FE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3B51C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6BD0B1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D60773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CA090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C8B35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952F7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D4A51F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737BFB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300,000,000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0C16A9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D14D1B" w14:paraId="5D3923A9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DC76D61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6BBE723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19EF115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93A02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73375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21F736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9B0BF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27AD2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B2B36A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3DD151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37FCF0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36230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EB659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A530B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4AB4A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E01FC4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14D1B" w:rsidRPr="00F712A6" w14:paraId="07F681F0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419F6D0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31E8366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64A3A104" w14:textId="77777777" w:rsidR="00D14D1B" w:rsidRPr="00F712A6" w:rsidRDefault="00D14D1B" w:rsidP="003E20E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712A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6502C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6,424,285,000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293EF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5,685,026,742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361C1D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350,254,688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55C70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37,960,731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C0DEF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6,073,242,161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B365C8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88AD1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65238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1183C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5,685,026,742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2F8716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350,254,688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238B0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37,960,731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E98989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6,073,242,161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F234AB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- 351,042,839</w:t>
            </w:r>
          </w:p>
        </w:tc>
      </w:tr>
      <w:tr w:rsidR="00D14D1B" w14:paraId="749FD0FB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6E388DD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206545D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7DF319A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7EB52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6,424,285,000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F8EC6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5,685,026,742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B9193E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350,254,688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E36A7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37,960,731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7852D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6,073,242,161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00FB70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5EDAA7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B0605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E6C67F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5,685,026,742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FDCFBF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350,254,688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BC1EF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37,960,731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AFC751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6,073,242,161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225F11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- 351,042,839</w:t>
            </w:r>
          </w:p>
        </w:tc>
      </w:tr>
      <w:tr w:rsidR="00D14D1B" w:rsidRPr="00F712A6" w14:paraId="2F360EB2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2211928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ACEE3A1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DFF77FF" w14:textId="77777777" w:rsidR="00D14D1B" w:rsidRPr="00F712A6" w:rsidRDefault="00D14D1B" w:rsidP="003E20E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712A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AB49A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365C1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2,200,000,000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A77F44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E3801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B6D27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2,200,000,000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B4274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A53635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16382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74F13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2,200,000,000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0564B3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8FF8A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3424A8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2,200,000,000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131D14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D14D1B" w14:paraId="63DD9729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7DE9935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1A8583A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24D77F8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00493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2,200,000,000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04F6C8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2,200,000,000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07C148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2D1A0D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4D1A5E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2,200,000,000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CF98A7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C4149C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FB71AC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E8AF77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2,200,000,000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4492C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5BEE02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6A97961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2,200,000,000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EA24FD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D14D1B" w:rsidRPr="00F712A6" w14:paraId="033771D7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6FCF89B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pacing w:val="-12"/>
                <w:sz w:val="18"/>
                <w:szCs w:val="18"/>
              </w:rPr>
              <w:t>8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1DA1DAF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b/>
                <w:spacing w:val="-12"/>
                <w:sz w:val="18"/>
                <w:szCs w:val="18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7B1B86F" w14:textId="77777777" w:rsidR="00D14D1B" w:rsidRPr="00F712A6" w:rsidRDefault="00D14D1B" w:rsidP="003E20E9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712A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FD6FE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76,692,000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BA311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102,557,737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1F9AF6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154,509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CA9B7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119,985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BA31A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102,832,231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F102B0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- 56,286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4EED49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0F1AFD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F26B1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102,501,451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02675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154,509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C4300E4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119,985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8622F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102,775,945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1F731A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26,083,945</w:t>
            </w:r>
          </w:p>
        </w:tc>
      </w:tr>
      <w:tr w:rsidR="00D14D1B" w14:paraId="296E4826" w14:textId="77777777" w:rsidTr="003E20E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116E6C1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69F3394" w14:textId="77777777" w:rsidR="00D14D1B" w:rsidRPr="00666087" w:rsidRDefault="00D14D1B" w:rsidP="003E20E9">
            <w:pPr>
              <w:jc w:val="center"/>
              <w:rPr>
                <w:rFonts w:ascii="細明體" w:eastAsia="細明體" w:hAnsi="細明體"/>
                <w:spacing w:val="-12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pacing w:val="-12"/>
                <w:sz w:val="18"/>
                <w:szCs w:val="18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48A9332" w14:textId="77777777" w:rsidR="00D14D1B" w:rsidRDefault="00D14D1B" w:rsidP="003E20E9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DA42B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3D8F9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76,692,000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B9CCE5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102,557,737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1F66CDF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154,509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BB6E46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119,985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821CF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102,832,231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49D1527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- 56,286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415D9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BAFAA2B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1FFE53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102,501,451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6C93AA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154,509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69AE9C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119,985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85C65F2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102,775,945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BBFD580" w14:textId="77777777" w:rsidR="00D14D1B" w:rsidRPr="00666087" w:rsidRDefault="00D14D1B" w:rsidP="003E20E9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6087">
              <w:rPr>
                <w:rFonts w:ascii="細明體" w:eastAsia="細明體" w:hAnsi="細明體"/>
                <w:noProof/>
                <w:sz w:val="18"/>
                <w:szCs w:val="18"/>
              </w:rPr>
              <w:t>26,083,945</w:t>
            </w:r>
          </w:p>
        </w:tc>
      </w:tr>
    </w:tbl>
    <w:p w14:paraId="7CEE7DD7" w14:textId="29FE6A3F" w:rsidR="00886AF8" w:rsidRDefault="00886AF8">
      <w:pPr>
        <w:rPr>
          <w:rFonts w:hint="eastAsia"/>
        </w:rPr>
      </w:pPr>
    </w:p>
    <w:p w14:paraId="446BCC70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 w:rsidSect="00666087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44D74" w14:textId="77777777" w:rsidR="00B06E8F" w:rsidRDefault="00B06E8F">
      <w:r>
        <w:separator/>
      </w:r>
    </w:p>
  </w:endnote>
  <w:endnote w:type="continuationSeparator" w:id="0">
    <w:p w14:paraId="4F95AA10" w14:textId="77777777" w:rsidR="00B06E8F" w:rsidRDefault="00B0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6DF68" w14:textId="3848BCB0" w:rsidR="00666087" w:rsidRPr="00B022AE" w:rsidRDefault="00666087" w:rsidP="00B022AE">
    <w:pPr>
      <w:pStyle w:val="a4"/>
      <w:jc w:val="center"/>
      <w:rPr>
        <w:rFonts w:ascii="標楷體" w:eastAsia="標楷體" w:hAnsi="標楷體"/>
      </w:rPr>
    </w:pPr>
    <w:r w:rsidRPr="00666087">
      <w:rPr>
        <w:rFonts w:ascii="標楷體" w:eastAsia="標楷體" w:hAnsi="標楷體" w:hint="eastAsia"/>
      </w:rPr>
      <w:t>第9-2</w:t>
    </w:r>
    <w:sdt>
      <w:sdtPr>
        <w:rPr>
          <w:rFonts w:ascii="標楷體" w:eastAsia="標楷體" w:hAnsi="標楷體"/>
        </w:rPr>
        <w:id w:val="1371348452"/>
        <w:docPartObj>
          <w:docPartGallery w:val="Page Numbers (Bottom of Page)"/>
          <w:docPartUnique/>
        </w:docPartObj>
      </w:sdtPr>
      <w:sdtEndPr/>
      <w:sdtContent>
        <w:r w:rsidRPr="00666087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ECF75" w14:textId="77777777" w:rsidR="00B06E8F" w:rsidRDefault="00B06E8F">
      <w:r>
        <w:separator/>
      </w:r>
    </w:p>
  </w:footnote>
  <w:footnote w:type="continuationSeparator" w:id="0">
    <w:p w14:paraId="72744B28" w14:textId="77777777" w:rsidR="00B06E8F" w:rsidRDefault="00B06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8C679" w14:textId="14F25578" w:rsidR="00A82CB1" w:rsidRDefault="004F14F2">
    <w:pPr>
      <w:pStyle w:val="a3"/>
      <w:jc w:val="center"/>
    </w:pPr>
    <w:r w:rsidRPr="004F14F2">
      <w:rPr>
        <w:rFonts w:ascii="標楷體" w:eastAsia="標楷體" w:hAnsi="標楷體" w:hint="eastAsia"/>
        <w:b/>
        <w:spacing w:val="60"/>
        <w:sz w:val="32"/>
        <w:szCs w:val="32"/>
        <w:u w:val="single"/>
      </w:rPr>
      <w:t>二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4F14F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4F14F2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4F14F2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4F14F2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C32D" w14:textId="2073B930" w:rsidR="00A82CB1" w:rsidRPr="00666087" w:rsidRDefault="004F14F2">
    <w:pPr>
      <w:pStyle w:val="a3"/>
      <w:jc w:val="center"/>
      <w:rPr>
        <w:b/>
        <w:sz w:val="36"/>
        <w:szCs w:val="36"/>
      </w:rPr>
    </w:pPr>
    <w:r w:rsidRPr="00666087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二</w:t>
    </w:r>
    <w:r w:rsidR="003C15BB" w:rsidRPr="00666087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A82CB1" w:rsidRPr="00666087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666087">
      <w:rPr>
        <w:rFonts w:ascii="標楷體" w:eastAsia="標楷體" w:hAnsi="標楷體" w:hint="eastAsia"/>
        <w:b/>
        <w:spacing w:val="60"/>
        <w:sz w:val="36"/>
        <w:szCs w:val="36"/>
        <w:u w:val="single"/>
      </w:rPr>
      <w:t>113</w:t>
    </w:r>
    <w:proofErr w:type="gramEnd"/>
    <w:r w:rsidR="00A82CB1" w:rsidRPr="00666087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666087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A82CB1" w:rsidRPr="00666087">
      <w:rPr>
        <w:rFonts w:ascii="標楷體" w:eastAsia="標楷體" w:hint="eastAsia"/>
        <w:b/>
        <w:spacing w:val="60"/>
        <w:sz w:val="36"/>
        <w:szCs w:val="36"/>
        <w:u w:val="single"/>
      </w:rPr>
      <w:t>總決算歲入來源別</w:t>
    </w:r>
    <w:r w:rsidRPr="00666087">
      <w:rPr>
        <w:rFonts w:ascii="標楷體" w:eastAsia="標楷體" w:hAnsi="標楷體" w:hint="eastAsia"/>
        <w:b/>
        <w:spacing w:val="60"/>
        <w:sz w:val="36"/>
        <w:szCs w:val="36"/>
        <w:u w:val="single"/>
      </w:rPr>
      <w:t>經常門</w:t>
    </w:r>
    <w:r w:rsidR="00A82CB1" w:rsidRPr="00666087">
      <w:rPr>
        <w:rFonts w:ascii="標楷體" w:eastAsia="標楷體" w:hint="eastAsia"/>
        <w:b/>
        <w:spacing w:val="60"/>
        <w:sz w:val="36"/>
        <w:szCs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E8F"/>
    <w:rsid w:val="000E0216"/>
    <w:rsid w:val="00183F3F"/>
    <w:rsid w:val="003C15BB"/>
    <w:rsid w:val="004F14F2"/>
    <w:rsid w:val="005F6A54"/>
    <w:rsid w:val="00666087"/>
    <w:rsid w:val="00886AF8"/>
    <w:rsid w:val="009C47CC"/>
    <w:rsid w:val="00A82CB1"/>
    <w:rsid w:val="00B022AE"/>
    <w:rsid w:val="00B06E8F"/>
    <w:rsid w:val="00C7276F"/>
    <w:rsid w:val="00CB0F10"/>
    <w:rsid w:val="00D14D1B"/>
    <w:rsid w:val="00D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C7C5B31"/>
  <w15:chartTrackingRefBased/>
  <w15:docId w15:val="{D63C3A53-006E-462C-AC7F-9F5F60B86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66608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jiqNXzFH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jiqNXzFH歲入來源別總表.dot</Template>
  <TotalTime>11</TotalTime>
  <Pages>1</Pages>
  <Words>581</Words>
  <Characters>2363</Characters>
  <Application>Microsoft Office Word</Application>
  <DocSecurity>0</DocSecurity>
  <Lines>19</Lines>
  <Paragraphs>5</Paragraphs>
  <ScaleCrop>false</ScaleCrop>
  <Company>N.A.O.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A</dc:creator>
  <cp:keywords/>
  <cp:lastModifiedBy>王詠萱</cp:lastModifiedBy>
  <cp:revision>6</cp:revision>
  <cp:lastPrinted>2025-06-16T03:36:00Z</cp:lastPrinted>
  <dcterms:created xsi:type="dcterms:W3CDTF">2025-06-16T03:37:00Z</dcterms:created>
  <dcterms:modified xsi:type="dcterms:W3CDTF">2025-07-02T02:06:00Z</dcterms:modified>
</cp:coreProperties>
</file>