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10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303"/>
      </w:tblGrid>
      <w:tr w:rsidR="00A82CB1" w14:paraId="2D8EA6F7" w14:textId="77777777" w:rsidTr="00E4378A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C2AFC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9BF9E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4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E179" w14:textId="364BCF8C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560E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342B076D" w14:textId="77777777" w:rsidTr="00E4378A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54A81A8F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500FCF11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43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0987A754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144E7E7A" w14:textId="77777777" w:rsidTr="00E4378A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71C8A621" w14:textId="77777777" w:rsidR="00A82CB1" w:rsidRDefault="00A82CB1" w:rsidP="00E4378A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399A2F68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6B198684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4D4A58B5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383A012E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03" w:type="dxa"/>
            <w:vMerge w:val="restart"/>
            <w:tcBorders>
              <w:right w:val="nil"/>
            </w:tcBorders>
            <w:vAlign w:val="center"/>
          </w:tcPr>
          <w:p w14:paraId="244C0AFE" w14:textId="70118F99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 w:rsidR="009A4692"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</w:tr>
      <w:tr w:rsidR="00A82CB1" w14:paraId="4FB0333B" w14:textId="77777777" w:rsidTr="00E4378A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2256DDBF" w14:textId="77777777" w:rsidR="00A82CB1" w:rsidRDefault="00A82CB1" w:rsidP="00E4378A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7985B08A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18D29B44" w14:textId="77777777" w:rsidR="00A82CB1" w:rsidRDefault="00A82CB1" w:rsidP="00E4378A">
            <w:pPr>
              <w:ind w:left="-15"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629B405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7901269E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3C337EC0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vAlign w:val="center"/>
          </w:tcPr>
          <w:p w14:paraId="1E924F43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6DF78A10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4C788804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4706D333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vAlign w:val="center"/>
          </w:tcPr>
          <w:p w14:paraId="6BE12BE2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85D6D92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7341463D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vAlign w:val="center"/>
          </w:tcPr>
          <w:p w14:paraId="2A3087F3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22DC3D6F" w14:textId="77777777" w:rsidR="00A82CB1" w:rsidRDefault="00A82CB1" w:rsidP="00E4378A">
            <w:pPr>
              <w:ind w:left="2" w:right="-2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303" w:type="dxa"/>
            <w:vMerge/>
            <w:tcBorders>
              <w:right w:val="nil"/>
            </w:tcBorders>
            <w:vAlign w:val="center"/>
          </w:tcPr>
          <w:p w14:paraId="762DA217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F560E4" w:rsidRPr="00D00FA9" w14:paraId="3A76B3BA" w14:textId="77777777" w:rsidTr="00E437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DA55904" w14:textId="77777777" w:rsidR="00F560E4" w:rsidRPr="00E4378A" w:rsidRDefault="00F560E4" w:rsidP="00457BB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B549E68" w14:textId="77777777" w:rsidR="00F560E4" w:rsidRPr="00E4378A" w:rsidRDefault="00F560E4" w:rsidP="00457BB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84DDF36" w14:textId="77777777" w:rsidR="00F560E4" w:rsidRPr="00D00FA9" w:rsidRDefault="00F560E4" w:rsidP="00E4378A">
            <w:pPr>
              <w:ind w:leftChars="-12" w:left="-29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00FA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78F5F4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807B98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16,099,279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912238E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EAADF2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1FC899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16,099,279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B5F6B73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6A9FAC2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205D876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4E2DF6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16,099,279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3462364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C871D2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C34B81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16,099,279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7343F8C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15,968,279</w:t>
            </w:r>
          </w:p>
        </w:tc>
      </w:tr>
      <w:tr w:rsidR="00F560E4" w:rsidRPr="00D00FA9" w14:paraId="5B1CB807" w14:textId="77777777" w:rsidTr="00E437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6D9C68D" w14:textId="77777777" w:rsidR="00F560E4" w:rsidRPr="00E4378A" w:rsidRDefault="00F560E4" w:rsidP="00457BB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BA30337" w14:textId="77777777" w:rsidR="00F560E4" w:rsidRPr="00E4378A" w:rsidRDefault="00F560E4" w:rsidP="00457BB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7BF0F59" w14:textId="77777777" w:rsidR="00F560E4" w:rsidRPr="00D00FA9" w:rsidRDefault="00F560E4" w:rsidP="00457B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00FA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BCB647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A99FAD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16,099,279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F5FA08A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9EAF2A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B2C0C9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16,099,279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9AD9C0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FA088D1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CADB39C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D040EA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16,099,279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57114C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53F649B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03598A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16,099,279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78EC4B3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15,968,279</w:t>
            </w:r>
          </w:p>
        </w:tc>
      </w:tr>
      <w:tr w:rsidR="00F560E4" w14:paraId="27AB1E73" w14:textId="77777777" w:rsidTr="00E437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7CCDCCD" w14:textId="77777777" w:rsidR="00F560E4" w:rsidRPr="00E4378A" w:rsidRDefault="00F560E4" w:rsidP="00457BB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93F92C5" w14:textId="77777777" w:rsidR="00F560E4" w:rsidRPr="00E4378A" w:rsidRDefault="00F560E4" w:rsidP="00457BB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6EE516D" w14:textId="77777777" w:rsidR="00F560E4" w:rsidRDefault="00F560E4" w:rsidP="00457B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94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B6B5D6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z w:val="18"/>
                <w:szCs w:val="18"/>
              </w:rPr>
              <w:t>131,000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6ABA84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z w:val="18"/>
                <w:szCs w:val="18"/>
              </w:rPr>
              <w:t>606,204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8249BF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53FE86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584839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z w:val="18"/>
                <w:szCs w:val="18"/>
              </w:rPr>
              <w:t>606,204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D7A220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738349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880634E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6E94BB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z w:val="18"/>
                <w:szCs w:val="18"/>
              </w:rPr>
              <w:t>606,204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D4CAB44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5327BE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288E45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z w:val="18"/>
                <w:szCs w:val="18"/>
              </w:rPr>
              <w:t>606,204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4E6DCA3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z w:val="18"/>
                <w:szCs w:val="18"/>
              </w:rPr>
              <w:t>475,204</w:t>
            </w:r>
          </w:p>
        </w:tc>
      </w:tr>
      <w:tr w:rsidR="00F560E4" w14:paraId="6C2F74A7" w14:textId="77777777" w:rsidTr="00E437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ABBF552" w14:textId="77777777" w:rsidR="00F560E4" w:rsidRPr="00E4378A" w:rsidRDefault="00F560E4" w:rsidP="00457BB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7BF38EF" w14:textId="77777777" w:rsidR="00F560E4" w:rsidRPr="00E4378A" w:rsidRDefault="00F560E4" w:rsidP="00457BB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DF8031E" w14:textId="77777777" w:rsidR="00F560E4" w:rsidRDefault="00F560E4" w:rsidP="00457B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394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財產作價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9C44A6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02A1B2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z w:val="18"/>
                <w:szCs w:val="18"/>
              </w:rPr>
              <w:t>15,493,075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01FA37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E8CD93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233FB8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z w:val="18"/>
                <w:szCs w:val="18"/>
              </w:rPr>
              <w:t>15,493,075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B503BFA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19C042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6F18708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D61CB2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z w:val="18"/>
                <w:szCs w:val="18"/>
              </w:rPr>
              <w:t>15,493,075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3178386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81D819F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F0297B7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z w:val="18"/>
                <w:szCs w:val="18"/>
              </w:rPr>
              <w:t>15,493,075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18310FD" w14:textId="77777777" w:rsidR="00F560E4" w:rsidRPr="00E4378A" w:rsidRDefault="00F560E4" w:rsidP="00457BB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4378A">
              <w:rPr>
                <w:rFonts w:ascii="細明體" w:eastAsia="細明體" w:hAnsi="細明體"/>
                <w:noProof/>
                <w:sz w:val="18"/>
                <w:szCs w:val="18"/>
              </w:rPr>
              <w:t>15,493,075</w:t>
            </w:r>
          </w:p>
        </w:tc>
      </w:tr>
    </w:tbl>
    <w:p w14:paraId="58CA40FA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 w:rsidSect="00E4378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35C32" w14:textId="77777777" w:rsidR="00F560E4" w:rsidRDefault="00F560E4">
      <w:r>
        <w:separator/>
      </w:r>
    </w:p>
  </w:endnote>
  <w:endnote w:type="continuationSeparator" w:id="0">
    <w:p w14:paraId="773FD503" w14:textId="77777777" w:rsidR="00F560E4" w:rsidRDefault="00F5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817D" w14:textId="74A1C687" w:rsidR="00E4378A" w:rsidRPr="004F6891" w:rsidRDefault="00E4378A" w:rsidP="004F6891">
    <w:pPr>
      <w:pStyle w:val="a4"/>
      <w:jc w:val="center"/>
      <w:rPr>
        <w:rFonts w:ascii="標楷體" w:eastAsia="標楷體" w:hAnsi="標楷體"/>
      </w:rPr>
    </w:pPr>
    <w:r w:rsidRPr="00E4378A">
      <w:rPr>
        <w:rFonts w:ascii="標楷體" w:eastAsia="標楷體" w:hAnsi="標楷體" w:hint="eastAsia"/>
      </w:rPr>
      <w:t>第9-3</w:t>
    </w:r>
    <w:sdt>
      <w:sdtPr>
        <w:rPr>
          <w:rFonts w:ascii="標楷體" w:eastAsia="標楷體" w:hAnsi="標楷體"/>
        </w:rPr>
        <w:id w:val="2053727776"/>
        <w:docPartObj>
          <w:docPartGallery w:val="Page Numbers (Bottom of Page)"/>
          <w:docPartUnique/>
        </w:docPartObj>
      </w:sdtPr>
      <w:sdtEndPr/>
      <w:sdtContent>
        <w:r w:rsidRPr="00E4378A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B9E5F" w14:textId="77777777" w:rsidR="00F560E4" w:rsidRDefault="00F560E4">
      <w:r>
        <w:separator/>
      </w:r>
    </w:p>
  </w:footnote>
  <w:footnote w:type="continuationSeparator" w:id="0">
    <w:p w14:paraId="2342988F" w14:textId="77777777" w:rsidR="00F560E4" w:rsidRDefault="00F56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89BCA" w14:textId="31DD6ABE" w:rsidR="00A82CB1" w:rsidRDefault="00C854FB">
    <w:pPr>
      <w:pStyle w:val="a3"/>
      <w:jc w:val="center"/>
    </w:pPr>
    <w:r w:rsidRPr="00C854F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三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C854F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854FB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C854FB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C854FB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5152B" w14:textId="536C96A6" w:rsidR="00A82CB1" w:rsidRPr="00E4378A" w:rsidRDefault="00C854FB">
    <w:pPr>
      <w:pStyle w:val="a3"/>
      <w:jc w:val="center"/>
      <w:rPr>
        <w:b/>
        <w:sz w:val="36"/>
        <w:szCs w:val="36"/>
      </w:rPr>
    </w:pPr>
    <w:r w:rsidRPr="00E4378A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三</w:t>
    </w:r>
    <w:r w:rsidR="003C15BB" w:rsidRPr="00E4378A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A82CB1" w:rsidRPr="00E4378A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r w:rsidRPr="00E4378A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r w:rsidR="00A82CB1" w:rsidRPr="00E4378A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E4378A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A82CB1" w:rsidRPr="00E4378A">
      <w:rPr>
        <w:rFonts w:ascii="標楷體" w:eastAsia="標楷體" w:hint="eastAsia"/>
        <w:b/>
        <w:spacing w:val="60"/>
        <w:sz w:val="36"/>
        <w:szCs w:val="36"/>
        <w:u w:val="single"/>
      </w:rPr>
      <w:t>總決算歲入來源別</w:t>
    </w:r>
    <w:r w:rsidRPr="00E4378A">
      <w:rPr>
        <w:rFonts w:ascii="標楷體" w:eastAsia="標楷體" w:hAnsi="標楷體" w:hint="eastAsia"/>
        <w:b/>
        <w:spacing w:val="60"/>
        <w:sz w:val="36"/>
        <w:szCs w:val="36"/>
        <w:u w:val="single"/>
      </w:rPr>
      <w:t>資本門</w:t>
    </w:r>
    <w:r w:rsidR="00A82CB1" w:rsidRPr="00E4378A">
      <w:rPr>
        <w:rFonts w:ascii="標楷體" w:eastAsia="標楷體" w:hint="eastAsia"/>
        <w:b/>
        <w:spacing w:val="60"/>
        <w:sz w:val="36"/>
        <w:szCs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E4"/>
    <w:rsid w:val="000E0216"/>
    <w:rsid w:val="00183F3F"/>
    <w:rsid w:val="001B459B"/>
    <w:rsid w:val="003C15BB"/>
    <w:rsid w:val="004F6891"/>
    <w:rsid w:val="009A4692"/>
    <w:rsid w:val="009C47CC"/>
    <w:rsid w:val="00A82CB1"/>
    <w:rsid w:val="00C854FB"/>
    <w:rsid w:val="00CB0F10"/>
    <w:rsid w:val="00DF667B"/>
    <w:rsid w:val="00E4378A"/>
    <w:rsid w:val="00EE2805"/>
    <w:rsid w:val="00F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32DE25"/>
  <w15:chartTrackingRefBased/>
  <w15:docId w15:val="{E03A6C03-CA2B-41F2-B5EA-B062116A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4378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BhGRP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SBhGRP歲入來源別總表.dot</Template>
  <TotalTime>4</TotalTime>
  <Pages>1</Pages>
  <Words>143</Words>
  <Characters>285</Characters>
  <Application>Microsoft Office Word</Application>
  <DocSecurity>0</DocSecurity>
  <Lines>2</Lines>
  <Paragraphs>1</Paragraphs>
  <ScaleCrop>false</ScaleCrop>
  <Company>N.A.O.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A</dc:creator>
  <cp:keywords/>
  <cp:lastModifiedBy>王詠萱</cp:lastModifiedBy>
  <cp:revision>6</cp:revision>
  <cp:lastPrinted>2025-06-16T03:55:00Z</cp:lastPrinted>
  <dcterms:created xsi:type="dcterms:W3CDTF">2025-06-16T03:51:00Z</dcterms:created>
  <dcterms:modified xsi:type="dcterms:W3CDTF">2025-07-02T02:07:00Z</dcterms:modified>
</cp:coreProperties>
</file>