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59"/>
        <w:gridCol w:w="421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1150"/>
      </w:tblGrid>
      <w:tr w:rsidR="009805FE" w14:paraId="1280E561" w14:textId="77777777" w:rsidTr="00D21716">
        <w:trPr>
          <w:cantSplit/>
          <w:trHeight w:val="270"/>
          <w:tblHeader/>
          <w:jc w:val="center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1F405" w14:textId="77777777" w:rsidR="009805FE" w:rsidRDefault="009805FE" w:rsidP="00D21716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9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B4A51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94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F1D9" w14:textId="6A6CA403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C2E3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59231EFE" w14:textId="77777777" w:rsidTr="00D21716">
        <w:trPr>
          <w:cantSplit/>
          <w:trHeight w:val="270"/>
          <w:tblHeader/>
          <w:jc w:val="center"/>
        </w:trPr>
        <w:tc>
          <w:tcPr>
            <w:tcW w:w="539" w:type="dxa"/>
            <w:gridSpan w:val="2"/>
            <w:tcBorders>
              <w:top w:val="nil"/>
              <w:left w:val="nil"/>
              <w:right w:val="nil"/>
            </w:tcBorders>
          </w:tcPr>
          <w:p w14:paraId="75EC8204" w14:textId="77777777" w:rsidR="009805FE" w:rsidRDefault="009805FE" w:rsidP="00D21716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93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D44D41C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943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489E501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34211E5C" w14:textId="77777777" w:rsidTr="00D21716">
        <w:trPr>
          <w:cantSplit/>
          <w:tblHeader/>
          <w:jc w:val="center"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3368E8FD" w14:textId="77777777" w:rsidR="009805FE" w:rsidRDefault="009805FE" w:rsidP="00D21716">
            <w:pPr>
              <w:ind w:right="-2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5ABF0F45" w14:textId="77777777" w:rsidR="009805FE" w:rsidRDefault="009805FE" w:rsidP="00D21716">
            <w:pPr>
              <w:ind w:left="-11" w:right="-1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6EB9B057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64AEF77C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27592FE2" w14:textId="77777777" w:rsidR="009805FE" w:rsidRDefault="009805FE" w:rsidP="00D21716">
            <w:pPr>
              <w:ind w:left="-1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635" w:type="dxa"/>
            <w:gridSpan w:val="2"/>
            <w:tcBorders>
              <w:right w:val="nil"/>
            </w:tcBorders>
            <w:vAlign w:val="center"/>
          </w:tcPr>
          <w:p w14:paraId="238EB0CB" w14:textId="77777777" w:rsidR="009805FE" w:rsidRDefault="009805FE" w:rsidP="00D21716">
            <w:pPr>
              <w:ind w:left="-1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21592ADD" w14:textId="77777777" w:rsidTr="00D21716">
        <w:trPr>
          <w:cantSplit/>
          <w:tblHeader/>
          <w:jc w:val="center"/>
        </w:trPr>
        <w:tc>
          <w:tcPr>
            <w:tcW w:w="480" w:type="dxa"/>
            <w:tcBorders>
              <w:left w:val="nil"/>
            </w:tcBorders>
            <w:vAlign w:val="center"/>
          </w:tcPr>
          <w:p w14:paraId="75967541" w14:textId="77777777" w:rsidR="009805FE" w:rsidRDefault="009805FE" w:rsidP="00D2171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281D238B" w14:textId="77777777" w:rsidR="009805FE" w:rsidRDefault="00B83C7F" w:rsidP="00D2171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00E958C0" w14:textId="77777777" w:rsidR="009805FE" w:rsidRDefault="009805FE" w:rsidP="00D21716">
            <w:pPr>
              <w:ind w:left="17" w:right="8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2FE7BA5" w14:textId="77777777" w:rsidR="009805FE" w:rsidRDefault="009805FE" w:rsidP="00D2171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47DA1DC4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15B4CFB8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54918A07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6E69139E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502295E0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59DC876B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7C43F3ED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55F1C60E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3747E3C6" w14:textId="77777777" w:rsidR="009805FE" w:rsidRDefault="009805FE" w:rsidP="00D21716">
            <w:pPr>
              <w:ind w:leftChars="-17" w:left="-41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</w:t>
            </w:r>
            <w:r w:rsidRPr="00D21716">
              <w:rPr>
                <w:rFonts w:eastAsia="標楷體" w:hint="eastAsia"/>
                <w:sz w:val="20"/>
              </w:rPr>
              <w:t>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5BF9F0DB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1E99D7CE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0EF8AFF0" w14:textId="77777777" w:rsidR="009805FE" w:rsidRDefault="009805FE" w:rsidP="00D21716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14:paraId="75824334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9C2E35" w:rsidRPr="0092503A" w14:paraId="461240EF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673C2B59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57D372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6577548" w14:textId="77777777" w:rsidR="009C2E35" w:rsidRPr="0092503A" w:rsidRDefault="009C2E35" w:rsidP="00CC298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3B463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13,298,972,500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00830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12,630,494,866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AF19A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372,285,802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77F66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338,080,716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34CC6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13,340,861,384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93208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12,630,438,580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52C37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389,335,802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21747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338,080,716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7DB09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13,357,855,098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FECE6C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E5E2A2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58,882,598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D84B79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0.44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78330D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16,993,714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F6331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0.13</w:t>
            </w:r>
          </w:p>
        </w:tc>
      </w:tr>
      <w:tr w:rsidR="009C2E35" w:rsidRPr="0092503A" w14:paraId="3ADDA849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4551F35B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3F1BE6D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C2349AB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CDF88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3,683,013,000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C3C02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4,015,806,710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8AFC76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8274F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CE15C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4,023,626,710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272CC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4,015,806,710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3EE40F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7,820,000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3FEA3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087A8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4,023,626,710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95131F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AF7591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340,613,710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E21278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8F59ED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DC48B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2E35" w14:paraId="75C23376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648DC744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22783C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B6B6B49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FFD96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774,048,000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438D3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68C960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643C5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6CDA5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00D63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C26753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6C71A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514BB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2D1A35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5.68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F73F29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- 15,707,788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E2E1DE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- 2.03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3D6C8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7A23F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4AF63A26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363D1E65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1C3CB2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756E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86C3C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22,000,000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1128F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25E7C9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DF021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60775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CF118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E1636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F590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F86AD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727A48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0.23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6DEC00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8,927,738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A78C9B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40.58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6DF6C4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4A218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67A95FA9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63219D6B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BA0F501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8E3E6C2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18473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178,000,000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070DF4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5334A0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AC3CE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A90BA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317DF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B96E6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CD35D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596690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647B35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7B7F83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14,398,003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7BAD14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8.09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FBE64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BD852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6380CDF9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67C7CF54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69A9CC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A3E09C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EC90E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205,000,000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8075D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934A2B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537E3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1D796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6C7C05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2A5B2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F73AE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9AE2E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EFF292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1.43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DDAC5A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- 13,706,553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CDEC8D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- 6.69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9CB496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CBCCE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46FE3CE4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5F6AC6A9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E542F3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A51BF1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2DABC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36,000,000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2449E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9344E3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A9039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FADA5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9747C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AA312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2D83E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2A3F1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0C306B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0.28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4E628A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1,665,011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CB3282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4.63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0190A1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A4A94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30D67090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2272D098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9B921ED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E57383F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1596B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2,467,965,000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449FE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2,805,182,299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9B8746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7,820,000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5698C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30638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2,813,002,299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66622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2,805,182,299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2D0F3B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7,820,000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21D8F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E8D6BC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2,813,002,299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26B6D8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21.06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E54D60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345,037,299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7A31D5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7AA555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98112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:rsidRPr="0092503A" w14:paraId="77E09E22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2DA9200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3E6C9B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1D95BC4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A21F6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31,396,000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9CA5C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45,165,381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C900BC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4,908,534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206DE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2592A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50,073,915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7913E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45,165,381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FD2D9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4,908,534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CB5F1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70AB4D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50,073,915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0C96A2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9F9911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18,677,915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640DB8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59.49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339E2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46B6D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2E35" w14:paraId="2A56B472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F1F6440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255ECA6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6490D1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148D2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24,584,000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77C1D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31,060,428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E55646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4,848,026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F9757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1C635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35,908,454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1B1BC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31,060,428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04823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4,848,026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0486A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8AE474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35,908,454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0F1ADD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0.27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A641D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11,324,454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F385B7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46.06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01A1BA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A3C8A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14A97745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5B554F35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2CC7D44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EE91D1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5CB8F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31DFB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460111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7DC17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736E4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59C22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87931E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C7C0A1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D9BDD6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F89E2C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7CED4C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267,520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4C584E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53.50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8844A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BE46A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6593EECF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44515C9F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05B0F5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682C56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79ADC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6,312,000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0C2E3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13,337,433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55D11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60,508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443D4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EF641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13,397,941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DFD95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13,337,433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7A2AD2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60,508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D9D8B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E5B774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13,397,941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5FC1C2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D044C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7,085,941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7EB6CE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112.26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DBC740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BC72F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:rsidRPr="0092503A" w14:paraId="3BC3674C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73D5D21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82AA45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6EF6011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454A7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450,199,000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45717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393,940,372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41FE19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8,394,601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1D35A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9FB6B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402,334,973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32223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393,940,372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5667C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8,394,601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AD7023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57C230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402,334,973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65804A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9B851D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- 47,864,027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F287BA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- 10.63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F1C615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CF8F9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2E35" w14:paraId="47BE8E97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525E9C3C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29C8A88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A7B49FE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D24CC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189,114,000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D8F87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152,354,332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ABFC1B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5,996,033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77924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34616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158,350,365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886BB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152,354,332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398AB5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5,996,033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F1DF0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04FE6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158,350,365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EA0BBD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752FBB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- 30,763,635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58EDEA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- 16.27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500008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21622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05AA5A40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4710155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4D08D9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C59471F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0A456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261,085,000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14814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241,586,040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6AFDE2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2,398,568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EB417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3C036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243,984,608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5C03C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241,586,040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508BB7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2,398,568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0C681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603475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243,984,608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6D421B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31ECFF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- 17,100,392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01CDFB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- 6.55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EBF570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7AA8C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:rsidRPr="0092503A" w14:paraId="21085567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3550F4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391D2C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720E1F3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88ED4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133,387,500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02EFD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187,997,924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6B7F66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753,470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74AB7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E2596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188,751,394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8CC39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187,997,924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9379B5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17,803,470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4E661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B051C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205,801,394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63D568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A2DEEE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72,413,894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F322C8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E2AAA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BAB03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9.03</w:t>
            </w:r>
          </w:p>
        </w:tc>
      </w:tr>
      <w:tr w:rsidR="009C2E35" w14:paraId="4B866881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57C1154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55A1BDD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CEBA350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E4E61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132,260,500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5CCD4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168,092,641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13B5E4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753,470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9D9D7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ADE05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168,846,111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84B08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168,092,641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47581C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753,470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00EC3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71C40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168,846,111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07B260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1.26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F6EA55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36,585,611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2C91F4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27.66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8C163D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2138A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15E329A6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E640BE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F29A476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973355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99365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131,000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C7A2F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7C3D05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1DA2E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FF625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D6B949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2F620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D0B83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13780E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959DC5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767B49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475,204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0875A1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362.75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97493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E1AE2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681230C9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46C1751C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B688AB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A5C544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8D7D9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1728E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788D7B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C98C3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A14B49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607E1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BD2EB0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8FA39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282CFB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F67516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9A9F56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837E08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2ADAE2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FDF0F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14:paraId="69014BE5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1CE66EE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F3A671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92CEC1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12885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996,000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04933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3,806,004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D8FC41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62D23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28623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3,806,004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4D0C7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3,806,004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3E4BA7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D2B47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61DA0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20,856,004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2F6EDA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607093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19,860,004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6F940A6" w14:textId="77777777" w:rsidR="009C2E35" w:rsidRPr="00DD582D" w:rsidRDefault="009C2E35" w:rsidP="00DD582D">
            <w:pPr>
              <w:ind w:leftChars="-15" w:left="-36"/>
              <w:jc w:val="right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DD582D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1,993.98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31FD9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DA692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447.98</w:t>
            </w:r>
          </w:p>
        </w:tc>
      </w:tr>
      <w:tr w:rsidR="009C2E35" w:rsidRPr="0092503A" w14:paraId="22B0DDB3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1C986A6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B3F952D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14AB764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6A3B3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6E762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0B8D4A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C39E0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9260B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941A3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BEF83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44307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A0415B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9C1776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E0D87A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81ABD9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E8C14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4B455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2E35" w14:paraId="0EE564E0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635D87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BF4A05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875930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75693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51661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2C5C89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ADDD1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08969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85549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0B719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9105E1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F60B0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111A2E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CA404F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B601BC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1176E2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EA059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:rsidRPr="0092503A" w14:paraId="4F15397B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115B91E3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0F860E6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3AA0A35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56650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6,424,285,000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6D9CD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5,685,026,742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6260CB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350,254,688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C3907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37,960,731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891A7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6,073,242,161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C911C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5,685,026,742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BC1B9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350,254,688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7B6C4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37,960,731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F7079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6,073,242,161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AEAED1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45.47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9779C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- 351,042,839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26C37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926A59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AAA1F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2E35" w14:paraId="7FBA1036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7C4B03F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4E4043A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A831BAF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C9D0A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6,424,285,000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568CD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5,685,026,742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658C0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350,254,688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B9379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37,960,731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976AC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6,073,242,161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E8784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5,685,026,742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5C5FF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350,254,688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2DB5F5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37,960,731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4E4DB0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6,073,242,161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AB285C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45.47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DC276D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- 351,042,839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856BAC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- 5.46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2482A8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9351E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:rsidRPr="0092503A" w14:paraId="7753E887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200CED24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AF24BE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C57B8BD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6E4E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976AB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7E7078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181C9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0E555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ED3EE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99207C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40D5B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C540D2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F8936B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16.47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E0497B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13E33A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4F9F0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9391F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C2E35" w14:paraId="2DF1A6FA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690C7289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D92D667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37DEB9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68269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9E32D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111723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56A6F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4FC0E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6A709E0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132883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A004B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E1A17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5FB586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16.47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67B0D8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9C3EBE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C3D1B2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46E5F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2E35" w:rsidRPr="0092503A" w14:paraId="0421CC55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2A9F81AA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43E1D1E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DEFD0E2" w14:textId="77777777" w:rsidR="009C2E35" w:rsidRPr="0092503A" w:rsidRDefault="009C2E35" w:rsidP="00CC298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03A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2D1E6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76,692,000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F541D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102,557,737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8ECCEA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154,509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C15AFA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119,985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CBEF0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102,832,231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9DC0F3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102,501,451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00093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154,509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6E3BC7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119,985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F80EF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102,775,945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6641BC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0.77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989DA7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26,083,945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88FAE4C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34.01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B1E7EFD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- 56,286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FA808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- 0.05</w:t>
            </w:r>
          </w:p>
        </w:tc>
      </w:tr>
      <w:tr w:rsidR="009C2E35" w14:paraId="76F15C71" w14:textId="77777777" w:rsidTr="00D217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1FA89426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484348" w14:textId="77777777" w:rsidR="009C2E35" w:rsidRPr="00D21716" w:rsidRDefault="009C2E35" w:rsidP="00CC2980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49F3F3" w14:textId="77777777" w:rsidR="009C2E35" w:rsidRDefault="009C2E35" w:rsidP="00CC298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97123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20A676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76,692,000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9F005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102,557,737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DDDE79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154,509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0A9D12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119,985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386FC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102,832,231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247CD5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102,501,451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DD5CDE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154,509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49A8B4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119,985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AD9F6A8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102,775,945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6D848D9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0.77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6F810E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26,083,945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AB6AFDB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34.01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D85401F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- 56,286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F9BDC1" w14:textId="77777777" w:rsidR="009C2E35" w:rsidRPr="00D21716" w:rsidRDefault="009C2E35" w:rsidP="00CC298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21716">
              <w:rPr>
                <w:rFonts w:ascii="細明體" w:eastAsia="細明體" w:hAnsi="細明體"/>
                <w:noProof/>
                <w:sz w:val="18"/>
                <w:szCs w:val="18"/>
              </w:rPr>
              <w:t>- 0.05</w:t>
            </w:r>
          </w:p>
        </w:tc>
      </w:tr>
    </w:tbl>
    <w:p w14:paraId="7803EFFF" w14:textId="77777777" w:rsidR="00D91895" w:rsidRPr="008F38FA" w:rsidRDefault="00D91895" w:rsidP="008F38FA">
      <w:pPr>
        <w:rPr>
          <w:rFonts w:eastAsia="標楷體"/>
          <w:sz w:val="22"/>
        </w:rPr>
      </w:pPr>
    </w:p>
    <w:p w14:paraId="5C889929" w14:textId="7F6895D4" w:rsidR="008F38FA" w:rsidRPr="008F38FA" w:rsidRDefault="008F38FA" w:rsidP="008F38FA">
      <w:pPr>
        <w:tabs>
          <w:tab w:val="left" w:pos="12585"/>
        </w:tabs>
        <w:rPr>
          <w:rFonts w:eastAsia="標楷體"/>
          <w:sz w:val="22"/>
        </w:rPr>
      </w:pPr>
      <w:r>
        <w:rPr>
          <w:rFonts w:eastAsia="標楷體"/>
          <w:sz w:val="22"/>
        </w:rPr>
        <w:tab/>
      </w:r>
    </w:p>
    <w:sectPr w:rsidR="008F38FA" w:rsidRPr="008F38FA" w:rsidSect="00D21716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21F6C" w14:textId="77777777" w:rsidR="009C2E35" w:rsidRDefault="009C2E35">
      <w:r>
        <w:separator/>
      </w:r>
    </w:p>
  </w:endnote>
  <w:endnote w:type="continuationSeparator" w:id="0">
    <w:p w14:paraId="104763A9" w14:textId="77777777" w:rsidR="009C2E35" w:rsidRDefault="009C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46F9" w14:textId="4A5FD652" w:rsidR="00D21716" w:rsidRPr="00D514B6" w:rsidRDefault="008F38FA" w:rsidP="00D514B6">
    <w:pPr>
      <w:pStyle w:val="a4"/>
      <w:jc w:val="center"/>
      <w:rPr>
        <w:rFonts w:ascii="標楷體" w:eastAsia="標楷體" w:hAnsi="標楷體"/>
      </w:rPr>
    </w:pPr>
    <w:r w:rsidRPr="008F38FA">
      <w:rPr>
        <w:rFonts w:ascii="標楷體" w:eastAsia="標楷體" w:hAnsi="標楷體" w:hint="eastAsia"/>
      </w:rPr>
      <w:t>第9-1</w:t>
    </w:r>
    <w:sdt>
      <w:sdtPr>
        <w:rPr>
          <w:rFonts w:ascii="標楷體" w:eastAsia="標楷體" w:hAnsi="標楷體"/>
        </w:rPr>
        <w:id w:val="1356917054"/>
        <w:docPartObj>
          <w:docPartGallery w:val="Page Numbers (Bottom of Page)"/>
          <w:docPartUnique/>
        </w:docPartObj>
      </w:sdtPr>
      <w:sdtEndPr/>
      <w:sdtContent>
        <w:r w:rsidRPr="008F38FA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7FBB" w14:textId="77777777" w:rsidR="009C2E35" w:rsidRDefault="009C2E35">
      <w:r>
        <w:separator/>
      </w:r>
    </w:p>
  </w:footnote>
  <w:footnote w:type="continuationSeparator" w:id="0">
    <w:p w14:paraId="0FE12D77" w14:textId="77777777" w:rsidR="009C2E35" w:rsidRDefault="009C2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F26B7" w14:textId="713640EA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13BBD" w:rsidRPr="00A13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A13BBD" w:rsidRPr="00A13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A13BBD" w:rsidRPr="00A13BBD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DE1AE" w14:textId="5E1D5684" w:rsidR="00DE5BE3" w:rsidRDefault="00DE5BE3">
    <w:pPr>
      <w:pStyle w:val="a3"/>
      <w:jc w:val="center"/>
      <w:rPr>
        <w:rFonts w:ascii="標楷體" w:eastAsia="標楷體" w:hAnsi="標楷體"/>
        <w:b/>
        <w:color w:val="000000"/>
        <w:spacing w:val="20"/>
        <w:sz w:val="36"/>
        <w:szCs w:val="36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玖、歲入來源別</w:t>
    </w:r>
  </w:p>
  <w:p w14:paraId="79D0E768" w14:textId="54092644" w:rsidR="009805FE" w:rsidRPr="00D21716" w:rsidRDefault="00A13BBD">
    <w:pPr>
      <w:pStyle w:val="a3"/>
      <w:jc w:val="center"/>
      <w:rPr>
        <w:b/>
        <w:sz w:val="36"/>
        <w:szCs w:val="36"/>
      </w:rPr>
    </w:pPr>
    <w:r w:rsidRPr="00D21716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一</w:t>
    </w:r>
    <w:r w:rsidR="00540A99" w:rsidRPr="00D21716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9805FE" w:rsidRPr="00D21716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D21716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9805FE" w:rsidRPr="00D21716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D21716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9805FE" w:rsidRPr="00D21716">
      <w:rPr>
        <w:rFonts w:ascii="標楷體" w:eastAsia="標楷體" w:hint="eastAsia"/>
        <w:b/>
        <w:spacing w:val="60"/>
        <w:sz w:val="36"/>
        <w:szCs w:val="36"/>
        <w:u w:val="single"/>
      </w:rPr>
      <w:t>總決算歲入來源別決算審定</w:t>
    </w:r>
    <w:r w:rsidR="006F4C30" w:rsidRPr="00D21716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9805FE" w:rsidRPr="00D21716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E35"/>
    <w:rsid w:val="0004623B"/>
    <w:rsid w:val="00101AB3"/>
    <w:rsid w:val="001D7125"/>
    <w:rsid w:val="00370633"/>
    <w:rsid w:val="00463DA5"/>
    <w:rsid w:val="00511EB6"/>
    <w:rsid w:val="00525367"/>
    <w:rsid w:val="00540A99"/>
    <w:rsid w:val="005503C0"/>
    <w:rsid w:val="006F4C30"/>
    <w:rsid w:val="0083717B"/>
    <w:rsid w:val="008F38FA"/>
    <w:rsid w:val="009805FE"/>
    <w:rsid w:val="009C2E35"/>
    <w:rsid w:val="00A13BBD"/>
    <w:rsid w:val="00AB03D5"/>
    <w:rsid w:val="00B83C7F"/>
    <w:rsid w:val="00C52404"/>
    <w:rsid w:val="00CE054C"/>
    <w:rsid w:val="00CE4379"/>
    <w:rsid w:val="00D21716"/>
    <w:rsid w:val="00D514B6"/>
    <w:rsid w:val="00D76184"/>
    <w:rsid w:val="00D91895"/>
    <w:rsid w:val="00DB4570"/>
    <w:rsid w:val="00DC035C"/>
    <w:rsid w:val="00DD582D"/>
    <w:rsid w:val="00DE5BE3"/>
    <w:rsid w:val="00E034BD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9D0FBC6"/>
  <w15:chartTrackingRefBased/>
  <w15:docId w15:val="{3E7716E1-9896-4C86-AEC8-8558F76A5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F38F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qPEclGVJXs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iqPEclGVJXs歲入來源別決算審定表.dot</Template>
  <TotalTime>10</TotalTime>
  <Pages>1</Pages>
  <Words>668</Words>
  <Characters>2710</Characters>
  <Application>Microsoft Office Word</Application>
  <DocSecurity>0</DocSecurity>
  <Lines>22</Lines>
  <Paragraphs>6</Paragraphs>
  <ScaleCrop>false</ScaleCrop>
  <Company>N.A.O.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8</cp:revision>
  <cp:lastPrinted>2025-06-16T02:55:00Z</cp:lastPrinted>
  <dcterms:created xsi:type="dcterms:W3CDTF">2025-06-16T02:54:00Z</dcterms:created>
  <dcterms:modified xsi:type="dcterms:W3CDTF">2025-06-27T03:21:00Z</dcterms:modified>
</cp:coreProperties>
</file>