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BF9EC" w14:textId="77777777" w:rsidR="004C01DE" w:rsidRPr="009A3E66" w:rsidRDefault="004C01DE" w:rsidP="00B260A5">
      <w:pPr>
        <w:pStyle w:val="a3"/>
        <w:spacing w:line="320" w:lineRule="exact"/>
        <w:ind w:rightChars="0" w:right="0"/>
        <w:rPr>
          <w:rFonts w:hAnsi="標楷體"/>
          <w:w w:val="100"/>
        </w:rPr>
      </w:pPr>
      <w:r w:rsidRPr="009A3E66">
        <w:rPr>
          <w:rFonts w:hAnsi="標楷體" w:hint="eastAsia"/>
          <w:w w:val="100"/>
        </w:rPr>
        <w:t>單位</w:t>
      </w:r>
      <w:r w:rsidRPr="009A3E66">
        <w:rPr>
          <w:rFonts w:hAnsi="標楷體"/>
          <w:w w:val="100"/>
        </w:rPr>
        <w:t>：</w:t>
      </w:r>
      <w:r w:rsidRPr="009A3E66">
        <w:rPr>
          <w:rFonts w:hAnsi="標楷體" w:hint="eastAsia"/>
          <w:w w:val="100"/>
        </w:rPr>
        <w:t>新臺幣元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17"/>
        <w:gridCol w:w="1960"/>
        <w:gridCol w:w="1960"/>
        <w:gridCol w:w="1960"/>
        <w:gridCol w:w="1960"/>
        <w:gridCol w:w="1960"/>
        <w:gridCol w:w="1959"/>
        <w:gridCol w:w="1959"/>
        <w:gridCol w:w="1959"/>
        <w:gridCol w:w="1959"/>
        <w:gridCol w:w="1959"/>
      </w:tblGrid>
      <w:tr w:rsidR="00194B1A" w:rsidRPr="009A3E66" w14:paraId="0AE56BC5" w14:textId="346E9A01" w:rsidTr="004E2BA0">
        <w:trPr>
          <w:cantSplit/>
          <w:trHeight w:hRule="exact" w:val="680"/>
        </w:trPr>
        <w:tc>
          <w:tcPr>
            <w:tcW w:w="569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50F5473C" w14:textId="51569493" w:rsidR="008248CB" w:rsidRDefault="008248CB" w:rsidP="008248CB">
            <w:pPr>
              <w:spacing w:line="40" w:lineRule="exact"/>
              <w:ind w:rightChars="20" w:right="48"/>
              <w:jc w:val="right"/>
              <w:rPr>
                <w:rFonts w:ascii="標楷體" w:eastAsia="標楷體" w:hAnsi="標楷體"/>
                <w:sz w:val="6"/>
                <w:szCs w:val="6"/>
              </w:rPr>
            </w:pPr>
          </w:p>
          <w:p w14:paraId="018EB85A" w14:textId="5B430C37" w:rsidR="008248CB" w:rsidRDefault="008248CB" w:rsidP="008248CB">
            <w:pPr>
              <w:spacing w:line="40" w:lineRule="exact"/>
              <w:ind w:rightChars="20" w:right="48"/>
              <w:jc w:val="right"/>
              <w:rPr>
                <w:rFonts w:ascii="標楷體" w:eastAsia="標楷體" w:hAnsi="標楷體"/>
                <w:sz w:val="4"/>
                <w:szCs w:val="4"/>
              </w:rPr>
            </w:pPr>
          </w:p>
          <w:p w14:paraId="36388AAD" w14:textId="77777777" w:rsidR="008248CB" w:rsidRPr="008248CB" w:rsidRDefault="008248CB" w:rsidP="008248CB">
            <w:pPr>
              <w:spacing w:line="40" w:lineRule="exact"/>
              <w:ind w:rightChars="20" w:right="48"/>
              <w:jc w:val="right"/>
              <w:rPr>
                <w:rFonts w:ascii="標楷體" w:eastAsia="標楷體" w:hAnsi="標楷體" w:hint="eastAsia"/>
                <w:sz w:val="4"/>
                <w:szCs w:val="4"/>
              </w:rPr>
            </w:pPr>
          </w:p>
          <w:p w14:paraId="0A0FAE4D" w14:textId="77777777" w:rsidR="00194B1A" w:rsidRPr="009A3E66" w:rsidRDefault="00194B1A" w:rsidP="008248CB">
            <w:pPr>
              <w:spacing w:line="260" w:lineRule="exac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9A3E66">
              <w:rPr>
                <w:rFonts w:ascii="標楷體" w:eastAsia="標楷體" w:hAnsi="標楷體" w:hint="eastAsia"/>
                <w:sz w:val="20"/>
                <w:szCs w:val="20"/>
              </w:rPr>
              <w:t>機</w:t>
            </w:r>
            <w:r w:rsidRPr="009A3E66">
              <w:rPr>
                <w:rFonts w:ascii="標楷體" w:eastAsia="標楷體" w:hAnsi="標楷體"/>
                <w:sz w:val="20"/>
                <w:szCs w:val="20"/>
              </w:rPr>
              <w:t xml:space="preserve">  </w:t>
            </w:r>
            <w:r w:rsidRPr="009A3E66">
              <w:rPr>
                <w:rFonts w:ascii="標楷體" w:eastAsia="標楷體" w:hAnsi="標楷體" w:hint="eastAsia"/>
                <w:sz w:val="20"/>
                <w:szCs w:val="20"/>
              </w:rPr>
              <w:t>關</w:t>
            </w:r>
            <w:r w:rsidRPr="009A3E66">
              <w:rPr>
                <w:rFonts w:ascii="標楷體" w:eastAsia="標楷體" w:hAnsi="標楷體"/>
                <w:sz w:val="20"/>
                <w:szCs w:val="20"/>
              </w:rPr>
              <w:t xml:space="preserve">  </w:t>
            </w:r>
            <w:r w:rsidRPr="009A3E66">
              <w:rPr>
                <w:rFonts w:ascii="標楷體" w:eastAsia="標楷體" w:hAnsi="標楷體" w:hint="eastAsia"/>
                <w:sz w:val="20"/>
                <w:szCs w:val="20"/>
              </w:rPr>
              <w:t>別</w:t>
            </w:r>
          </w:p>
          <w:p w14:paraId="169E721A" w14:textId="77777777" w:rsidR="00194B1A" w:rsidRPr="009A3E66" w:rsidRDefault="00194B1A" w:rsidP="008248CB">
            <w:pPr>
              <w:spacing w:afterLines="20" w:after="72"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A3E66">
              <w:rPr>
                <w:rFonts w:ascii="標楷體" w:eastAsia="標楷體" w:hAnsi="標楷體" w:hint="eastAsia"/>
                <w:sz w:val="20"/>
                <w:szCs w:val="20"/>
              </w:rPr>
              <w:t>用  途</w:t>
            </w:r>
            <w:r w:rsidRPr="009A3E66">
              <w:rPr>
                <w:rFonts w:ascii="標楷體" w:eastAsia="標楷體" w:hAnsi="標楷體"/>
                <w:sz w:val="20"/>
                <w:szCs w:val="20"/>
              </w:rPr>
              <w:t xml:space="preserve">  </w:t>
            </w:r>
            <w:r w:rsidRPr="009A3E66">
              <w:rPr>
                <w:rFonts w:ascii="標楷體" w:eastAsia="標楷體" w:hAnsi="標楷體" w:hint="eastAsia"/>
                <w:sz w:val="20"/>
                <w:szCs w:val="20"/>
              </w:rPr>
              <w:t>別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vAlign w:val="center"/>
          </w:tcPr>
          <w:p w14:paraId="578C16C7" w14:textId="77777777" w:rsidR="00194B1A" w:rsidRPr="009A3E66" w:rsidRDefault="00194B1A" w:rsidP="00194B1A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9A3E66">
              <w:rPr>
                <w:rFonts w:ascii="標楷體" w:eastAsia="標楷體" w:hAnsi="標楷體" w:hint="eastAsia"/>
                <w:sz w:val="20"/>
                <w:szCs w:val="20"/>
              </w:rPr>
              <w:t>縣議會主管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vAlign w:val="center"/>
          </w:tcPr>
          <w:p w14:paraId="3452A723" w14:textId="77777777" w:rsidR="00194B1A" w:rsidRPr="009A3E66" w:rsidRDefault="00194B1A" w:rsidP="00194B1A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9A3E66">
              <w:rPr>
                <w:rFonts w:ascii="標楷體" w:eastAsia="標楷體" w:hAnsi="標楷體" w:hint="eastAsia"/>
                <w:sz w:val="20"/>
                <w:szCs w:val="20"/>
              </w:rPr>
              <w:t>縣政府主管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vAlign w:val="center"/>
          </w:tcPr>
          <w:p w14:paraId="61E2B132" w14:textId="77777777" w:rsidR="00194B1A" w:rsidRPr="009A3E66" w:rsidRDefault="00194B1A" w:rsidP="00194B1A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9A3E66">
              <w:rPr>
                <w:rFonts w:ascii="標楷體" w:eastAsia="標楷體" w:hAnsi="標楷體" w:hint="eastAsia"/>
                <w:sz w:val="20"/>
                <w:szCs w:val="20"/>
              </w:rPr>
              <w:t>民政處主管</w:t>
            </w:r>
          </w:p>
        </w:tc>
        <w:tc>
          <w:tcPr>
            <w:tcW w:w="443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0B4AFF1" w14:textId="77777777" w:rsidR="00194B1A" w:rsidRPr="009A3E66" w:rsidRDefault="00194B1A" w:rsidP="00194B1A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9A3E66">
              <w:rPr>
                <w:rFonts w:ascii="標楷體" w:eastAsia="標楷體" w:hAnsi="標楷體" w:hint="eastAsia"/>
                <w:sz w:val="20"/>
                <w:szCs w:val="20"/>
              </w:rPr>
              <w:t>地政局主管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vAlign w:val="center"/>
          </w:tcPr>
          <w:p w14:paraId="3ECE9627" w14:textId="77777777" w:rsidR="00194B1A" w:rsidRPr="009A3E66" w:rsidRDefault="00194B1A" w:rsidP="00194B1A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9A3E66">
              <w:rPr>
                <w:rFonts w:ascii="標楷體" w:eastAsia="標楷體" w:hAnsi="標楷體" w:hint="eastAsia"/>
                <w:sz w:val="20"/>
                <w:szCs w:val="20"/>
              </w:rPr>
              <w:t>稅務局主管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vAlign w:val="center"/>
          </w:tcPr>
          <w:p w14:paraId="16633BB3" w14:textId="77777777" w:rsidR="00194B1A" w:rsidRPr="009A3E66" w:rsidRDefault="00194B1A" w:rsidP="00194B1A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9A3E66">
              <w:rPr>
                <w:rFonts w:ascii="標楷體" w:eastAsia="標楷體" w:hAnsi="標楷體" w:hint="eastAsia"/>
                <w:sz w:val="20"/>
                <w:szCs w:val="20"/>
              </w:rPr>
              <w:t>教育處主管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vAlign w:val="center"/>
          </w:tcPr>
          <w:p w14:paraId="77F5FA38" w14:textId="77777777" w:rsidR="00194B1A" w:rsidRPr="009A3E66" w:rsidRDefault="00194B1A" w:rsidP="00194B1A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9A3E66">
              <w:rPr>
                <w:rFonts w:ascii="標楷體" w:eastAsia="標楷體" w:hAnsi="標楷體" w:hint="eastAsia"/>
                <w:sz w:val="20"/>
                <w:szCs w:val="20"/>
              </w:rPr>
              <w:t>文化局主管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vAlign w:val="center"/>
          </w:tcPr>
          <w:p w14:paraId="328D3F64" w14:textId="77777777" w:rsidR="00194B1A" w:rsidRPr="009A3E66" w:rsidRDefault="00194B1A" w:rsidP="00194B1A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9A3E66">
              <w:rPr>
                <w:rFonts w:ascii="標楷體" w:eastAsia="標楷體" w:hAnsi="標楷體" w:hint="eastAsia"/>
                <w:sz w:val="20"/>
                <w:szCs w:val="20"/>
              </w:rPr>
              <w:t>建設處主管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vAlign w:val="center"/>
          </w:tcPr>
          <w:p w14:paraId="6FC59B58" w14:textId="77777777" w:rsidR="00194B1A" w:rsidRPr="009A3E66" w:rsidRDefault="00194B1A" w:rsidP="00194B1A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9A3E66">
              <w:rPr>
                <w:rFonts w:ascii="標楷體" w:eastAsia="標楷體" w:hAnsi="標楷體" w:hint="eastAsia"/>
                <w:sz w:val="20"/>
                <w:szCs w:val="20"/>
              </w:rPr>
              <w:t>觀光處主管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vAlign w:val="center"/>
          </w:tcPr>
          <w:p w14:paraId="56D13974" w14:textId="01A6FDC9" w:rsidR="00194B1A" w:rsidRPr="009A3E66" w:rsidRDefault="00194B1A" w:rsidP="00194B1A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9A3E66">
              <w:rPr>
                <w:rFonts w:ascii="標楷體" w:eastAsia="標楷體" w:hAnsi="標楷體" w:hint="eastAsia"/>
                <w:sz w:val="20"/>
                <w:szCs w:val="20"/>
              </w:rPr>
              <w:t>工務處主管</w:t>
            </w:r>
          </w:p>
        </w:tc>
      </w:tr>
      <w:tr w:rsidR="001E5CDE" w:rsidRPr="009A3E66" w14:paraId="0EA16077" w14:textId="135F7D33" w:rsidTr="004E2BA0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569" w:type="pct"/>
            <w:shd w:val="clear" w:color="auto" w:fill="auto"/>
            <w:vAlign w:val="center"/>
          </w:tcPr>
          <w:p w14:paraId="1E640E27" w14:textId="77777777" w:rsidR="001E5CDE" w:rsidRPr="009A3E66" w:rsidRDefault="001E5CDE" w:rsidP="001E5CDE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9A3E66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合計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7F7FC0BC" w14:textId="7E732929" w:rsidR="001E5CDE" w:rsidRPr="00DA0C80" w:rsidRDefault="001E5CDE" w:rsidP="001E5CDE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DA0C80">
              <w:rPr>
                <w:rFonts w:hAnsi="細明體"/>
                <w:b/>
                <w:noProof/>
                <w:w w:val="100"/>
                <w:szCs w:val="18"/>
              </w:rPr>
              <w:t>170,148,449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6311F2F1" w14:textId="7ED51460" w:rsidR="001E5CDE" w:rsidRPr="00DA0C80" w:rsidRDefault="001E5CDE" w:rsidP="001E5CDE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DA0C80">
              <w:rPr>
                <w:rFonts w:hAnsi="細明體"/>
                <w:b/>
                <w:noProof/>
                <w:w w:val="100"/>
                <w:szCs w:val="18"/>
              </w:rPr>
              <w:t>6,658,308,890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42A1F120" w14:textId="2BE5C1D5" w:rsidR="001E5CDE" w:rsidRPr="00DA0C80" w:rsidRDefault="001E5CDE" w:rsidP="001E5CDE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DA0C80">
              <w:rPr>
                <w:rFonts w:hAnsi="細明體"/>
                <w:b/>
                <w:noProof/>
                <w:w w:val="100"/>
                <w:szCs w:val="18"/>
              </w:rPr>
              <w:t>105,932,240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59AC2FD7" w14:textId="2849D40F" w:rsidR="001E5CDE" w:rsidRPr="00DA0C80" w:rsidRDefault="001E5CDE" w:rsidP="001E5CDE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DA0C80">
              <w:rPr>
                <w:rFonts w:hAnsi="細明體"/>
                <w:b/>
                <w:noProof/>
                <w:w w:val="100"/>
                <w:szCs w:val="18"/>
              </w:rPr>
              <w:t>111,838,403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3DB4356E" w14:textId="33590876" w:rsidR="001E5CDE" w:rsidRPr="00DA0C80" w:rsidRDefault="001E5CDE" w:rsidP="001E5CDE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DA0C80">
              <w:rPr>
                <w:rFonts w:hAnsi="細明體"/>
                <w:b/>
                <w:noProof/>
                <w:w w:val="100"/>
                <w:szCs w:val="18"/>
              </w:rPr>
              <w:t>47,439,938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45728D22" w14:textId="79A65581" w:rsidR="001E5CDE" w:rsidRPr="00DA0C80" w:rsidRDefault="001E5CDE" w:rsidP="001E5CDE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DA0C80">
              <w:rPr>
                <w:rFonts w:hAnsi="細明體"/>
                <w:b/>
                <w:noProof/>
                <w:w w:val="100"/>
                <w:szCs w:val="18"/>
              </w:rPr>
              <w:t>76,546,105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569D38D4" w14:textId="7D2B305E" w:rsidR="001E5CDE" w:rsidRPr="00DA0C80" w:rsidRDefault="001E5CDE" w:rsidP="001E5CDE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DA0C80">
              <w:rPr>
                <w:rFonts w:hAnsi="細明體"/>
                <w:b/>
                <w:noProof/>
                <w:w w:val="100"/>
                <w:szCs w:val="18"/>
              </w:rPr>
              <w:t>289,222,351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6899F0EF" w14:textId="7CEB85BF" w:rsidR="001E5CDE" w:rsidRPr="00DA0C80" w:rsidRDefault="001E5CDE" w:rsidP="001E5CDE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DA0C80">
              <w:rPr>
                <w:rFonts w:hAnsi="細明體"/>
                <w:b/>
                <w:noProof/>
                <w:w w:val="100"/>
                <w:szCs w:val="18"/>
              </w:rPr>
              <w:t>516,448,429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74BCEB72" w14:textId="7276FD79" w:rsidR="001E5CDE" w:rsidRPr="00DA0C80" w:rsidRDefault="001E5CDE" w:rsidP="001E5CDE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DA0C80">
              <w:rPr>
                <w:rFonts w:hAnsi="細明體"/>
                <w:b/>
                <w:noProof/>
                <w:w w:val="100"/>
                <w:szCs w:val="18"/>
              </w:rPr>
              <w:t>1,130,485,220</w:t>
            </w:r>
          </w:p>
        </w:tc>
        <w:tc>
          <w:tcPr>
            <w:tcW w:w="443" w:type="pct"/>
            <w:vAlign w:val="center"/>
          </w:tcPr>
          <w:p w14:paraId="1936AB46" w14:textId="0C7736A2" w:rsidR="001E5CDE" w:rsidRPr="00DA0C80" w:rsidRDefault="001E5CDE" w:rsidP="001E5CDE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DA0C80">
              <w:rPr>
                <w:rFonts w:hAnsi="細明體"/>
                <w:b/>
                <w:noProof/>
                <w:w w:val="100"/>
                <w:szCs w:val="18"/>
              </w:rPr>
              <w:t>130,293,796</w:t>
            </w:r>
          </w:p>
        </w:tc>
      </w:tr>
      <w:tr w:rsidR="001E5CDE" w:rsidRPr="009A3E66" w14:paraId="0310844B" w14:textId="6D89C321" w:rsidTr="004E2BA0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569" w:type="pct"/>
            <w:shd w:val="clear" w:color="auto" w:fill="auto"/>
            <w:vAlign w:val="center"/>
          </w:tcPr>
          <w:p w14:paraId="5FFE6602" w14:textId="77777777" w:rsidR="001E5CDE" w:rsidRPr="009A3E66" w:rsidRDefault="001E5CDE" w:rsidP="001E5CDE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9A3E66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經常支出小計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3D9C3E15" w14:textId="59E70C5B" w:rsidR="001E5CDE" w:rsidRPr="00DA0C80" w:rsidRDefault="001E5CDE" w:rsidP="001E5CDE">
            <w:pPr>
              <w:pStyle w:val="3"/>
              <w:rPr>
                <w:rFonts w:hAnsi="細明體"/>
                <w:b/>
                <w:bCs w:val="0"/>
                <w:noProof/>
                <w:w w:val="100"/>
                <w:szCs w:val="18"/>
              </w:rPr>
            </w:pPr>
            <w:r w:rsidRPr="00DA0C80">
              <w:rPr>
                <w:rFonts w:hAnsi="細明體"/>
                <w:b/>
                <w:noProof/>
                <w:w w:val="100"/>
                <w:szCs w:val="18"/>
              </w:rPr>
              <w:t>167,336,167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2E067FED" w14:textId="4F7B9F95" w:rsidR="001E5CDE" w:rsidRPr="00DA0C80" w:rsidRDefault="001E5CDE" w:rsidP="001E5CDE">
            <w:pPr>
              <w:pStyle w:val="3"/>
              <w:rPr>
                <w:rFonts w:hAnsi="細明體"/>
                <w:b/>
                <w:bCs w:val="0"/>
                <w:noProof/>
                <w:w w:val="100"/>
                <w:szCs w:val="18"/>
              </w:rPr>
            </w:pPr>
            <w:r w:rsidRPr="00DA0C80">
              <w:rPr>
                <w:rFonts w:hAnsi="細明體"/>
                <w:b/>
                <w:noProof/>
                <w:w w:val="100"/>
                <w:szCs w:val="18"/>
              </w:rPr>
              <w:t>5,544,029,245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4A6667D6" w14:textId="047A1331" w:rsidR="001E5CDE" w:rsidRPr="00DA0C80" w:rsidRDefault="001E5CDE" w:rsidP="001E5CDE">
            <w:pPr>
              <w:pStyle w:val="3"/>
              <w:rPr>
                <w:rFonts w:hAnsi="細明體"/>
                <w:b/>
                <w:bCs w:val="0"/>
                <w:noProof/>
                <w:w w:val="100"/>
                <w:szCs w:val="18"/>
              </w:rPr>
            </w:pPr>
            <w:r w:rsidRPr="00DA0C80">
              <w:rPr>
                <w:rFonts w:hAnsi="細明體"/>
                <w:b/>
                <w:noProof/>
                <w:w w:val="100"/>
                <w:szCs w:val="18"/>
              </w:rPr>
              <w:t>101,021,771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55AA542F" w14:textId="5A3EE889" w:rsidR="001E5CDE" w:rsidRPr="00DA0C80" w:rsidRDefault="001E5CDE" w:rsidP="001E5CDE">
            <w:pPr>
              <w:pStyle w:val="3"/>
              <w:rPr>
                <w:rFonts w:hAnsi="細明體"/>
                <w:b/>
                <w:bCs w:val="0"/>
                <w:noProof/>
                <w:w w:val="100"/>
                <w:szCs w:val="18"/>
              </w:rPr>
            </w:pPr>
            <w:r w:rsidRPr="00DA0C80">
              <w:rPr>
                <w:rFonts w:hAnsi="細明體"/>
                <w:b/>
                <w:noProof/>
                <w:w w:val="100"/>
                <w:szCs w:val="18"/>
              </w:rPr>
              <w:t>106,672,578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026C67F1" w14:textId="3A6BB047" w:rsidR="001E5CDE" w:rsidRPr="00DA0C80" w:rsidRDefault="001E5CDE" w:rsidP="001E5CDE">
            <w:pPr>
              <w:pStyle w:val="3"/>
              <w:rPr>
                <w:rFonts w:hAnsi="細明體"/>
                <w:b/>
                <w:bCs w:val="0"/>
                <w:noProof/>
                <w:w w:val="100"/>
                <w:szCs w:val="18"/>
              </w:rPr>
            </w:pPr>
            <w:r w:rsidRPr="00DA0C80">
              <w:rPr>
                <w:rFonts w:hAnsi="細明體"/>
                <w:b/>
                <w:noProof/>
                <w:w w:val="100"/>
                <w:szCs w:val="18"/>
              </w:rPr>
              <w:t>46,645,804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13DC4C5D" w14:textId="50566BD5" w:rsidR="001E5CDE" w:rsidRPr="00DA0C80" w:rsidRDefault="001E5CDE" w:rsidP="001E5CDE">
            <w:pPr>
              <w:pStyle w:val="3"/>
              <w:rPr>
                <w:rFonts w:hAnsi="細明體"/>
                <w:b/>
                <w:bCs w:val="0"/>
                <w:noProof/>
                <w:w w:val="100"/>
                <w:szCs w:val="18"/>
              </w:rPr>
            </w:pPr>
            <w:r w:rsidRPr="00DA0C80">
              <w:rPr>
                <w:rFonts w:hAnsi="細明體"/>
                <w:b/>
                <w:noProof/>
                <w:w w:val="100"/>
                <w:szCs w:val="18"/>
              </w:rPr>
              <w:t>66,249,112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056A4E07" w14:textId="1E73B4A1" w:rsidR="001E5CDE" w:rsidRPr="00DA0C80" w:rsidRDefault="001E5CDE" w:rsidP="001E5CDE">
            <w:pPr>
              <w:pStyle w:val="3"/>
              <w:rPr>
                <w:rFonts w:hAnsi="細明體"/>
                <w:b/>
                <w:bCs w:val="0"/>
                <w:noProof/>
                <w:w w:val="100"/>
                <w:szCs w:val="18"/>
              </w:rPr>
            </w:pPr>
            <w:r w:rsidRPr="00DA0C80">
              <w:rPr>
                <w:rFonts w:hAnsi="細明體"/>
                <w:b/>
                <w:noProof/>
                <w:w w:val="100"/>
                <w:szCs w:val="18"/>
              </w:rPr>
              <w:t>177,314,818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5A401C89" w14:textId="57E54DB1" w:rsidR="001E5CDE" w:rsidRPr="00DA0C80" w:rsidRDefault="001E5CDE" w:rsidP="001E5CDE">
            <w:pPr>
              <w:pStyle w:val="3"/>
              <w:rPr>
                <w:rFonts w:hAnsi="細明體"/>
                <w:b/>
                <w:bCs w:val="0"/>
                <w:noProof/>
                <w:w w:val="100"/>
                <w:szCs w:val="18"/>
              </w:rPr>
            </w:pPr>
            <w:r w:rsidRPr="00DA0C80">
              <w:rPr>
                <w:rFonts w:hAnsi="細明體"/>
                <w:b/>
                <w:noProof/>
                <w:w w:val="100"/>
                <w:szCs w:val="18"/>
              </w:rPr>
              <w:t>501,568,316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6893A43C" w14:textId="12E26AE7" w:rsidR="001E5CDE" w:rsidRPr="00DA0C80" w:rsidRDefault="001E5CDE" w:rsidP="001E5CDE">
            <w:pPr>
              <w:pStyle w:val="3"/>
              <w:rPr>
                <w:rFonts w:hAnsi="細明體"/>
                <w:b/>
                <w:bCs w:val="0"/>
                <w:noProof/>
                <w:w w:val="100"/>
                <w:szCs w:val="18"/>
              </w:rPr>
            </w:pPr>
            <w:r w:rsidRPr="00DA0C80">
              <w:rPr>
                <w:rFonts w:hAnsi="細明體"/>
                <w:b/>
                <w:noProof/>
                <w:w w:val="100"/>
                <w:szCs w:val="18"/>
              </w:rPr>
              <w:t>125,565,072</w:t>
            </w:r>
          </w:p>
        </w:tc>
        <w:tc>
          <w:tcPr>
            <w:tcW w:w="443" w:type="pct"/>
            <w:vAlign w:val="center"/>
          </w:tcPr>
          <w:p w14:paraId="22A1F50A" w14:textId="5477A13E" w:rsidR="001E5CDE" w:rsidRPr="00DA0C80" w:rsidRDefault="001E5CDE" w:rsidP="001E5CDE">
            <w:pPr>
              <w:pStyle w:val="3"/>
              <w:rPr>
                <w:rFonts w:hAnsi="細明體"/>
                <w:b/>
                <w:bCs w:val="0"/>
                <w:noProof/>
                <w:w w:val="100"/>
                <w:szCs w:val="18"/>
              </w:rPr>
            </w:pPr>
            <w:r w:rsidRPr="00DA0C80">
              <w:rPr>
                <w:rFonts w:hAnsi="細明體"/>
                <w:b/>
                <w:noProof/>
                <w:w w:val="100"/>
                <w:szCs w:val="18"/>
              </w:rPr>
              <w:t>116,546,629</w:t>
            </w:r>
          </w:p>
        </w:tc>
      </w:tr>
      <w:tr w:rsidR="001E5CDE" w:rsidRPr="009A3E66" w14:paraId="7F0CDF0C" w14:textId="4BE8A285" w:rsidTr="004E2BA0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569" w:type="pct"/>
            <w:shd w:val="clear" w:color="auto" w:fill="auto"/>
            <w:vAlign w:val="center"/>
          </w:tcPr>
          <w:p w14:paraId="2BAFD357" w14:textId="77777777" w:rsidR="001E5CDE" w:rsidRPr="009A3E66" w:rsidRDefault="001E5CDE" w:rsidP="001E5CDE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9A3E66">
              <w:rPr>
                <w:rFonts w:ascii="標楷體" w:eastAsia="標楷體" w:hAnsi="標楷體" w:hint="eastAsia"/>
                <w:noProof/>
                <w:sz w:val="20"/>
                <w:szCs w:val="20"/>
              </w:rPr>
              <w:t>1.</w:t>
            </w:r>
            <w:r w:rsidRPr="00DA0C80">
              <w:rPr>
                <w:rFonts w:ascii="標楷體" w:eastAsia="標楷體" w:hAnsi="標楷體" w:hint="eastAsia"/>
                <w:noProof/>
                <w:spacing w:val="400"/>
                <w:kern w:val="0"/>
                <w:sz w:val="20"/>
                <w:szCs w:val="20"/>
                <w:fitText w:val="2200" w:id="-964973310"/>
              </w:rPr>
              <w:t>人事</w:t>
            </w:r>
            <w:r w:rsidRPr="00DA0C80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2200" w:id="-964973310"/>
              </w:rPr>
              <w:t>費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134B7CE3" w14:textId="132BCD1A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89,227,162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5202D77F" w14:textId="54A608F2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435,678,700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52120478" w14:textId="408F595C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43,309,168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18424790" w14:textId="5663F38A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74,446,168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41C01C3B" w14:textId="5382DC29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29,528,406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0207D0C4" w14:textId="5E44E15E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10,894,488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00E08DB4" w14:textId="1386B023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46,588,656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41A8E319" w14:textId="311FF227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136,471,161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071D031B" w14:textId="319987ED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46,421,415</w:t>
            </w:r>
          </w:p>
        </w:tc>
        <w:tc>
          <w:tcPr>
            <w:tcW w:w="443" w:type="pct"/>
            <w:vAlign w:val="center"/>
          </w:tcPr>
          <w:p w14:paraId="1B654A5C" w14:textId="0C71B0CD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36,400,081</w:t>
            </w:r>
          </w:p>
        </w:tc>
      </w:tr>
      <w:tr w:rsidR="001E5CDE" w:rsidRPr="009A3E66" w14:paraId="2CB9DD80" w14:textId="08D8E222" w:rsidTr="004E2BA0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569" w:type="pct"/>
            <w:shd w:val="clear" w:color="auto" w:fill="auto"/>
            <w:vAlign w:val="center"/>
          </w:tcPr>
          <w:p w14:paraId="2BD5D110" w14:textId="77777777" w:rsidR="001E5CDE" w:rsidRPr="009A3E66" w:rsidRDefault="001E5CDE" w:rsidP="001E5CDE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9A3E66">
              <w:rPr>
                <w:rFonts w:ascii="標楷體" w:eastAsia="標楷體" w:hAnsi="標楷體" w:hint="eastAsia"/>
                <w:noProof/>
                <w:sz w:val="20"/>
                <w:szCs w:val="20"/>
              </w:rPr>
              <w:t>2.</w:t>
            </w:r>
            <w:r w:rsidRPr="00DA0C80">
              <w:rPr>
                <w:rFonts w:ascii="標楷體" w:eastAsia="標楷體" w:hAnsi="標楷體" w:hint="eastAsia"/>
                <w:noProof/>
                <w:spacing w:val="400"/>
                <w:kern w:val="0"/>
                <w:sz w:val="20"/>
                <w:szCs w:val="20"/>
                <w:fitText w:val="2200" w:id="-964973309"/>
              </w:rPr>
              <w:t>業務</w:t>
            </w:r>
            <w:r w:rsidRPr="00DA0C80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2200" w:id="-964973309"/>
              </w:rPr>
              <w:t>費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44C21679" w14:textId="6A006D0E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77,839,005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64E4FA9E" w14:textId="00B20263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767,600,781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3F6F775C" w14:textId="09D0E14D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47,898,189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3242D6D8" w14:textId="2D600371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31,196,410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4938EED1" w14:textId="5770CFEE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17,095,398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282E934E" w14:textId="1DE5BB0C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53,695,803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1DD5E6D6" w14:textId="1145902E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116,342,712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32056EDE" w14:textId="34B8FFDD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359,886,896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157B0D4C" w14:textId="383CA23E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70,912,353</w:t>
            </w:r>
          </w:p>
        </w:tc>
        <w:tc>
          <w:tcPr>
            <w:tcW w:w="443" w:type="pct"/>
            <w:vAlign w:val="center"/>
          </w:tcPr>
          <w:p w14:paraId="65398E60" w14:textId="009863D2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80,020,548</w:t>
            </w:r>
          </w:p>
        </w:tc>
      </w:tr>
      <w:tr w:rsidR="001E5CDE" w:rsidRPr="009A3E66" w14:paraId="3F54DB23" w14:textId="431CB0DF" w:rsidTr="004E2BA0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569" w:type="pct"/>
            <w:shd w:val="clear" w:color="auto" w:fill="auto"/>
            <w:vAlign w:val="center"/>
          </w:tcPr>
          <w:p w14:paraId="71733683" w14:textId="77777777" w:rsidR="001E5CDE" w:rsidRPr="009A3E66" w:rsidRDefault="001E5CDE" w:rsidP="001E5CDE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9A3E66">
              <w:rPr>
                <w:rFonts w:ascii="標楷體" w:eastAsia="標楷體" w:hAnsi="標楷體" w:hint="eastAsia"/>
                <w:noProof/>
                <w:sz w:val="20"/>
                <w:szCs w:val="20"/>
              </w:rPr>
              <w:t>3.</w:t>
            </w:r>
            <w:r w:rsidRPr="00DA0C80">
              <w:rPr>
                <w:rFonts w:ascii="標楷體" w:eastAsia="標楷體" w:hAnsi="標楷體" w:hint="eastAsia"/>
                <w:noProof/>
                <w:spacing w:val="233"/>
                <w:kern w:val="0"/>
                <w:sz w:val="20"/>
                <w:szCs w:val="20"/>
                <w:fitText w:val="2200" w:id="-964973308"/>
              </w:rPr>
              <w:t>獎補助</w:t>
            </w:r>
            <w:r w:rsidRPr="00DA0C80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szCs w:val="20"/>
                <w:fitText w:val="2200" w:id="-964973308"/>
              </w:rPr>
              <w:t>費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6BFF3693" w14:textId="09290004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270,000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38DD9053" w14:textId="4812349B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4,340,749,764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26F6A1C9" w14:textId="5D3F067D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9,814,414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5EA9697E" w14:textId="55E8BFE0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1,030,000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2440FFEF" w14:textId="5D15E5BD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22,000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6CA742A5" w14:textId="2C1B7D0C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1,658,821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67B4B770" w14:textId="3598F2BA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14,383,450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1AEE3B80" w14:textId="47A49A58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5,210,259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406D61FC" w14:textId="10C1F478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8,231,304</w:t>
            </w:r>
          </w:p>
        </w:tc>
        <w:tc>
          <w:tcPr>
            <w:tcW w:w="443" w:type="pct"/>
            <w:vAlign w:val="center"/>
          </w:tcPr>
          <w:p w14:paraId="6D065998" w14:textId="713A1D5E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126,000</w:t>
            </w:r>
          </w:p>
        </w:tc>
      </w:tr>
      <w:tr w:rsidR="001E5CDE" w:rsidRPr="009A3E66" w14:paraId="0A38417F" w14:textId="06541A59" w:rsidTr="004E2BA0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569" w:type="pct"/>
            <w:shd w:val="clear" w:color="auto" w:fill="auto"/>
            <w:vAlign w:val="center"/>
          </w:tcPr>
          <w:p w14:paraId="35679858" w14:textId="77777777" w:rsidR="001E5CDE" w:rsidRPr="009A3E66" w:rsidRDefault="001E5CDE" w:rsidP="001E5CDE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9A3E66">
              <w:rPr>
                <w:rFonts w:ascii="標楷體" w:eastAsia="標楷體" w:hAnsi="標楷體" w:hint="eastAsia"/>
                <w:noProof/>
                <w:sz w:val="20"/>
                <w:szCs w:val="20"/>
              </w:rPr>
              <w:t>4.</w:t>
            </w:r>
            <w:r w:rsidRPr="00DA0C80">
              <w:rPr>
                <w:rFonts w:ascii="標楷體" w:eastAsia="標楷體" w:hAnsi="標楷體" w:hint="eastAsia"/>
                <w:noProof/>
                <w:spacing w:val="400"/>
                <w:kern w:val="0"/>
                <w:sz w:val="20"/>
                <w:szCs w:val="20"/>
                <w:fitText w:val="2200" w:id="-964973307"/>
              </w:rPr>
              <w:t>債務</w:t>
            </w:r>
            <w:r w:rsidRPr="00DA0C80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2200" w:id="-964973307"/>
              </w:rPr>
              <w:t>費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624C3E82" w14:textId="7BCC528B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2206F990" w14:textId="7D78F154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00A0D837" w14:textId="33172AD9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359373B9" w14:textId="1AD39968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74CB4D75" w14:textId="42B0E4B3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36677139" w14:textId="17429087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396F6AF4" w14:textId="6FAF5B4A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0266E4EA" w14:textId="354E1454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4068A96B" w14:textId="0F6EAA78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vAlign w:val="center"/>
          </w:tcPr>
          <w:p w14:paraId="736ED9FC" w14:textId="5D859430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</w:tr>
      <w:tr w:rsidR="001E5CDE" w:rsidRPr="009A3E66" w14:paraId="69C3B1F2" w14:textId="470EDBEA" w:rsidTr="004E2BA0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569" w:type="pct"/>
            <w:shd w:val="clear" w:color="auto" w:fill="auto"/>
            <w:vAlign w:val="center"/>
          </w:tcPr>
          <w:p w14:paraId="2B356487" w14:textId="77777777" w:rsidR="001E5CDE" w:rsidRPr="009A3E66" w:rsidRDefault="001E5CDE" w:rsidP="001E5CDE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9A3E66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資本支出小計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3A5E5C25" w14:textId="238E69CE" w:rsidR="001E5CDE" w:rsidRPr="00DA0C80" w:rsidRDefault="001E5CDE" w:rsidP="001E5CDE">
            <w:pPr>
              <w:pStyle w:val="3"/>
              <w:rPr>
                <w:rFonts w:hAnsi="細明體"/>
                <w:b/>
                <w:bCs w:val="0"/>
                <w:noProof/>
                <w:w w:val="100"/>
                <w:szCs w:val="18"/>
              </w:rPr>
            </w:pPr>
            <w:r w:rsidRPr="00DA0C80">
              <w:rPr>
                <w:rFonts w:hAnsi="細明體"/>
                <w:b/>
                <w:noProof/>
                <w:w w:val="100"/>
                <w:szCs w:val="18"/>
              </w:rPr>
              <w:t>2,812,282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5101CDC2" w14:textId="23CF12B6" w:rsidR="001E5CDE" w:rsidRPr="00DA0C80" w:rsidRDefault="001E5CDE" w:rsidP="001E5CDE">
            <w:pPr>
              <w:pStyle w:val="3"/>
              <w:rPr>
                <w:rFonts w:hAnsi="細明體"/>
                <w:b/>
                <w:bCs w:val="0"/>
                <w:noProof/>
                <w:w w:val="100"/>
                <w:szCs w:val="18"/>
              </w:rPr>
            </w:pPr>
            <w:r w:rsidRPr="00DA0C80">
              <w:rPr>
                <w:rFonts w:hAnsi="細明體"/>
                <w:b/>
                <w:noProof/>
                <w:w w:val="100"/>
                <w:szCs w:val="18"/>
              </w:rPr>
              <w:t>1,114,279,645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4D3F6EE8" w14:textId="57E57E9C" w:rsidR="001E5CDE" w:rsidRPr="00DA0C80" w:rsidRDefault="001E5CDE" w:rsidP="001E5CDE">
            <w:pPr>
              <w:pStyle w:val="3"/>
              <w:rPr>
                <w:rFonts w:hAnsi="細明體"/>
                <w:b/>
                <w:bCs w:val="0"/>
                <w:noProof/>
                <w:w w:val="100"/>
                <w:szCs w:val="18"/>
              </w:rPr>
            </w:pPr>
            <w:r w:rsidRPr="00DA0C80">
              <w:rPr>
                <w:rFonts w:hAnsi="細明體"/>
                <w:b/>
                <w:noProof/>
                <w:w w:val="100"/>
                <w:szCs w:val="18"/>
              </w:rPr>
              <w:t>4,910,469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158E958C" w14:textId="1A371D49" w:rsidR="001E5CDE" w:rsidRPr="00DA0C80" w:rsidRDefault="001E5CDE" w:rsidP="001E5CDE">
            <w:pPr>
              <w:pStyle w:val="3"/>
              <w:rPr>
                <w:rFonts w:hAnsi="細明體"/>
                <w:b/>
                <w:bCs w:val="0"/>
                <w:noProof/>
                <w:w w:val="100"/>
                <w:szCs w:val="18"/>
              </w:rPr>
            </w:pPr>
            <w:r w:rsidRPr="00DA0C80">
              <w:rPr>
                <w:rFonts w:hAnsi="細明體"/>
                <w:b/>
                <w:noProof/>
                <w:w w:val="100"/>
                <w:szCs w:val="18"/>
              </w:rPr>
              <w:t>5,165,825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1A0BD87B" w14:textId="4F6B419A" w:rsidR="001E5CDE" w:rsidRPr="00DA0C80" w:rsidRDefault="001E5CDE" w:rsidP="001E5CDE">
            <w:pPr>
              <w:pStyle w:val="3"/>
              <w:rPr>
                <w:rFonts w:hAnsi="細明體"/>
                <w:b/>
                <w:bCs w:val="0"/>
                <w:noProof/>
                <w:w w:val="100"/>
                <w:szCs w:val="18"/>
              </w:rPr>
            </w:pPr>
            <w:r w:rsidRPr="00DA0C80">
              <w:rPr>
                <w:rFonts w:hAnsi="細明體"/>
                <w:b/>
                <w:noProof/>
                <w:w w:val="100"/>
                <w:szCs w:val="18"/>
              </w:rPr>
              <w:t>794,134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537C9823" w14:textId="60C080BE" w:rsidR="001E5CDE" w:rsidRPr="00DA0C80" w:rsidRDefault="001E5CDE" w:rsidP="001E5CDE">
            <w:pPr>
              <w:pStyle w:val="3"/>
              <w:rPr>
                <w:rFonts w:hAnsi="細明體"/>
                <w:b/>
                <w:bCs w:val="0"/>
                <w:noProof/>
                <w:w w:val="100"/>
                <w:szCs w:val="18"/>
              </w:rPr>
            </w:pPr>
            <w:r w:rsidRPr="00DA0C80">
              <w:rPr>
                <w:rFonts w:hAnsi="細明體"/>
                <w:b/>
                <w:noProof/>
                <w:w w:val="100"/>
                <w:szCs w:val="18"/>
              </w:rPr>
              <w:t>10,296,993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6DE54C0E" w14:textId="5417E405" w:rsidR="001E5CDE" w:rsidRPr="00DA0C80" w:rsidRDefault="001E5CDE" w:rsidP="001E5CDE">
            <w:pPr>
              <w:pStyle w:val="3"/>
              <w:rPr>
                <w:rFonts w:hAnsi="細明體"/>
                <w:b/>
                <w:bCs w:val="0"/>
                <w:noProof/>
                <w:w w:val="100"/>
                <w:szCs w:val="18"/>
              </w:rPr>
            </w:pPr>
            <w:r w:rsidRPr="00DA0C80">
              <w:rPr>
                <w:rFonts w:hAnsi="細明體"/>
                <w:b/>
                <w:noProof/>
                <w:w w:val="100"/>
                <w:szCs w:val="18"/>
              </w:rPr>
              <w:t>111,907,533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10A3B105" w14:textId="33937C58" w:rsidR="001E5CDE" w:rsidRPr="00DA0C80" w:rsidRDefault="001E5CDE" w:rsidP="001E5CDE">
            <w:pPr>
              <w:pStyle w:val="3"/>
              <w:rPr>
                <w:rFonts w:hAnsi="細明體"/>
                <w:b/>
                <w:bCs w:val="0"/>
                <w:noProof/>
                <w:w w:val="100"/>
                <w:szCs w:val="18"/>
              </w:rPr>
            </w:pPr>
            <w:r w:rsidRPr="00DA0C80">
              <w:rPr>
                <w:rFonts w:hAnsi="細明體"/>
                <w:b/>
                <w:noProof/>
                <w:w w:val="100"/>
                <w:szCs w:val="18"/>
              </w:rPr>
              <w:t>14,880,113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72CAD113" w14:textId="3C15FE5B" w:rsidR="001E5CDE" w:rsidRPr="00DA0C80" w:rsidRDefault="001E5CDE" w:rsidP="001E5CDE">
            <w:pPr>
              <w:pStyle w:val="3"/>
              <w:rPr>
                <w:rFonts w:hAnsi="細明體"/>
                <w:b/>
                <w:bCs w:val="0"/>
                <w:noProof/>
                <w:w w:val="100"/>
                <w:szCs w:val="18"/>
              </w:rPr>
            </w:pPr>
            <w:r w:rsidRPr="00DA0C80">
              <w:rPr>
                <w:rFonts w:hAnsi="細明體"/>
                <w:b/>
                <w:noProof/>
                <w:w w:val="100"/>
                <w:szCs w:val="18"/>
              </w:rPr>
              <w:t>1,004,920,148</w:t>
            </w:r>
          </w:p>
        </w:tc>
        <w:tc>
          <w:tcPr>
            <w:tcW w:w="443" w:type="pct"/>
            <w:vAlign w:val="center"/>
          </w:tcPr>
          <w:p w14:paraId="62378D30" w14:textId="6892D02C" w:rsidR="001E5CDE" w:rsidRPr="00DA0C80" w:rsidRDefault="001E5CDE" w:rsidP="001E5CDE">
            <w:pPr>
              <w:pStyle w:val="3"/>
              <w:rPr>
                <w:rFonts w:hAnsi="細明體"/>
                <w:b/>
                <w:bCs w:val="0"/>
                <w:noProof/>
                <w:w w:val="100"/>
                <w:szCs w:val="18"/>
              </w:rPr>
            </w:pPr>
            <w:r w:rsidRPr="00DA0C80">
              <w:rPr>
                <w:rFonts w:hAnsi="細明體"/>
                <w:b/>
                <w:noProof/>
                <w:w w:val="100"/>
                <w:szCs w:val="18"/>
              </w:rPr>
              <w:t>13,747,167</w:t>
            </w:r>
          </w:p>
        </w:tc>
      </w:tr>
      <w:tr w:rsidR="001E5CDE" w:rsidRPr="009A3E66" w14:paraId="4E73C5EB" w14:textId="3E097E42" w:rsidTr="004E2BA0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569" w:type="pct"/>
            <w:shd w:val="clear" w:color="auto" w:fill="auto"/>
            <w:vAlign w:val="center"/>
          </w:tcPr>
          <w:p w14:paraId="138E8E6C" w14:textId="77777777" w:rsidR="001E5CDE" w:rsidRPr="009A3E66" w:rsidRDefault="001E5CDE" w:rsidP="001E5CDE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9A3E66">
              <w:rPr>
                <w:rFonts w:ascii="標楷體" w:eastAsia="標楷體" w:hAnsi="標楷體" w:hint="eastAsia"/>
                <w:noProof/>
                <w:sz w:val="20"/>
                <w:szCs w:val="20"/>
              </w:rPr>
              <w:t>1.</w:t>
            </w:r>
            <w:r w:rsidRPr="00DA0C80">
              <w:rPr>
                <w:rFonts w:ascii="標楷體" w:eastAsia="標楷體" w:hAnsi="標楷體" w:hint="eastAsia"/>
                <w:noProof/>
                <w:spacing w:val="400"/>
                <w:kern w:val="0"/>
                <w:sz w:val="20"/>
                <w:szCs w:val="20"/>
                <w:fitText w:val="2200" w:id="-964973056"/>
              </w:rPr>
              <w:t>人事</w:t>
            </w:r>
            <w:r w:rsidRPr="00DA0C80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2200" w:id="-964973056"/>
              </w:rPr>
              <w:t>費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5EFA8239" w14:textId="32CBC05A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4B62BF5D" w14:textId="5A0D98DF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265439E3" w14:textId="68F4512D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083D90E9" w14:textId="7FDB1332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3CECED26" w14:textId="127C5BEE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68528E9D" w14:textId="47DF6931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423605A3" w14:textId="60D34B53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2D830792" w14:textId="24FD96C8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16C63F36" w14:textId="2F8E3227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vAlign w:val="center"/>
          </w:tcPr>
          <w:p w14:paraId="3E732C92" w14:textId="634926E9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</w:tr>
      <w:tr w:rsidR="001E5CDE" w:rsidRPr="009A3E66" w14:paraId="171ECE26" w14:textId="0975B771" w:rsidTr="004E2BA0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569" w:type="pct"/>
            <w:shd w:val="clear" w:color="auto" w:fill="auto"/>
            <w:vAlign w:val="center"/>
          </w:tcPr>
          <w:p w14:paraId="4A7CB744" w14:textId="77777777" w:rsidR="001E5CDE" w:rsidRPr="009A3E66" w:rsidRDefault="001E5CDE" w:rsidP="001E5CDE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9A3E66">
              <w:rPr>
                <w:rFonts w:ascii="標楷體" w:eastAsia="標楷體" w:hAnsi="標楷體" w:hint="eastAsia"/>
                <w:noProof/>
                <w:sz w:val="20"/>
                <w:szCs w:val="20"/>
              </w:rPr>
              <w:t>2.</w:t>
            </w:r>
            <w:r w:rsidRPr="00DA0C80">
              <w:rPr>
                <w:rFonts w:ascii="標楷體" w:eastAsia="標楷體" w:hAnsi="標楷體" w:hint="eastAsia"/>
                <w:noProof/>
                <w:spacing w:val="400"/>
                <w:kern w:val="0"/>
                <w:sz w:val="20"/>
                <w:szCs w:val="20"/>
                <w:fitText w:val="2200" w:id="-964973055"/>
              </w:rPr>
              <w:t>業務</w:t>
            </w:r>
            <w:r w:rsidRPr="00DA0C80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2200" w:id="-964973055"/>
              </w:rPr>
              <w:t>費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2D8F7EF3" w14:textId="7D26BE2F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7506028C" w14:textId="56AE8B29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029C9FA3" w14:textId="07CA23F7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4DA4DD8C" w14:textId="70D266EF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48D41994" w14:textId="52C3E578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0BE62BD2" w14:textId="4047162B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182BBDBB" w14:textId="022A46D7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611A6960" w14:textId="2AEC6A11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4D497BCA" w14:textId="4AADDE5A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vAlign w:val="center"/>
          </w:tcPr>
          <w:p w14:paraId="7FD3841E" w14:textId="0866AD50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</w:tr>
      <w:tr w:rsidR="001E5CDE" w:rsidRPr="009A3E66" w14:paraId="664A1B73" w14:textId="39253977" w:rsidTr="004E2BA0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569" w:type="pct"/>
            <w:shd w:val="clear" w:color="auto" w:fill="auto"/>
            <w:vAlign w:val="center"/>
          </w:tcPr>
          <w:p w14:paraId="13D75283" w14:textId="77777777" w:rsidR="001E5CDE" w:rsidRPr="009A3E66" w:rsidRDefault="001E5CDE" w:rsidP="001E5CDE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9A3E66">
              <w:rPr>
                <w:rFonts w:ascii="標楷體" w:eastAsia="標楷體" w:hAnsi="標楷體" w:hint="eastAsia"/>
                <w:noProof/>
                <w:sz w:val="20"/>
                <w:szCs w:val="20"/>
              </w:rPr>
              <w:t>3.</w:t>
            </w:r>
            <w:r w:rsidRPr="00DA0C80">
              <w:rPr>
                <w:rFonts w:ascii="標楷體" w:eastAsia="標楷體" w:hAnsi="標楷體" w:hint="eastAsia"/>
                <w:noProof/>
                <w:spacing w:val="150"/>
                <w:kern w:val="0"/>
                <w:sz w:val="20"/>
                <w:szCs w:val="20"/>
                <w:fitText w:val="2200" w:id="-964973054"/>
              </w:rPr>
              <w:t>設備及投</w:t>
            </w:r>
            <w:r w:rsidRPr="00DA0C80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2200" w:id="-964973054"/>
              </w:rPr>
              <w:t>資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468522BD" w14:textId="0B37FAD1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2,812,282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7C927A82" w14:textId="011D902C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596,384,425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1A72C2DE" w14:textId="291E75F5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4,910,469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3FAA7905" w14:textId="109FFDC4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5,165,825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09F17B67" w14:textId="64D6FFCC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794,134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1017D5F1" w14:textId="27202CC6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10,296,993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7D7748E0" w14:textId="18625E7B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88,062,144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6433C0C5" w14:textId="10CF5127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14,880,113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30772819" w14:textId="7C690F0B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1,003,790,448</w:t>
            </w:r>
          </w:p>
        </w:tc>
        <w:tc>
          <w:tcPr>
            <w:tcW w:w="443" w:type="pct"/>
            <w:vAlign w:val="center"/>
          </w:tcPr>
          <w:p w14:paraId="09DB090F" w14:textId="6613826B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13,747,167</w:t>
            </w:r>
          </w:p>
        </w:tc>
      </w:tr>
      <w:tr w:rsidR="001E5CDE" w:rsidRPr="009A3E66" w14:paraId="4AE24FE0" w14:textId="6416315B" w:rsidTr="004E2BA0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569" w:type="pct"/>
            <w:shd w:val="clear" w:color="auto" w:fill="auto"/>
            <w:vAlign w:val="center"/>
          </w:tcPr>
          <w:p w14:paraId="440BF8D9" w14:textId="77777777" w:rsidR="001E5CDE" w:rsidRPr="009A3E66" w:rsidRDefault="001E5CDE" w:rsidP="001E5CDE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9A3E66">
              <w:rPr>
                <w:rFonts w:ascii="標楷體" w:eastAsia="標楷體" w:hAnsi="標楷體" w:hint="eastAsia"/>
                <w:noProof/>
                <w:sz w:val="20"/>
                <w:szCs w:val="20"/>
              </w:rPr>
              <w:t>4.</w:t>
            </w:r>
            <w:r w:rsidRPr="00DA0C80">
              <w:rPr>
                <w:rFonts w:ascii="標楷體" w:eastAsia="標楷體" w:hAnsi="標楷體" w:hint="eastAsia"/>
                <w:noProof/>
                <w:spacing w:val="233"/>
                <w:kern w:val="0"/>
                <w:sz w:val="20"/>
                <w:szCs w:val="20"/>
                <w:fitText w:val="2200" w:id="-964973053"/>
              </w:rPr>
              <w:t>獎補助</w:t>
            </w:r>
            <w:r w:rsidRPr="00DA0C80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szCs w:val="20"/>
                <w:fitText w:val="2200" w:id="-964973053"/>
              </w:rPr>
              <w:t>費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1A567028" w14:textId="65731CF1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01196169" w14:textId="66308727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517,895,220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45BAB96F" w14:textId="4C9E8B52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2768AB52" w14:textId="7953A59F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75813F7A" w14:textId="1905C6FD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7A6D3197" w14:textId="0DAFA610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4A145AE0" w14:textId="26827899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23,845,389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09EF284F" w14:textId="765955AD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36EA0583" w14:textId="5C38D4B8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1,129,700</w:t>
            </w:r>
          </w:p>
        </w:tc>
        <w:tc>
          <w:tcPr>
            <w:tcW w:w="443" w:type="pct"/>
            <w:vAlign w:val="center"/>
          </w:tcPr>
          <w:p w14:paraId="5248C3D6" w14:textId="157F3118" w:rsidR="001E5CDE" w:rsidRPr="00DA0C80" w:rsidRDefault="001E5CDE" w:rsidP="001E5CDE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</w:tr>
    </w:tbl>
    <w:p w14:paraId="671F23AF" w14:textId="77777777" w:rsidR="004C01DE" w:rsidRPr="009A3E66" w:rsidRDefault="004C01DE" w:rsidP="004C01DE">
      <w:pPr>
        <w:pStyle w:val="a3"/>
        <w:spacing w:line="320" w:lineRule="exact"/>
        <w:ind w:rightChars="235" w:right="564"/>
        <w:jc w:val="left"/>
        <w:rPr>
          <w:rFonts w:hAnsi="標楷體"/>
          <w:w w:val="100"/>
          <w:sz w:val="36"/>
          <w:szCs w:val="36"/>
          <w:u w:val="single"/>
        </w:rPr>
      </w:pPr>
    </w:p>
    <w:p w14:paraId="4B031CF7" w14:textId="77777777" w:rsidR="004C01DE" w:rsidRPr="009A3E66" w:rsidRDefault="004C01DE" w:rsidP="00B260A5">
      <w:pPr>
        <w:pStyle w:val="a3"/>
        <w:spacing w:line="320" w:lineRule="exact"/>
        <w:ind w:rightChars="0" w:right="0"/>
        <w:rPr>
          <w:rFonts w:hAnsi="標楷體"/>
          <w:w w:val="100"/>
        </w:rPr>
      </w:pPr>
      <w:r w:rsidRPr="009A3E66">
        <w:rPr>
          <w:w w:val="100"/>
        </w:rPr>
        <w:br w:type="page"/>
      </w:r>
      <w:r w:rsidRPr="009A3E66">
        <w:rPr>
          <w:rFonts w:hAnsi="標楷體" w:hint="eastAsia"/>
          <w:w w:val="100"/>
        </w:rPr>
        <w:lastRenderedPageBreak/>
        <w:t>單位</w:t>
      </w:r>
      <w:r w:rsidRPr="009A3E66">
        <w:rPr>
          <w:rFonts w:hAnsi="標楷體"/>
          <w:w w:val="100"/>
        </w:rPr>
        <w:t>：</w:t>
      </w:r>
      <w:r w:rsidRPr="009A3E66">
        <w:rPr>
          <w:rFonts w:hAnsi="標楷體" w:hint="eastAsia"/>
          <w:w w:val="100"/>
        </w:rPr>
        <w:t>新臺幣元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17"/>
        <w:gridCol w:w="1960"/>
        <w:gridCol w:w="1960"/>
        <w:gridCol w:w="1960"/>
        <w:gridCol w:w="1960"/>
        <w:gridCol w:w="1960"/>
        <w:gridCol w:w="1959"/>
        <w:gridCol w:w="1959"/>
        <w:gridCol w:w="1959"/>
        <w:gridCol w:w="1959"/>
        <w:gridCol w:w="1959"/>
      </w:tblGrid>
      <w:tr w:rsidR="005E7F5C" w:rsidRPr="009A3E66" w14:paraId="7E39A2A4" w14:textId="3377BC6E" w:rsidTr="004E2BA0">
        <w:trPr>
          <w:cantSplit/>
          <w:trHeight w:hRule="exact" w:val="680"/>
        </w:trPr>
        <w:tc>
          <w:tcPr>
            <w:tcW w:w="569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6440DEB4" w14:textId="77777777" w:rsidR="00DA0C80" w:rsidRPr="00DA0C80" w:rsidRDefault="00DA0C80" w:rsidP="00DA0C80">
            <w:pPr>
              <w:spacing w:line="100" w:lineRule="exact"/>
              <w:ind w:rightChars="20" w:right="48"/>
              <w:jc w:val="right"/>
              <w:rPr>
                <w:rFonts w:ascii="標楷體" w:eastAsia="標楷體" w:hAnsi="標楷體" w:hint="eastAsia"/>
                <w:sz w:val="4"/>
                <w:szCs w:val="4"/>
              </w:rPr>
            </w:pPr>
          </w:p>
          <w:p w14:paraId="517AF9FC" w14:textId="77777777" w:rsidR="00194B1A" w:rsidRPr="009A3E66" w:rsidRDefault="00194B1A" w:rsidP="00DA0C80">
            <w:pPr>
              <w:spacing w:line="260" w:lineRule="exac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9A3E66">
              <w:rPr>
                <w:rFonts w:ascii="標楷體" w:eastAsia="標楷體" w:hAnsi="標楷體" w:hint="eastAsia"/>
                <w:sz w:val="20"/>
                <w:szCs w:val="20"/>
              </w:rPr>
              <w:t>機</w:t>
            </w:r>
            <w:r w:rsidRPr="009A3E66">
              <w:rPr>
                <w:rFonts w:ascii="標楷體" w:eastAsia="標楷體" w:hAnsi="標楷體"/>
                <w:sz w:val="20"/>
                <w:szCs w:val="20"/>
              </w:rPr>
              <w:t xml:space="preserve">  </w:t>
            </w:r>
            <w:r w:rsidRPr="009A3E66">
              <w:rPr>
                <w:rFonts w:ascii="標楷體" w:eastAsia="標楷體" w:hAnsi="標楷體" w:hint="eastAsia"/>
                <w:sz w:val="20"/>
                <w:szCs w:val="20"/>
              </w:rPr>
              <w:t>關</w:t>
            </w:r>
            <w:r w:rsidRPr="009A3E66">
              <w:rPr>
                <w:rFonts w:ascii="標楷體" w:eastAsia="標楷體" w:hAnsi="標楷體"/>
                <w:sz w:val="20"/>
                <w:szCs w:val="20"/>
              </w:rPr>
              <w:t xml:space="preserve">  </w:t>
            </w:r>
            <w:r w:rsidRPr="009A3E66">
              <w:rPr>
                <w:rFonts w:ascii="標楷體" w:eastAsia="標楷體" w:hAnsi="標楷體" w:hint="eastAsia"/>
                <w:sz w:val="20"/>
                <w:szCs w:val="20"/>
              </w:rPr>
              <w:t>別</w:t>
            </w:r>
          </w:p>
          <w:p w14:paraId="75D5129C" w14:textId="77777777" w:rsidR="00194B1A" w:rsidRPr="009A3E66" w:rsidRDefault="00194B1A" w:rsidP="00DA0C80">
            <w:pPr>
              <w:spacing w:afterLines="20" w:after="72"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A3E66">
              <w:rPr>
                <w:rFonts w:ascii="標楷體" w:eastAsia="標楷體" w:hAnsi="標楷體" w:hint="eastAsia"/>
                <w:sz w:val="20"/>
                <w:szCs w:val="20"/>
              </w:rPr>
              <w:t>用  途</w:t>
            </w:r>
            <w:r w:rsidRPr="009A3E66">
              <w:rPr>
                <w:rFonts w:ascii="標楷體" w:eastAsia="標楷體" w:hAnsi="標楷體"/>
                <w:sz w:val="20"/>
                <w:szCs w:val="20"/>
              </w:rPr>
              <w:t xml:space="preserve">  </w:t>
            </w:r>
            <w:r w:rsidRPr="009A3E66">
              <w:rPr>
                <w:rFonts w:ascii="標楷體" w:eastAsia="標楷體" w:hAnsi="標楷體" w:hint="eastAsia"/>
                <w:sz w:val="20"/>
                <w:szCs w:val="20"/>
              </w:rPr>
              <w:t>別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vAlign w:val="center"/>
          </w:tcPr>
          <w:p w14:paraId="1A63515B" w14:textId="77777777" w:rsidR="00194B1A" w:rsidRPr="009A3E66" w:rsidRDefault="00194B1A" w:rsidP="005E7F5C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9A3E66">
              <w:rPr>
                <w:rFonts w:ascii="標楷體" w:eastAsia="標楷體" w:hAnsi="標楷體" w:hint="eastAsia"/>
                <w:sz w:val="20"/>
                <w:szCs w:val="20"/>
              </w:rPr>
              <w:t>社會處主管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vAlign w:val="center"/>
          </w:tcPr>
          <w:p w14:paraId="6F34C003" w14:textId="77777777" w:rsidR="00194B1A" w:rsidRPr="009A3E66" w:rsidRDefault="00194B1A" w:rsidP="005E7F5C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9A3E66">
              <w:rPr>
                <w:rFonts w:ascii="標楷體" w:eastAsia="標楷體" w:hAnsi="標楷體" w:hint="eastAsia"/>
                <w:sz w:val="20"/>
                <w:szCs w:val="20"/>
              </w:rPr>
              <w:t>行政處主管</w:t>
            </w:r>
          </w:p>
        </w:tc>
        <w:tc>
          <w:tcPr>
            <w:tcW w:w="443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5B71685" w14:textId="77777777" w:rsidR="00194B1A" w:rsidRPr="009A3E66" w:rsidRDefault="00194B1A" w:rsidP="005E7F5C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9A3E66">
              <w:rPr>
                <w:rFonts w:ascii="標楷體" w:eastAsia="標楷體" w:hAnsi="標楷體" w:hint="eastAsia"/>
                <w:sz w:val="20"/>
                <w:szCs w:val="20"/>
              </w:rPr>
              <w:t>衛生局主管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vAlign w:val="center"/>
          </w:tcPr>
          <w:p w14:paraId="6BE7C7A7" w14:textId="77777777" w:rsidR="00194B1A" w:rsidRPr="009A3E66" w:rsidRDefault="00194B1A" w:rsidP="005E7F5C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9A3E66">
              <w:rPr>
                <w:rFonts w:ascii="標楷體" w:eastAsia="標楷體" w:hAnsi="標楷體" w:hint="eastAsia"/>
                <w:sz w:val="20"/>
                <w:szCs w:val="20"/>
              </w:rPr>
              <w:t>環境保護局主管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vAlign w:val="center"/>
          </w:tcPr>
          <w:p w14:paraId="35E33B9E" w14:textId="77777777" w:rsidR="00194B1A" w:rsidRPr="009A3E66" w:rsidRDefault="00194B1A" w:rsidP="005E7F5C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9A3E66">
              <w:rPr>
                <w:rFonts w:ascii="標楷體" w:eastAsia="標楷體" w:hAnsi="標楷體" w:hint="eastAsia"/>
                <w:sz w:val="20"/>
                <w:szCs w:val="20"/>
              </w:rPr>
              <w:t>警察局主管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vAlign w:val="center"/>
          </w:tcPr>
          <w:p w14:paraId="6972F03E" w14:textId="77777777" w:rsidR="00194B1A" w:rsidRPr="009A3E66" w:rsidRDefault="00194B1A" w:rsidP="005E7F5C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9A3E66">
              <w:rPr>
                <w:rFonts w:ascii="標楷體" w:eastAsia="標楷體" w:hAnsi="標楷體" w:hint="eastAsia"/>
                <w:sz w:val="20"/>
                <w:szCs w:val="20"/>
              </w:rPr>
              <w:t>消防局主管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vAlign w:val="center"/>
          </w:tcPr>
          <w:p w14:paraId="79775E2D" w14:textId="77777777" w:rsidR="00194B1A" w:rsidRPr="009A3E66" w:rsidRDefault="00194B1A" w:rsidP="005E7F5C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9A3E66">
              <w:rPr>
                <w:rFonts w:ascii="標楷體" w:eastAsia="標楷體" w:hAnsi="標楷體" w:hint="eastAsia"/>
                <w:sz w:val="20"/>
                <w:szCs w:val="20"/>
              </w:rPr>
              <w:t>統籌支撥科目</w:t>
            </w:r>
            <w:proofErr w:type="gramEnd"/>
          </w:p>
        </w:tc>
        <w:tc>
          <w:tcPr>
            <w:tcW w:w="443" w:type="pct"/>
            <w:tcBorders>
              <w:bottom w:val="single" w:sz="4" w:space="0" w:color="auto"/>
            </w:tcBorders>
            <w:vAlign w:val="center"/>
          </w:tcPr>
          <w:p w14:paraId="7364D483" w14:textId="77777777" w:rsidR="00194B1A" w:rsidRPr="009A3E66" w:rsidRDefault="00194B1A" w:rsidP="005E7F5C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9A3E66">
              <w:rPr>
                <w:rFonts w:ascii="標楷體" w:eastAsia="標楷體" w:hAnsi="標楷體" w:hint="eastAsia"/>
                <w:sz w:val="20"/>
                <w:szCs w:val="20"/>
              </w:rPr>
              <w:t>小計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vAlign w:val="center"/>
          </w:tcPr>
          <w:p w14:paraId="69D391BF" w14:textId="53CB554B" w:rsidR="00194B1A" w:rsidRPr="009A3E66" w:rsidRDefault="00194B1A" w:rsidP="005E7F5C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9A3E66">
              <w:rPr>
                <w:rFonts w:ascii="標楷體" w:eastAsia="標楷體" w:hAnsi="標楷體" w:hint="eastAsia"/>
                <w:sz w:val="20"/>
                <w:szCs w:val="20"/>
              </w:rPr>
              <w:t>保留數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vAlign w:val="center"/>
          </w:tcPr>
          <w:p w14:paraId="748B41B9" w14:textId="3A93FA1C" w:rsidR="00194B1A" w:rsidRPr="009A3E66" w:rsidRDefault="00194B1A" w:rsidP="005E7F5C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9A3E66">
              <w:rPr>
                <w:rFonts w:ascii="標楷體" w:eastAsia="標楷體" w:hAnsi="標楷體" w:hint="eastAsia"/>
                <w:sz w:val="20"/>
                <w:szCs w:val="20"/>
              </w:rPr>
              <w:t>合計</w:t>
            </w:r>
          </w:p>
        </w:tc>
      </w:tr>
      <w:tr w:rsidR="001319E7" w:rsidRPr="009A3E66" w14:paraId="29403017" w14:textId="60A4F9A3" w:rsidTr="004E2BA0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569" w:type="pct"/>
            <w:shd w:val="clear" w:color="auto" w:fill="auto"/>
            <w:vAlign w:val="center"/>
          </w:tcPr>
          <w:p w14:paraId="042173EE" w14:textId="3E65EE99" w:rsidR="001319E7" w:rsidRPr="009A3E66" w:rsidRDefault="001319E7" w:rsidP="001319E7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9A3E66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合計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64E931CF" w14:textId="08DA7CA4" w:rsidR="001319E7" w:rsidRPr="00DA0C80" w:rsidRDefault="001319E7" w:rsidP="001319E7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DA0C80">
              <w:rPr>
                <w:rFonts w:hAnsi="細明體"/>
                <w:b/>
                <w:noProof/>
                <w:w w:val="100"/>
                <w:szCs w:val="18"/>
              </w:rPr>
              <w:t>73,297,576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6128BB06" w14:textId="40EC5F91" w:rsidR="001319E7" w:rsidRPr="00DA0C80" w:rsidRDefault="001319E7" w:rsidP="001319E7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DA0C80">
              <w:rPr>
                <w:rFonts w:hAnsi="細明體"/>
                <w:b/>
                <w:noProof/>
                <w:w w:val="100"/>
                <w:szCs w:val="18"/>
              </w:rPr>
              <w:t>22,466,469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729BB370" w14:textId="471B1C29" w:rsidR="001319E7" w:rsidRPr="00DA0C80" w:rsidRDefault="001319E7" w:rsidP="001319E7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DA0C80">
              <w:rPr>
                <w:rFonts w:hAnsi="細明體"/>
                <w:b/>
                <w:noProof/>
                <w:w w:val="100"/>
                <w:szCs w:val="18"/>
              </w:rPr>
              <w:t>797,810,488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5A3FBCDB" w14:textId="76142C9B" w:rsidR="001319E7" w:rsidRPr="00DA0C80" w:rsidRDefault="001319E7" w:rsidP="001319E7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DA0C80">
              <w:rPr>
                <w:rFonts w:hAnsi="細明體"/>
                <w:b/>
                <w:noProof/>
                <w:w w:val="100"/>
                <w:szCs w:val="18"/>
              </w:rPr>
              <w:t>271,186,360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5A3D106C" w14:textId="7F001CBB" w:rsidR="001319E7" w:rsidRPr="00DA0C80" w:rsidRDefault="001319E7" w:rsidP="001319E7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DA0C80">
              <w:rPr>
                <w:rFonts w:hAnsi="細明體"/>
                <w:b/>
                <w:noProof/>
                <w:w w:val="100"/>
                <w:szCs w:val="18"/>
              </w:rPr>
              <w:t>729,304,625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73ABEA87" w14:textId="425B3DD3" w:rsidR="001319E7" w:rsidRPr="00DA0C80" w:rsidRDefault="001319E7" w:rsidP="001319E7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DA0C80">
              <w:rPr>
                <w:rFonts w:hAnsi="細明體"/>
                <w:b/>
                <w:noProof/>
                <w:w w:val="100"/>
                <w:szCs w:val="18"/>
              </w:rPr>
              <w:t>331,103,971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25514171" w14:textId="415FA649" w:rsidR="001319E7" w:rsidRPr="00DA0C80" w:rsidRDefault="001319E7" w:rsidP="001319E7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DA0C80">
              <w:rPr>
                <w:rFonts w:hAnsi="細明體"/>
                <w:b/>
                <w:noProof/>
                <w:w w:val="100"/>
                <w:szCs w:val="18"/>
              </w:rPr>
              <w:t>205,306,097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39486464" w14:textId="7E0FE31C" w:rsidR="001319E7" w:rsidRPr="00DA0C80" w:rsidRDefault="001319E7" w:rsidP="001319E7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DA0C80">
              <w:rPr>
                <w:rFonts w:hAnsi="細明體"/>
                <w:b/>
                <w:noProof/>
                <w:w w:val="100"/>
                <w:szCs w:val="18"/>
              </w:rPr>
              <w:t>11,667,139,407</w:t>
            </w:r>
          </w:p>
        </w:tc>
        <w:tc>
          <w:tcPr>
            <w:tcW w:w="443" w:type="pct"/>
            <w:vAlign w:val="center"/>
          </w:tcPr>
          <w:p w14:paraId="5086305C" w14:textId="02A36E6F" w:rsidR="001319E7" w:rsidRPr="00DA0C80" w:rsidRDefault="001319E7" w:rsidP="001319E7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DA0C80">
              <w:rPr>
                <w:rFonts w:hAnsi="細明體"/>
                <w:b/>
                <w:noProof/>
                <w:w w:val="100"/>
                <w:szCs w:val="18"/>
              </w:rPr>
              <w:t>1,652,595,043</w:t>
            </w:r>
          </w:p>
        </w:tc>
        <w:tc>
          <w:tcPr>
            <w:tcW w:w="443" w:type="pct"/>
            <w:vAlign w:val="center"/>
          </w:tcPr>
          <w:p w14:paraId="46FA2505" w14:textId="52D04C79" w:rsidR="001319E7" w:rsidRPr="00DA0C80" w:rsidRDefault="001319E7" w:rsidP="001319E7">
            <w:pPr>
              <w:pStyle w:val="3"/>
              <w:rPr>
                <w:rFonts w:hAnsi="細明體"/>
                <w:b/>
                <w:noProof/>
                <w:w w:val="100"/>
                <w:szCs w:val="18"/>
              </w:rPr>
            </w:pPr>
            <w:r w:rsidRPr="00DA0C80">
              <w:rPr>
                <w:rFonts w:hAnsi="細明體"/>
                <w:b/>
                <w:noProof/>
                <w:w w:val="100"/>
                <w:szCs w:val="18"/>
              </w:rPr>
              <w:t>13,319,734,450</w:t>
            </w:r>
          </w:p>
        </w:tc>
      </w:tr>
      <w:tr w:rsidR="001319E7" w:rsidRPr="00C064C0" w14:paraId="1D9AB14C" w14:textId="7682BF9B" w:rsidTr="004E2BA0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569" w:type="pct"/>
            <w:shd w:val="clear" w:color="auto" w:fill="auto"/>
            <w:vAlign w:val="center"/>
          </w:tcPr>
          <w:p w14:paraId="1E819B14" w14:textId="192D3559" w:rsidR="001319E7" w:rsidRPr="00C064C0" w:rsidRDefault="001319E7" w:rsidP="001319E7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C064C0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經常支出小計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0F5D6676" w14:textId="48C0D7CE" w:rsidR="001319E7" w:rsidRPr="00DA0C80" w:rsidRDefault="001319E7" w:rsidP="001319E7">
            <w:pPr>
              <w:pStyle w:val="3"/>
              <w:rPr>
                <w:rFonts w:hAnsi="細明體"/>
                <w:b/>
                <w:bCs w:val="0"/>
                <w:noProof/>
                <w:w w:val="100"/>
                <w:szCs w:val="18"/>
              </w:rPr>
            </w:pPr>
            <w:r w:rsidRPr="00DA0C80">
              <w:rPr>
                <w:rFonts w:hAnsi="細明體"/>
                <w:b/>
                <w:noProof/>
                <w:w w:val="100"/>
                <w:szCs w:val="18"/>
              </w:rPr>
              <w:t>72,157,424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0D307F08" w14:textId="2923E00A" w:rsidR="001319E7" w:rsidRPr="00DA0C80" w:rsidRDefault="001319E7" w:rsidP="001319E7">
            <w:pPr>
              <w:pStyle w:val="3"/>
              <w:rPr>
                <w:rFonts w:hAnsi="細明體"/>
                <w:b/>
                <w:bCs w:val="0"/>
                <w:noProof/>
                <w:w w:val="100"/>
                <w:szCs w:val="18"/>
              </w:rPr>
            </w:pPr>
            <w:r w:rsidRPr="00DA0C80">
              <w:rPr>
                <w:rFonts w:hAnsi="細明體"/>
                <w:b/>
                <w:noProof/>
                <w:w w:val="100"/>
                <w:szCs w:val="18"/>
              </w:rPr>
              <w:t>22,340,124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1886184C" w14:textId="6056B02E" w:rsidR="001319E7" w:rsidRPr="00DA0C80" w:rsidRDefault="001319E7" w:rsidP="001319E7">
            <w:pPr>
              <w:pStyle w:val="3"/>
              <w:rPr>
                <w:rFonts w:hAnsi="細明體"/>
                <w:b/>
                <w:bCs w:val="0"/>
                <w:noProof/>
                <w:w w:val="100"/>
                <w:szCs w:val="18"/>
              </w:rPr>
            </w:pPr>
            <w:r w:rsidRPr="00DA0C80">
              <w:rPr>
                <w:rFonts w:hAnsi="細明體"/>
                <w:b/>
                <w:noProof/>
                <w:w w:val="100"/>
                <w:szCs w:val="18"/>
              </w:rPr>
              <w:t>795,930,350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6B5ECC89" w14:textId="78B1B8AA" w:rsidR="001319E7" w:rsidRPr="00DA0C80" w:rsidRDefault="001319E7" w:rsidP="001319E7">
            <w:pPr>
              <w:pStyle w:val="3"/>
              <w:rPr>
                <w:rFonts w:hAnsi="細明體"/>
                <w:b/>
                <w:bCs w:val="0"/>
                <w:noProof/>
                <w:w w:val="100"/>
                <w:szCs w:val="18"/>
              </w:rPr>
            </w:pPr>
            <w:r w:rsidRPr="00DA0C80">
              <w:rPr>
                <w:rFonts w:hAnsi="細明體"/>
                <w:b/>
                <w:noProof/>
                <w:w w:val="100"/>
                <w:szCs w:val="18"/>
              </w:rPr>
              <w:t>251,855,767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2ED99510" w14:textId="5506376F" w:rsidR="001319E7" w:rsidRPr="00DA0C80" w:rsidRDefault="001319E7" w:rsidP="001319E7">
            <w:pPr>
              <w:pStyle w:val="3"/>
              <w:rPr>
                <w:rFonts w:hAnsi="細明體"/>
                <w:b/>
                <w:bCs w:val="0"/>
                <w:noProof/>
                <w:w w:val="100"/>
                <w:szCs w:val="18"/>
              </w:rPr>
            </w:pPr>
            <w:r w:rsidRPr="00DA0C80">
              <w:rPr>
                <w:rFonts w:hAnsi="細明體"/>
                <w:b/>
                <w:noProof/>
                <w:w w:val="100"/>
                <w:szCs w:val="18"/>
              </w:rPr>
              <w:t>696,829,150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6C3852DD" w14:textId="6A8989E5" w:rsidR="001319E7" w:rsidRPr="00DA0C80" w:rsidRDefault="001319E7" w:rsidP="001319E7">
            <w:pPr>
              <w:pStyle w:val="3"/>
              <w:rPr>
                <w:rFonts w:hAnsi="細明體"/>
                <w:b/>
                <w:bCs w:val="0"/>
                <w:noProof/>
                <w:w w:val="100"/>
                <w:szCs w:val="18"/>
              </w:rPr>
            </w:pPr>
            <w:r w:rsidRPr="00DA0C80">
              <w:rPr>
                <w:rFonts w:hAnsi="細明體"/>
                <w:b/>
                <w:noProof/>
                <w:w w:val="100"/>
                <w:szCs w:val="18"/>
              </w:rPr>
              <w:t>316,812,674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47CFD023" w14:textId="397BF799" w:rsidR="001319E7" w:rsidRPr="00DA0C80" w:rsidRDefault="001319E7" w:rsidP="001319E7">
            <w:pPr>
              <w:pStyle w:val="3"/>
              <w:rPr>
                <w:rFonts w:hAnsi="細明體"/>
                <w:b/>
                <w:bCs w:val="0"/>
                <w:noProof/>
                <w:w w:val="100"/>
                <w:szCs w:val="18"/>
              </w:rPr>
            </w:pPr>
            <w:r w:rsidRPr="00DA0C80">
              <w:rPr>
                <w:rFonts w:hAnsi="細明體"/>
                <w:b/>
                <w:noProof/>
                <w:w w:val="100"/>
                <w:szCs w:val="18"/>
              </w:rPr>
              <w:t>205,306,097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0A709F44" w14:textId="4288A46E" w:rsidR="001319E7" w:rsidRPr="00DA0C80" w:rsidRDefault="001319E7" w:rsidP="001319E7">
            <w:pPr>
              <w:pStyle w:val="3"/>
              <w:rPr>
                <w:rFonts w:hAnsi="細明體"/>
                <w:b/>
                <w:bCs w:val="0"/>
                <w:noProof/>
                <w:w w:val="100"/>
                <w:szCs w:val="18"/>
              </w:rPr>
            </w:pPr>
            <w:r w:rsidRPr="00DA0C80">
              <w:rPr>
                <w:rFonts w:hAnsi="細明體"/>
                <w:b/>
                <w:noProof/>
                <w:w w:val="100"/>
                <w:szCs w:val="18"/>
              </w:rPr>
              <w:t>9,314,181,098</w:t>
            </w:r>
          </w:p>
        </w:tc>
        <w:tc>
          <w:tcPr>
            <w:tcW w:w="443" w:type="pct"/>
            <w:vAlign w:val="center"/>
          </w:tcPr>
          <w:p w14:paraId="75932B90" w14:textId="1C12A7FC" w:rsidR="001319E7" w:rsidRPr="00DA0C80" w:rsidRDefault="001319E7" w:rsidP="001319E7">
            <w:pPr>
              <w:pStyle w:val="3"/>
              <w:rPr>
                <w:rFonts w:hAnsi="細明體"/>
                <w:b/>
                <w:bCs w:val="0"/>
                <w:noProof/>
                <w:w w:val="100"/>
                <w:szCs w:val="18"/>
              </w:rPr>
            </w:pPr>
            <w:r w:rsidRPr="00DA0C80">
              <w:rPr>
                <w:rFonts w:hAnsi="細明體"/>
                <w:b/>
                <w:noProof/>
                <w:w w:val="100"/>
                <w:szCs w:val="18"/>
              </w:rPr>
              <w:t>96,421,188</w:t>
            </w:r>
          </w:p>
        </w:tc>
        <w:tc>
          <w:tcPr>
            <w:tcW w:w="443" w:type="pct"/>
            <w:vAlign w:val="center"/>
          </w:tcPr>
          <w:p w14:paraId="29FB33F7" w14:textId="12C339DA" w:rsidR="001319E7" w:rsidRPr="00DA0C80" w:rsidRDefault="001319E7" w:rsidP="001319E7">
            <w:pPr>
              <w:pStyle w:val="3"/>
              <w:rPr>
                <w:rFonts w:hAnsi="細明體"/>
                <w:b/>
                <w:bCs w:val="0"/>
                <w:noProof/>
                <w:w w:val="100"/>
                <w:szCs w:val="18"/>
              </w:rPr>
            </w:pPr>
            <w:r w:rsidRPr="00DA0C80">
              <w:rPr>
                <w:rFonts w:hAnsi="細明體"/>
                <w:b/>
                <w:noProof/>
                <w:w w:val="100"/>
                <w:szCs w:val="18"/>
              </w:rPr>
              <w:t>9,410,602,286</w:t>
            </w:r>
          </w:p>
        </w:tc>
      </w:tr>
      <w:tr w:rsidR="001319E7" w:rsidRPr="009A3E66" w14:paraId="17C7A924" w14:textId="6B2EEC2B" w:rsidTr="004E2BA0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569" w:type="pct"/>
            <w:shd w:val="clear" w:color="auto" w:fill="auto"/>
            <w:vAlign w:val="center"/>
          </w:tcPr>
          <w:p w14:paraId="52906FEC" w14:textId="000F9EF4" w:rsidR="001319E7" w:rsidRPr="009A3E66" w:rsidRDefault="001319E7" w:rsidP="001319E7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9A3E66">
              <w:rPr>
                <w:rFonts w:ascii="標楷體" w:eastAsia="標楷體" w:hAnsi="標楷體" w:hint="eastAsia"/>
                <w:noProof/>
                <w:sz w:val="20"/>
                <w:szCs w:val="20"/>
              </w:rPr>
              <w:t>1.</w:t>
            </w:r>
            <w:r w:rsidRPr="00DA0C80">
              <w:rPr>
                <w:rFonts w:ascii="標楷體" w:eastAsia="標楷體" w:hAnsi="標楷體" w:hint="eastAsia"/>
                <w:noProof/>
                <w:spacing w:val="400"/>
                <w:kern w:val="0"/>
                <w:sz w:val="20"/>
                <w:szCs w:val="20"/>
                <w:fitText w:val="2200" w:id="-964973310"/>
              </w:rPr>
              <w:t>人事</w:t>
            </w:r>
            <w:r w:rsidRPr="00DA0C80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2200" w:id="-964973310"/>
              </w:rPr>
              <w:t>費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6CF6BADF" w14:textId="3819B21D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33,891,945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506BE011" w14:textId="4CD2D03C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16,341,358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557FCB1C" w14:textId="4E8B757F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116,471,749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229FD055" w14:textId="572771F6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39,311,269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68081A94" w14:textId="1F4BC8A1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627,441,858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19F08778" w14:textId="395C8F4C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267,039,688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3B89C90E" w14:textId="2EF2230A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133,311,824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2FF2FC59" w14:textId="0F18E229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2,182,775,096</w:t>
            </w:r>
          </w:p>
        </w:tc>
        <w:tc>
          <w:tcPr>
            <w:tcW w:w="443" w:type="pct"/>
            <w:vAlign w:val="center"/>
          </w:tcPr>
          <w:p w14:paraId="5A3DCEBA" w14:textId="668F28B9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vAlign w:val="center"/>
          </w:tcPr>
          <w:p w14:paraId="1030A84A" w14:textId="1D1A3AD1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2,182,775,096</w:t>
            </w:r>
          </w:p>
        </w:tc>
      </w:tr>
      <w:tr w:rsidR="001319E7" w:rsidRPr="009A3E66" w14:paraId="07EDBB46" w14:textId="2F7E1E5F" w:rsidTr="004E2BA0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569" w:type="pct"/>
            <w:shd w:val="clear" w:color="auto" w:fill="auto"/>
            <w:vAlign w:val="center"/>
          </w:tcPr>
          <w:p w14:paraId="61B09681" w14:textId="42318FFC" w:rsidR="001319E7" w:rsidRPr="009A3E66" w:rsidRDefault="001319E7" w:rsidP="001319E7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9A3E66">
              <w:rPr>
                <w:rFonts w:ascii="標楷體" w:eastAsia="標楷體" w:hAnsi="標楷體" w:hint="eastAsia"/>
                <w:noProof/>
                <w:sz w:val="20"/>
                <w:szCs w:val="20"/>
              </w:rPr>
              <w:t>2.</w:t>
            </w:r>
            <w:r w:rsidRPr="00DA0C80">
              <w:rPr>
                <w:rFonts w:ascii="標楷體" w:eastAsia="標楷體" w:hAnsi="標楷體" w:hint="eastAsia"/>
                <w:noProof/>
                <w:spacing w:val="400"/>
                <w:kern w:val="0"/>
                <w:sz w:val="20"/>
                <w:szCs w:val="20"/>
                <w:fitText w:val="2200" w:id="-964973309"/>
              </w:rPr>
              <w:t>業務</w:t>
            </w:r>
            <w:r w:rsidRPr="00DA0C80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2200" w:id="-964973309"/>
              </w:rPr>
              <w:t>費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3AA2B4F5" w14:textId="495273BD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29,011,351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0F04F2E6" w14:textId="7B2EF18C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5,950,766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4BE71781" w14:textId="52F58A89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99,859,688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7B7D814F" w14:textId="30D07B38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153,443,599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18D69E8D" w14:textId="4913D7D4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68,447,166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7C8D3B98" w14:textId="194BBA9B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46,916,313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51343526" w14:textId="094296F1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5AE7C141" w14:textId="48A8FC56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2,026,116,978</w:t>
            </w:r>
          </w:p>
        </w:tc>
        <w:tc>
          <w:tcPr>
            <w:tcW w:w="443" w:type="pct"/>
            <w:vAlign w:val="center"/>
          </w:tcPr>
          <w:p w14:paraId="757DFF03" w14:textId="124F3633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93,611,188</w:t>
            </w:r>
          </w:p>
        </w:tc>
        <w:tc>
          <w:tcPr>
            <w:tcW w:w="443" w:type="pct"/>
            <w:vAlign w:val="center"/>
          </w:tcPr>
          <w:p w14:paraId="7DAD13F7" w14:textId="03DF06F1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2,119,728,166</w:t>
            </w:r>
          </w:p>
        </w:tc>
      </w:tr>
      <w:tr w:rsidR="001319E7" w:rsidRPr="009A3E66" w14:paraId="2160CBDC" w14:textId="3D47C093" w:rsidTr="004E2BA0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569" w:type="pct"/>
            <w:shd w:val="clear" w:color="auto" w:fill="auto"/>
            <w:vAlign w:val="center"/>
          </w:tcPr>
          <w:p w14:paraId="46362C0B" w14:textId="416E2A72" w:rsidR="001319E7" w:rsidRPr="009A3E66" w:rsidRDefault="001319E7" w:rsidP="001319E7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9A3E66">
              <w:rPr>
                <w:rFonts w:ascii="標楷體" w:eastAsia="標楷體" w:hAnsi="標楷體" w:hint="eastAsia"/>
                <w:noProof/>
                <w:sz w:val="20"/>
                <w:szCs w:val="20"/>
              </w:rPr>
              <w:t>3.</w:t>
            </w:r>
            <w:r w:rsidRPr="00DA0C80">
              <w:rPr>
                <w:rFonts w:ascii="標楷體" w:eastAsia="標楷體" w:hAnsi="標楷體" w:hint="eastAsia"/>
                <w:noProof/>
                <w:spacing w:val="233"/>
                <w:kern w:val="0"/>
                <w:sz w:val="20"/>
                <w:szCs w:val="20"/>
                <w:fitText w:val="2200" w:id="-964973308"/>
              </w:rPr>
              <w:t>獎補助</w:t>
            </w:r>
            <w:r w:rsidRPr="00DA0C80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szCs w:val="20"/>
                <w:fitText w:val="2200" w:id="-964973308"/>
              </w:rPr>
              <w:t>費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0A88E452" w14:textId="125716E9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9,254,128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40ABDBFB" w14:textId="3216912F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48,000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1C22FCE2" w14:textId="26CC75D1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579,598,913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054C35A2" w14:textId="0CD0A02E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59,100,899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57B23EEC" w14:textId="3A9DC29A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940,126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6C24D0FA" w14:textId="513F6922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2,856,673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5B720094" w14:textId="08B1195E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71,994,273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3F8D0E0D" w14:textId="15E546FC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5,105,289,024</w:t>
            </w:r>
          </w:p>
        </w:tc>
        <w:tc>
          <w:tcPr>
            <w:tcW w:w="443" w:type="pct"/>
            <w:vAlign w:val="center"/>
          </w:tcPr>
          <w:p w14:paraId="0A9E9A3A" w14:textId="1E19F8CF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2,810,000</w:t>
            </w:r>
          </w:p>
        </w:tc>
        <w:tc>
          <w:tcPr>
            <w:tcW w:w="443" w:type="pct"/>
            <w:vAlign w:val="center"/>
          </w:tcPr>
          <w:p w14:paraId="018F6CBB" w14:textId="656AEBF2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5,108,099,024</w:t>
            </w:r>
          </w:p>
        </w:tc>
      </w:tr>
      <w:tr w:rsidR="001319E7" w:rsidRPr="009A3E66" w14:paraId="6496FD1F" w14:textId="7A041BC7" w:rsidTr="004E2BA0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569" w:type="pct"/>
            <w:shd w:val="clear" w:color="auto" w:fill="auto"/>
            <w:vAlign w:val="center"/>
          </w:tcPr>
          <w:p w14:paraId="1979872C" w14:textId="711F7137" w:rsidR="001319E7" w:rsidRPr="009A3E66" w:rsidRDefault="001319E7" w:rsidP="001319E7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9A3E66">
              <w:rPr>
                <w:rFonts w:ascii="標楷體" w:eastAsia="標楷體" w:hAnsi="標楷體" w:hint="eastAsia"/>
                <w:noProof/>
                <w:sz w:val="20"/>
                <w:szCs w:val="20"/>
              </w:rPr>
              <w:t>4.</w:t>
            </w:r>
            <w:r w:rsidRPr="00DA0C80">
              <w:rPr>
                <w:rFonts w:ascii="標楷體" w:eastAsia="標楷體" w:hAnsi="標楷體" w:hint="eastAsia"/>
                <w:noProof/>
                <w:spacing w:val="400"/>
                <w:kern w:val="0"/>
                <w:sz w:val="20"/>
                <w:szCs w:val="20"/>
                <w:fitText w:val="2200" w:id="-964973307"/>
              </w:rPr>
              <w:t>債務</w:t>
            </w:r>
            <w:r w:rsidRPr="00DA0C80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2200" w:id="-964973307"/>
              </w:rPr>
              <w:t>費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436F3AF9" w14:textId="2787EE2D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1D364D75" w14:textId="24C90D70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474643AA" w14:textId="50155A67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6D9EB981" w14:textId="5E39FDA7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7D3F8784" w14:textId="71C4E082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093EC453" w14:textId="28E5CA32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47FE50E2" w14:textId="128ABA75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0271D8CE" w14:textId="17E0FFED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vAlign w:val="center"/>
          </w:tcPr>
          <w:p w14:paraId="32234C6F" w14:textId="51EA9F72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vAlign w:val="center"/>
          </w:tcPr>
          <w:p w14:paraId="0F3813F8" w14:textId="30F3ADE9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</w:tr>
      <w:tr w:rsidR="001319E7" w:rsidRPr="00C064C0" w14:paraId="02508F07" w14:textId="4FCB8DD4" w:rsidTr="004E2BA0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569" w:type="pct"/>
            <w:shd w:val="clear" w:color="auto" w:fill="auto"/>
            <w:vAlign w:val="center"/>
          </w:tcPr>
          <w:p w14:paraId="0F798780" w14:textId="704CF98B" w:rsidR="001319E7" w:rsidRPr="00C064C0" w:rsidRDefault="001319E7" w:rsidP="001319E7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C064C0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資本支出小計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4C1A43C6" w14:textId="3178D001" w:rsidR="001319E7" w:rsidRPr="00DA0C80" w:rsidRDefault="001319E7" w:rsidP="001319E7">
            <w:pPr>
              <w:pStyle w:val="3"/>
              <w:rPr>
                <w:rFonts w:hAnsi="細明體"/>
                <w:b/>
                <w:bCs w:val="0"/>
                <w:noProof/>
                <w:w w:val="100"/>
                <w:szCs w:val="18"/>
              </w:rPr>
            </w:pPr>
            <w:r w:rsidRPr="00DA0C80">
              <w:rPr>
                <w:rFonts w:hAnsi="細明體"/>
                <w:b/>
                <w:noProof/>
                <w:w w:val="100"/>
                <w:szCs w:val="18"/>
              </w:rPr>
              <w:t>1,140,152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26A6D581" w14:textId="02D086EA" w:rsidR="001319E7" w:rsidRPr="00DA0C80" w:rsidRDefault="001319E7" w:rsidP="001319E7">
            <w:pPr>
              <w:pStyle w:val="3"/>
              <w:rPr>
                <w:rFonts w:hAnsi="細明體"/>
                <w:b/>
                <w:bCs w:val="0"/>
                <w:noProof/>
                <w:w w:val="100"/>
                <w:szCs w:val="18"/>
              </w:rPr>
            </w:pPr>
            <w:r w:rsidRPr="00DA0C80">
              <w:rPr>
                <w:rFonts w:hAnsi="細明體"/>
                <w:b/>
                <w:noProof/>
                <w:w w:val="100"/>
                <w:szCs w:val="18"/>
              </w:rPr>
              <w:t>126,345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69596FC8" w14:textId="14D47C9A" w:rsidR="001319E7" w:rsidRPr="00DA0C80" w:rsidRDefault="001319E7" w:rsidP="001319E7">
            <w:pPr>
              <w:pStyle w:val="3"/>
              <w:rPr>
                <w:rFonts w:hAnsi="細明體"/>
                <w:b/>
                <w:bCs w:val="0"/>
                <w:noProof/>
                <w:w w:val="100"/>
                <w:szCs w:val="18"/>
              </w:rPr>
            </w:pPr>
            <w:r w:rsidRPr="00DA0C80">
              <w:rPr>
                <w:rFonts w:hAnsi="細明體"/>
                <w:b/>
                <w:noProof/>
                <w:w w:val="100"/>
                <w:szCs w:val="18"/>
              </w:rPr>
              <w:t>1,880,138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27223528" w14:textId="36BCDF43" w:rsidR="001319E7" w:rsidRPr="00DA0C80" w:rsidRDefault="001319E7" w:rsidP="001319E7">
            <w:pPr>
              <w:pStyle w:val="3"/>
              <w:rPr>
                <w:rFonts w:hAnsi="細明體"/>
                <w:b/>
                <w:bCs w:val="0"/>
                <w:noProof/>
                <w:w w:val="100"/>
                <w:szCs w:val="18"/>
              </w:rPr>
            </w:pPr>
            <w:r w:rsidRPr="00DA0C80">
              <w:rPr>
                <w:rFonts w:hAnsi="細明體"/>
                <w:b/>
                <w:noProof/>
                <w:w w:val="100"/>
                <w:szCs w:val="18"/>
              </w:rPr>
              <w:t>19,330,593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665E0FC7" w14:textId="06CDEA7B" w:rsidR="001319E7" w:rsidRPr="00DA0C80" w:rsidRDefault="001319E7" w:rsidP="001319E7">
            <w:pPr>
              <w:pStyle w:val="3"/>
              <w:rPr>
                <w:rFonts w:hAnsi="細明體"/>
                <w:b/>
                <w:bCs w:val="0"/>
                <w:noProof/>
                <w:w w:val="100"/>
                <w:szCs w:val="18"/>
              </w:rPr>
            </w:pPr>
            <w:r w:rsidRPr="00DA0C80">
              <w:rPr>
                <w:rFonts w:hAnsi="細明體"/>
                <w:b/>
                <w:noProof/>
                <w:w w:val="100"/>
                <w:szCs w:val="18"/>
              </w:rPr>
              <w:t>32,475,475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419033BD" w14:textId="24A91BB2" w:rsidR="001319E7" w:rsidRPr="00DA0C80" w:rsidRDefault="001319E7" w:rsidP="001319E7">
            <w:pPr>
              <w:pStyle w:val="3"/>
              <w:rPr>
                <w:rFonts w:hAnsi="細明體"/>
                <w:b/>
                <w:bCs w:val="0"/>
                <w:noProof/>
                <w:w w:val="100"/>
                <w:szCs w:val="18"/>
              </w:rPr>
            </w:pPr>
            <w:r w:rsidRPr="00DA0C80">
              <w:rPr>
                <w:rFonts w:hAnsi="細明體"/>
                <w:b/>
                <w:noProof/>
                <w:w w:val="100"/>
                <w:szCs w:val="18"/>
              </w:rPr>
              <w:t>14,291,297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541DA975" w14:textId="0698392F" w:rsidR="001319E7" w:rsidRPr="00DA0C80" w:rsidRDefault="001319E7" w:rsidP="001319E7">
            <w:pPr>
              <w:pStyle w:val="3"/>
              <w:rPr>
                <w:rFonts w:hAnsi="細明體"/>
                <w:b/>
                <w:bCs w:val="0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b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10FAD881" w14:textId="2DC6DA6D" w:rsidR="001319E7" w:rsidRPr="00DA0C80" w:rsidRDefault="001319E7" w:rsidP="001319E7">
            <w:pPr>
              <w:pStyle w:val="3"/>
              <w:rPr>
                <w:rFonts w:hAnsi="細明體"/>
                <w:b/>
                <w:bCs w:val="0"/>
                <w:noProof/>
                <w:w w:val="100"/>
                <w:szCs w:val="18"/>
              </w:rPr>
            </w:pPr>
            <w:r w:rsidRPr="00DA0C80">
              <w:rPr>
                <w:rFonts w:hAnsi="細明體"/>
                <w:b/>
                <w:noProof/>
                <w:w w:val="100"/>
                <w:szCs w:val="18"/>
              </w:rPr>
              <w:t>2,352,958,309</w:t>
            </w:r>
          </w:p>
        </w:tc>
        <w:tc>
          <w:tcPr>
            <w:tcW w:w="443" w:type="pct"/>
            <w:vAlign w:val="center"/>
          </w:tcPr>
          <w:p w14:paraId="6CA55DF9" w14:textId="0F6380CA" w:rsidR="001319E7" w:rsidRPr="00DA0C80" w:rsidRDefault="001319E7" w:rsidP="001319E7">
            <w:pPr>
              <w:pStyle w:val="3"/>
              <w:rPr>
                <w:rFonts w:hAnsi="細明體"/>
                <w:b/>
                <w:bCs w:val="0"/>
                <w:noProof/>
                <w:w w:val="100"/>
                <w:szCs w:val="18"/>
              </w:rPr>
            </w:pPr>
            <w:r w:rsidRPr="00DA0C80">
              <w:rPr>
                <w:rFonts w:hAnsi="細明體"/>
                <w:b/>
                <w:noProof/>
                <w:w w:val="100"/>
                <w:szCs w:val="18"/>
              </w:rPr>
              <w:t>1,556,173,855</w:t>
            </w:r>
          </w:p>
        </w:tc>
        <w:tc>
          <w:tcPr>
            <w:tcW w:w="443" w:type="pct"/>
            <w:vAlign w:val="center"/>
          </w:tcPr>
          <w:p w14:paraId="1F12F925" w14:textId="7750813F" w:rsidR="001319E7" w:rsidRPr="00DA0C80" w:rsidRDefault="001319E7" w:rsidP="001319E7">
            <w:pPr>
              <w:pStyle w:val="3"/>
              <w:rPr>
                <w:rFonts w:hAnsi="細明體"/>
                <w:b/>
                <w:bCs w:val="0"/>
                <w:noProof/>
                <w:w w:val="100"/>
                <w:szCs w:val="18"/>
              </w:rPr>
            </w:pPr>
            <w:r w:rsidRPr="00DA0C80">
              <w:rPr>
                <w:rFonts w:hAnsi="細明體"/>
                <w:b/>
                <w:noProof/>
                <w:w w:val="100"/>
                <w:szCs w:val="18"/>
              </w:rPr>
              <w:t>3,909,132,164</w:t>
            </w:r>
          </w:p>
        </w:tc>
      </w:tr>
      <w:tr w:rsidR="001319E7" w:rsidRPr="009A3E66" w14:paraId="378031BA" w14:textId="3E7EF32A" w:rsidTr="004E2BA0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569" w:type="pct"/>
            <w:shd w:val="clear" w:color="auto" w:fill="auto"/>
            <w:vAlign w:val="center"/>
          </w:tcPr>
          <w:p w14:paraId="678BC1ED" w14:textId="441CBF1D" w:rsidR="001319E7" w:rsidRPr="009A3E66" w:rsidRDefault="001319E7" w:rsidP="001319E7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9A3E66">
              <w:rPr>
                <w:rFonts w:ascii="標楷體" w:eastAsia="標楷體" w:hAnsi="標楷體" w:hint="eastAsia"/>
                <w:noProof/>
                <w:sz w:val="20"/>
                <w:szCs w:val="20"/>
              </w:rPr>
              <w:t>1.</w:t>
            </w:r>
            <w:r w:rsidRPr="00DA0C80">
              <w:rPr>
                <w:rFonts w:ascii="標楷體" w:eastAsia="標楷體" w:hAnsi="標楷體" w:hint="eastAsia"/>
                <w:noProof/>
                <w:spacing w:val="400"/>
                <w:kern w:val="0"/>
                <w:sz w:val="20"/>
                <w:szCs w:val="20"/>
                <w:fitText w:val="2200" w:id="-964973056"/>
              </w:rPr>
              <w:t>人事</w:t>
            </w:r>
            <w:r w:rsidRPr="00DA0C80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2200" w:id="-964973056"/>
              </w:rPr>
              <w:t>費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2826340C" w14:textId="76D6917C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5CA7736B" w14:textId="2098427A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1F03BF84" w14:textId="0C3B02B0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6DD6F727" w14:textId="4EE2CE89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6AD488F4" w14:textId="6E1A4B3D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7696E728" w14:textId="01C54B77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162EE6BD" w14:textId="08ECC1B7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2056A838" w14:textId="40B64B55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vAlign w:val="center"/>
          </w:tcPr>
          <w:p w14:paraId="547FD2E3" w14:textId="667B531B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vAlign w:val="center"/>
          </w:tcPr>
          <w:p w14:paraId="46CA35CA" w14:textId="24303184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</w:tr>
      <w:tr w:rsidR="001319E7" w:rsidRPr="009A3E66" w14:paraId="0789DDBC" w14:textId="61D5DE66" w:rsidTr="004E2BA0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569" w:type="pct"/>
            <w:shd w:val="clear" w:color="auto" w:fill="auto"/>
            <w:vAlign w:val="center"/>
          </w:tcPr>
          <w:p w14:paraId="4C008E0D" w14:textId="34DC58B5" w:rsidR="001319E7" w:rsidRPr="009A3E66" w:rsidRDefault="001319E7" w:rsidP="001319E7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9A3E66">
              <w:rPr>
                <w:rFonts w:ascii="標楷體" w:eastAsia="標楷體" w:hAnsi="標楷體" w:hint="eastAsia"/>
                <w:noProof/>
                <w:sz w:val="20"/>
                <w:szCs w:val="20"/>
              </w:rPr>
              <w:t>2.</w:t>
            </w:r>
            <w:r w:rsidRPr="00DA0C80">
              <w:rPr>
                <w:rFonts w:ascii="標楷體" w:eastAsia="標楷體" w:hAnsi="標楷體" w:hint="eastAsia"/>
                <w:noProof/>
                <w:spacing w:val="400"/>
                <w:kern w:val="0"/>
                <w:sz w:val="20"/>
                <w:szCs w:val="20"/>
                <w:fitText w:val="2200" w:id="-964973055"/>
              </w:rPr>
              <w:t>業務</w:t>
            </w:r>
            <w:r w:rsidRPr="00DA0C80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2200" w:id="-964973055"/>
              </w:rPr>
              <w:t>費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2ADECB2A" w14:textId="3A37FABA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4024D855" w14:textId="109A965A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608C190E" w14:textId="1586B9F0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79AA28AA" w14:textId="6C97EB5A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0FE70842" w14:textId="1B2CBA42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2D348141" w14:textId="1DF23272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524F53B5" w14:textId="6F86094A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484B3054" w14:textId="2C74DD83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vAlign w:val="center"/>
          </w:tcPr>
          <w:p w14:paraId="4C043C6F" w14:textId="67E84E59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vAlign w:val="center"/>
          </w:tcPr>
          <w:p w14:paraId="598F599F" w14:textId="56128B6A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</w:tr>
      <w:tr w:rsidR="001319E7" w:rsidRPr="009A3E66" w14:paraId="4676EBC5" w14:textId="79A3A698" w:rsidTr="004E2BA0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569" w:type="pct"/>
            <w:shd w:val="clear" w:color="auto" w:fill="auto"/>
            <w:vAlign w:val="center"/>
          </w:tcPr>
          <w:p w14:paraId="4F0C3942" w14:textId="3DC903B1" w:rsidR="001319E7" w:rsidRPr="009A3E66" w:rsidRDefault="001319E7" w:rsidP="001319E7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9A3E66">
              <w:rPr>
                <w:rFonts w:ascii="標楷體" w:eastAsia="標楷體" w:hAnsi="標楷體" w:hint="eastAsia"/>
                <w:noProof/>
                <w:sz w:val="20"/>
                <w:szCs w:val="20"/>
              </w:rPr>
              <w:t>3.</w:t>
            </w:r>
            <w:r w:rsidRPr="00DA0C80">
              <w:rPr>
                <w:rFonts w:ascii="標楷體" w:eastAsia="標楷體" w:hAnsi="標楷體" w:hint="eastAsia"/>
                <w:noProof/>
                <w:spacing w:val="150"/>
                <w:kern w:val="0"/>
                <w:sz w:val="20"/>
                <w:szCs w:val="20"/>
                <w:fitText w:val="2200" w:id="-964973054"/>
              </w:rPr>
              <w:t>設備及投</w:t>
            </w:r>
            <w:r w:rsidRPr="00DA0C80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2200" w:id="-964973054"/>
              </w:rPr>
              <w:t>資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6EB7BE47" w14:textId="42AC4346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1,140,152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1A0BA414" w14:textId="659DA68D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126,345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4BA25786" w14:textId="6C0B4C0E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1,107,690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2E049BBA" w14:textId="0871B751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19,330,593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01D70591" w14:textId="0D924637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32,475,475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30FD3ABB" w14:textId="3F9C70C4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14,291,297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7DC2F478" w14:textId="6F9EDF4D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3B299CF3" w14:textId="1A62B811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1,809,315,552</w:t>
            </w:r>
          </w:p>
        </w:tc>
        <w:tc>
          <w:tcPr>
            <w:tcW w:w="443" w:type="pct"/>
            <w:vAlign w:val="center"/>
          </w:tcPr>
          <w:p w14:paraId="7707985F" w14:textId="207B4E9B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1,298,956,962</w:t>
            </w:r>
          </w:p>
        </w:tc>
        <w:tc>
          <w:tcPr>
            <w:tcW w:w="443" w:type="pct"/>
            <w:vAlign w:val="center"/>
          </w:tcPr>
          <w:p w14:paraId="796D73D0" w14:textId="358355C5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3,108,272,514</w:t>
            </w:r>
          </w:p>
        </w:tc>
      </w:tr>
      <w:tr w:rsidR="001319E7" w:rsidRPr="009A3E66" w14:paraId="78BD95B0" w14:textId="707E66E9" w:rsidTr="004E2BA0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569" w:type="pct"/>
            <w:shd w:val="clear" w:color="auto" w:fill="auto"/>
            <w:vAlign w:val="center"/>
          </w:tcPr>
          <w:p w14:paraId="5B3FC812" w14:textId="78990703" w:rsidR="001319E7" w:rsidRPr="009A3E66" w:rsidRDefault="001319E7" w:rsidP="001319E7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9A3E66">
              <w:rPr>
                <w:rFonts w:ascii="標楷體" w:eastAsia="標楷體" w:hAnsi="標楷體" w:hint="eastAsia"/>
                <w:noProof/>
                <w:sz w:val="20"/>
                <w:szCs w:val="20"/>
              </w:rPr>
              <w:t>4.</w:t>
            </w:r>
            <w:r w:rsidRPr="00DA0C80">
              <w:rPr>
                <w:rFonts w:ascii="標楷體" w:eastAsia="標楷體" w:hAnsi="標楷體" w:hint="eastAsia"/>
                <w:noProof/>
                <w:spacing w:val="233"/>
                <w:kern w:val="0"/>
                <w:sz w:val="20"/>
                <w:szCs w:val="20"/>
                <w:fitText w:val="2200" w:id="-964973053"/>
              </w:rPr>
              <w:t>獎補助</w:t>
            </w:r>
            <w:r w:rsidRPr="00DA0C80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szCs w:val="20"/>
                <w:fitText w:val="2200" w:id="-964973053"/>
              </w:rPr>
              <w:t>費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3387306D" w14:textId="6219DFB9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64599DC9" w14:textId="15A8A675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5D072034" w14:textId="02069FB7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772,448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756B5237" w14:textId="5329CE5A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313DF454" w14:textId="05DE263F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30D3072B" w14:textId="366DF74F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2AC6CF7E" w14:textId="33B562EC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2812EA91" w14:textId="583C36F8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543,642,757</w:t>
            </w:r>
          </w:p>
        </w:tc>
        <w:tc>
          <w:tcPr>
            <w:tcW w:w="443" w:type="pct"/>
            <w:vAlign w:val="center"/>
          </w:tcPr>
          <w:p w14:paraId="782F34D0" w14:textId="0A7E28A8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257,216,893</w:t>
            </w:r>
          </w:p>
        </w:tc>
        <w:tc>
          <w:tcPr>
            <w:tcW w:w="443" w:type="pct"/>
            <w:vAlign w:val="center"/>
          </w:tcPr>
          <w:p w14:paraId="460A0294" w14:textId="24EA7074" w:rsidR="001319E7" w:rsidRPr="00DA0C80" w:rsidRDefault="001319E7" w:rsidP="001319E7">
            <w:pPr>
              <w:pStyle w:val="3"/>
              <w:rPr>
                <w:rFonts w:hAnsi="細明體"/>
                <w:noProof/>
                <w:w w:val="100"/>
                <w:szCs w:val="18"/>
              </w:rPr>
            </w:pPr>
            <w:r w:rsidRPr="00DA0C80">
              <w:rPr>
                <w:rFonts w:hAnsi="細明體"/>
                <w:noProof/>
                <w:w w:val="100"/>
                <w:szCs w:val="18"/>
              </w:rPr>
              <w:t>800,859,650</w:t>
            </w:r>
          </w:p>
        </w:tc>
      </w:tr>
    </w:tbl>
    <w:p w14:paraId="1291D4F4" w14:textId="53BCFB93" w:rsidR="004C01DE" w:rsidRPr="009A3E66" w:rsidRDefault="004C01DE" w:rsidP="005E7F5C">
      <w:pPr>
        <w:pStyle w:val="a3"/>
        <w:spacing w:line="320" w:lineRule="exact"/>
        <w:ind w:rightChars="117" w:right="281" w:firstLine="480"/>
        <w:rPr>
          <w:rFonts w:hAnsi="標楷體"/>
          <w:w w:val="100"/>
          <w:sz w:val="36"/>
          <w:szCs w:val="36"/>
          <w:u w:val="single"/>
        </w:rPr>
      </w:pPr>
    </w:p>
    <w:p w14:paraId="025606E9" w14:textId="7FA33D2C" w:rsidR="00B12FAD" w:rsidRPr="009A3E66" w:rsidRDefault="00B12FAD" w:rsidP="004C01DE"/>
    <w:sectPr w:rsidR="00B12FAD" w:rsidRPr="009A3E66" w:rsidSect="00B260A5">
      <w:headerReference w:type="default" r:id="rId7"/>
      <w:footerReference w:type="default" r:id="rId8"/>
      <w:headerReference w:type="first" r:id="rId9"/>
      <w:footerReference w:type="first" r:id="rId10"/>
      <w:pgSz w:w="23814" w:h="16840" w:orient="landscape" w:code="8"/>
      <w:pgMar w:top="1418" w:right="851" w:bottom="1418" w:left="851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028E0" w14:textId="77777777" w:rsidR="004C01DE" w:rsidRDefault="004C01DE" w:rsidP="009E17D4">
      <w:r>
        <w:separator/>
      </w:r>
    </w:p>
  </w:endnote>
  <w:endnote w:type="continuationSeparator" w:id="0">
    <w:p w14:paraId="582ABF51" w14:textId="77777777" w:rsidR="004C01DE" w:rsidRDefault="004C01DE" w:rsidP="009E1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0378671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5CB35F19" w14:textId="61E7AD19" w:rsidR="00FA6AA5" w:rsidRPr="00C968BA" w:rsidRDefault="00FA6AA5" w:rsidP="00C968BA">
        <w:pPr>
          <w:pStyle w:val="a6"/>
          <w:jc w:val="center"/>
          <w:rPr>
            <w:rFonts w:ascii="標楷體" w:eastAsia="標楷體" w:hAnsi="標楷體"/>
          </w:rPr>
        </w:pPr>
        <w:r w:rsidRPr="009F403A">
          <w:rPr>
            <w:rFonts w:ascii="標楷體" w:eastAsia="標楷體" w:hAnsi="標楷體" w:hint="eastAsia"/>
          </w:rPr>
          <w:t>第8-</w:t>
        </w:r>
        <w:r w:rsidRPr="009F403A">
          <w:rPr>
            <w:rFonts w:ascii="標楷體" w:eastAsia="標楷體" w:hAnsi="標楷體"/>
          </w:rPr>
          <w:fldChar w:fldCharType="begin"/>
        </w:r>
        <w:r w:rsidRPr="009F403A">
          <w:rPr>
            <w:rFonts w:ascii="標楷體" w:eastAsia="標楷體" w:hAnsi="標楷體"/>
          </w:rPr>
          <w:instrText>PAGE   \* MERGEFORMAT</w:instrText>
        </w:r>
        <w:r w:rsidRPr="009F403A">
          <w:rPr>
            <w:rFonts w:ascii="標楷體" w:eastAsia="標楷體" w:hAnsi="標楷體"/>
          </w:rPr>
          <w:fldChar w:fldCharType="separate"/>
        </w:r>
        <w:r w:rsidRPr="009F403A">
          <w:rPr>
            <w:rFonts w:ascii="標楷體" w:eastAsia="標楷體" w:hAnsi="標楷體"/>
            <w:lang w:val="zh-TW"/>
          </w:rPr>
          <w:t>2</w:t>
        </w:r>
        <w:r w:rsidRPr="009F403A">
          <w:rPr>
            <w:rFonts w:ascii="標楷體" w:eastAsia="標楷體" w:hAnsi="標楷體"/>
          </w:rPr>
          <w:fldChar w:fldCharType="end"/>
        </w:r>
        <w:r w:rsidRPr="009F403A">
          <w:rPr>
            <w:rFonts w:ascii="標楷體" w:eastAsia="標楷體" w:hAnsi="標楷體" w:hint="eastAsia"/>
          </w:rPr>
          <w:t>頁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標楷體" w:eastAsia="標楷體" w:hAnsi="標楷體"/>
      </w:rPr>
      <w:id w:val="870645009"/>
      <w:docPartObj>
        <w:docPartGallery w:val="Page Numbers (Bottom of Page)"/>
        <w:docPartUnique/>
      </w:docPartObj>
    </w:sdtPr>
    <w:sdtEndPr/>
    <w:sdtContent>
      <w:p w14:paraId="171BEDAE" w14:textId="556F0C51" w:rsidR="006006CF" w:rsidRPr="00C968BA" w:rsidRDefault="006006CF" w:rsidP="00C968BA">
        <w:pPr>
          <w:pStyle w:val="a6"/>
          <w:jc w:val="center"/>
          <w:rPr>
            <w:rFonts w:ascii="標楷體" w:eastAsia="標楷體" w:hAnsi="標楷體"/>
          </w:rPr>
        </w:pPr>
        <w:r w:rsidRPr="004B2A21">
          <w:rPr>
            <w:rFonts w:ascii="標楷體" w:eastAsia="標楷體" w:hAnsi="標楷體" w:hint="eastAsia"/>
          </w:rPr>
          <w:t>第8-</w:t>
        </w:r>
        <w:r w:rsidRPr="004B2A21">
          <w:rPr>
            <w:rFonts w:ascii="標楷體" w:eastAsia="標楷體" w:hAnsi="標楷體"/>
          </w:rPr>
          <w:fldChar w:fldCharType="begin"/>
        </w:r>
        <w:r w:rsidRPr="004B2A21">
          <w:rPr>
            <w:rFonts w:ascii="標楷體" w:eastAsia="標楷體" w:hAnsi="標楷體"/>
          </w:rPr>
          <w:instrText>PAGE   \* MERGEFORMAT</w:instrText>
        </w:r>
        <w:r w:rsidRPr="004B2A21">
          <w:rPr>
            <w:rFonts w:ascii="標楷體" w:eastAsia="標楷體" w:hAnsi="標楷體"/>
          </w:rPr>
          <w:fldChar w:fldCharType="separate"/>
        </w:r>
        <w:r w:rsidRPr="004B2A21">
          <w:rPr>
            <w:rFonts w:ascii="標楷體" w:eastAsia="標楷體" w:hAnsi="標楷體"/>
            <w:lang w:val="zh-TW"/>
          </w:rPr>
          <w:t>2</w:t>
        </w:r>
        <w:r w:rsidRPr="004B2A21">
          <w:rPr>
            <w:rFonts w:ascii="標楷體" w:eastAsia="標楷體" w:hAnsi="標楷體"/>
          </w:rPr>
          <w:fldChar w:fldCharType="end"/>
        </w:r>
        <w:r w:rsidRPr="004B2A21">
          <w:rPr>
            <w:rFonts w:ascii="標楷體" w:eastAsia="標楷體" w:hAnsi="標楷體" w:hint="eastAsia"/>
          </w:rPr>
          <w:t>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3D4BD" w14:textId="77777777" w:rsidR="004C01DE" w:rsidRDefault="004C01DE" w:rsidP="009E17D4">
      <w:r>
        <w:separator/>
      </w:r>
    </w:p>
  </w:footnote>
  <w:footnote w:type="continuationSeparator" w:id="0">
    <w:p w14:paraId="26155CA5" w14:textId="77777777" w:rsidR="004C01DE" w:rsidRDefault="004C01DE" w:rsidP="009E1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9A1F4" w14:textId="31C91769" w:rsidR="00A032FC" w:rsidRPr="009F7605" w:rsidRDefault="0031507E" w:rsidP="009F7605">
    <w:pPr>
      <w:pStyle w:val="a3"/>
      <w:ind w:rightChars="235" w:right="564" w:firstLine="482"/>
      <w:jc w:val="center"/>
      <w:rPr>
        <w:rFonts w:hAnsi="標楷體"/>
        <w:bCs/>
        <w:sz w:val="32"/>
        <w:szCs w:val="32"/>
      </w:rPr>
    </w:pPr>
    <w:r>
      <w:rPr>
        <w:rFonts w:hAnsi="標楷體" w:hint="eastAsia"/>
        <w:b/>
        <w:spacing w:val="60"/>
        <w:w w:val="100"/>
        <w:sz w:val="36"/>
        <w:szCs w:val="36"/>
        <w:u w:val="single"/>
      </w:rPr>
      <w:t>捌、</w:t>
    </w:r>
    <w:r w:rsidR="00A032FC" w:rsidRPr="00B260A5">
      <w:rPr>
        <w:rFonts w:hAnsi="標楷體" w:hint="eastAsia"/>
        <w:b/>
        <w:spacing w:val="60"/>
        <w:w w:val="100"/>
        <w:sz w:val="36"/>
        <w:szCs w:val="36"/>
        <w:u w:val="single"/>
      </w:rPr>
      <w:t>中華民國</w:t>
    </w:r>
    <w:proofErr w:type="gramStart"/>
    <w:r w:rsidR="00B260A5" w:rsidRPr="00B260A5">
      <w:rPr>
        <w:rFonts w:hAnsi="標楷體"/>
        <w:b/>
        <w:spacing w:val="60"/>
        <w:w w:val="100"/>
        <w:sz w:val="36"/>
        <w:szCs w:val="36"/>
        <w:u w:val="single"/>
      </w:rPr>
      <w:t>11</w:t>
    </w:r>
    <w:r w:rsidR="004E2BA0">
      <w:rPr>
        <w:rFonts w:hAnsi="標楷體" w:hint="eastAsia"/>
        <w:b/>
        <w:spacing w:val="60"/>
        <w:w w:val="100"/>
        <w:sz w:val="36"/>
        <w:szCs w:val="36"/>
        <w:u w:val="single"/>
      </w:rPr>
      <w:t>3</w:t>
    </w:r>
    <w:proofErr w:type="gramEnd"/>
    <w:r w:rsidR="00A032FC" w:rsidRPr="00B260A5">
      <w:rPr>
        <w:rFonts w:hAnsi="標楷體" w:hint="eastAsia"/>
        <w:b/>
        <w:spacing w:val="60"/>
        <w:w w:val="100"/>
        <w:sz w:val="36"/>
        <w:szCs w:val="36"/>
        <w:u w:val="single"/>
      </w:rPr>
      <w:t>年度</w:t>
    </w:r>
    <w:r w:rsidR="00B260A5" w:rsidRPr="00B260A5">
      <w:rPr>
        <w:rFonts w:hAnsi="標楷體"/>
        <w:b/>
        <w:spacing w:val="60"/>
        <w:w w:val="100"/>
        <w:sz w:val="36"/>
        <w:szCs w:val="36"/>
        <w:u w:val="single"/>
      </w:rPr>
      <w:t>金門縣</w:t>
    </w:r>
    <w:r w:rsidR="00A032FC" w:rsidRPr="00B260A5">
      <w:rPr>
        <w:rFonts w:hAnsi="標楷體" w:hint="eastAsia"/>
        <w:b/>
        <w:spacing w:val="60"/>
        <w:w w:val="100"/>
        <w:sz w:val="36"/>
        <w:szCs w:val="36"/>
        <w:u w:val="single"/>
      </w:rPr>
      <w:t>總決算各主管機關歲出用途別科目決算</w:t>
    </w:r>
    <w:proofErr w:type="gramStart"/>
    <w:r w:rsidR="00A032FC" w:rsidRPr="00B260A5">
      <w:rPr>
        <w:rFonts w:hAnsi="標楷體" w:hint="eastAsia"/>
        <w:b/>
        <w:spacing w:val="60"/>
        <w:w w:val="100"/>
        <w:sz w:val="36"/>
        <w:szCs w:val="36"/>
        <w:u w:val="single"/>
      </w:rPr>
      <w:t>審定數綜計</w:t>
    </w:r>
    <w:proofErr w:type="gramEnd"/>
    <w:r w:rsidR="00A032FC" w:rsidRPr="00B260A5">
      <w:rPr>
        <w:rFonts w:hAnsi="標楷體" w:hint="eastAsia"/>
        <w:b/>
        <w:spacing w:val="60"/>
        <w:w w:val="100"/>
        <w:sz w:val="36"/>
        <w:szCs w:val="36"/>
        <w:u w:val="single"/>
      </w:rPr>
      <w:t>表</w:t>
    </w:r>
    <w:r w:rsidR="00A032FC" w:rsidRPr="00431D5E">
      <w:rPr>
        <w:rFonts w:hAnsi="標楷體" w:hint="eastAsia"/>
        <w:bCs/>
        <w:sz w:val="32"/>
        <w:szCs w:val="32"/>
      </w:rPr>
      <w:t>(續</w:t>
    </w:r>
    <w:r w:rsidR="00A032FC" w:rsidRPr="00431D5E">
      <w:rPr>
        <w:rFonts w:hAnsi="標楷體"/>
        <w:bCs/>
        <w:sz w:val="32"/>
        <w:szCs w:val="32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17808" w14:textId="5B9BEC57" w:rsidR="00A032FC" w:rsidRPr="007C6F04" w:rsidRDefault="0096557B" w:rsidP="00A032FC">
    <w:pPr>
      <w:pStyle w:val="a4"/>
      <w:jc w:val="center"/>
      <w:rPr>
        <w:rFonts w:ascii="標楷體" w:eastAsia="標楷體" w:hAnsi="標楷體"/>
        <w:spacing w:val="60"/>
        <w:u w:val="single"/>
      </w:rPr>
    </w:pPr>
    <w:r>
      <w:rPr>
        <w:rFonts w:ascii="標楷體" w:eastAsia="標楷體" w:hAnsi="標楷體" w:hint="eastAsia"/>
        <w:b/>
        <w:spacing w:val="60"/>
        <w:sz w:val="36"/>
        <w:szCs w:val="36"/>
        <w:u w:val="single"/>
      </w:rPr>
      <w:t>捌、</w:t>
    </w:r>
    <w:r w:rsidR="00A032FC" w:rsidRPr="00B260A5">
      <w:rPr>
        <w:rFonts w:ascii="標楷體" w:eastAsia="標楷體" w:hAnsi="標楷體" w:hint="eastAsia"/>
        <w:b/>
        <w:spacing w:val="60"/>
        <w:sz w:val="36"/>
        <w:szCs w:val="36"/>
        <w:u w:val="single"/>
      </w:rPr>
      <w:t>中華民國</w:t>
    </w:r>
    <w:proofErr w:type="gramStart"/>
    <w:r w:rsidR="00B260A5" w:rsidRPr="00B260A5">
      <w:rPr>
        <w:rFonts w:ascii="標楷體" w:eastAsia="標楷體" w:hAnsi="標楷體"/>
        <w:b/>
        <w:spacing w:val="60"/>
        <w:sz w:val="36"/>
        <w:szCs w:val="36"/>
        <w:u w:val="single"/>
      </w:rPr>
      <w:t>11</w:t>
    </w:r>
    <w:r w:rsidR="004E2BA0">
      <w:rPr>
        <w:rFonts w:ascii="標楷體" w:eastAsia="標楷體" w:hAnsi="標楷體" w:hint="eastAsia"/>
        <w:b/>
        <w:spacing w:val="60"/>
        <w:sz w:val="36"/>
        <w:szCs w:val="36"/>
        <w:u w:val="single"/>
      </w:rPr>
      <w:t>3</w:t>
    </w:r>
    <w:proofErr w:type="gramEnd"/>
    <w:r w:rsidR="00A032FC" w:rsidRPr="00B260A5">
      <w:rPr>
        <w:rFonts w:ascii="標楷體" w:eastAsia="標楷體" w:hAnsi="標楷體" w:hint="eastAsia"/>
        <w:b/>
        <w:spacing w:val="60"/>
        <w:sz w:val="36"/>
        <w:szCs w:val="36"/>
        <w:u w:val="single"/>
      </w:rPr>
      <w:t>年度</w:t>
    </w:r>
    <w:r w:rsidR="00B260A5" w:rsidRPr="00B260A5">
      <w:rPr>
        <w:rFonts w:ascii="標楷體" w:eastAsia="標楷體" w:hAnsi="標楷體"/>
        <w:b/>
        <w:spacing w:val="60"/>
        <w:sz w:val="36"/>
        <w:szCs w:val="36"/>
        <w:u w:val="single"/>
      </w:rPr>
      <w:t>金門縣</w:t>
    </w:r>
    <w:r w:rsidR="00A032FC" w:rsidRPr="00B260A5">
      <w:rPr>
        <w:rFonts w:ascii="標楷體" w:eastAsia="標楷體" w:hAnsi="標楷體" w:hint="eastAsia"/>
        <w:b/>
        <w:spacing w:val="60"/>
        <w:sz w:val="36"/>
        <w:szCs w:val="36"/>
        <w:u w:val="single"/>
      </w:rPr>
      <w:t>總決算各主管機關歲出用途別科目決算</w:t>
    </w:r>
    <w:proofErr w:type="gramStart"/>
    <w:r w:rsidR="00A032FC" w:rsidRPr="00B260A5">
      <w:rPr>
        <w:rFonts w:ascii="標楷體" w:eastAsia="標楷體" w:hAnsi="標楷體" w:hint="eastAsia"/>
        <w:b/>
        <w:spacing w:val="60"/>
        <w:sz w:val="36"/>
        <w:szCs w:val="36"/>
        <w:u w:val="single"/>
      </w:rPr>
      <w:t>審定數綜計</w:t>
    </w:r>
    <w:proofErr w:type="gramEnd"/>
    <w:r w:rsidR="00A032FC" w:rsidRPr="00B260A5">
      <w:rPr>
        <w:rFonts w:ascii="標楷體" w:eastAsia="標楷體" w:hAnsi="標楷體" w:hint="eastAsia"/>
        <w:b/>
        <w:spacing w:val="60"/>
        <w:sz w:val="36"/>
        <w:szCs w:val="36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bordersDoNotSurroundHeader/>
  <w:bordersDoNotSurroundFooter/>
  <w:proofState w:spelling="clean" w:grammar="clean"/>
  <w:attachedTemplate r:id="rId1"/>
  <w:mailMerge>
    <w:mainDocumentType w:val="formLetters"/>
    <w:linkToQuery/>
    <w:dataType w:val="textFile"/>
    <w:query w:val="SELECT * FROM D:\data\總決算\Doc.doc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1DE"/>
    <w:rsid w:val="00030A60"/>
    <w:rsid w:val="000751B1"/>
    <w:rsid w:val="000829BA"/>
    <w:rsid w:val="001319E7"/>
    <w:rsid w:val="00194B1A"/>
    <w:rsid w:val="001B5022"/>
    <w:rsid w:val="001D72A9"/>
    <w:rsid w:val="001E5CDE"/>
    <w:rsid w:val="00251BD6"/>
    <w:rsid w:val="00255398"/>
    <w:rsid w:val="002865ED"/>
    <w:rsid w:val="002D5026"/>
    <w:rsid w:val="0031507E"/>
    <w:rsid w:val="00335A84"/>
    <w:rsid w:val="003A09D3"/>
    <w:rsid w:val="003A5149"/>
    <w:rsid w:val="004120E8"/>
    <w:rsid w:val="00431D5E"/>
    <w:rsid w:val="004412ED"/>
    <w:rsid w:val="004733C9"/>
    <w:rsid w:val="004B2A21"/>
    <w:rsid w:val="004C01DE"/>
    <w:rsid w:val="004E2BA0"/>
    <w:rsid w:val="00525DF8"/>
    <w:rsid w:val="00540446"/>
    <w:rsid w:val="005C1002"/>
    <w:rsid w:val="005E7F5C"/>
    <w:rsid w:val="006006CF"/>
    <w:rsid w:val="0060537D"/>
    <w:rsid w:val="007B08FF"/>
    <w:rsid w:val="007C65B0"/>
    <w:rsid w:val="007C6F04"/>
    <w:rsid w:val="008248CB"/>
    <w:rsid w:val="00844078"/>
    <w:rsid w:val="00896B5A"/>
    <w:rsid w:val="008B5364"/>
    <w:rsid w:val="008D5355"/>
    <w:rsid w:val="008F26EA"/>
    <w:rsid w:val="00951D9E"/>
    <w:rsid w:val="0096557B"/>
    <w:rsid w:val="009A0C4B"/>
    <w:rsid w:val="009A2FFB"/>
    <w:rsid w:val="009A3E66"/>
    <w:rsid w:val="009D105B"/>
    <w:rsid w:val="009E17D4"/>
    <w:rsid w:val="009F403A"/>
    <w:rsid w:val="009F7605"/>
    <w:rsid w:val="00A032FC"/>
    <w:rsid w:val="00A865D5"/>
    <w:rsid w:val="00AA186A"/>
    <w:rsid w:val="00B12FAD"/>
    <w:rsid w:val="00B260A5"/>
    <w:rsid w:val="00B26CE0"/>
    <w:rsid w:val="00BC18E5"/>
    <w:rsid w:val="00C064C0"/>
    <w:rsid w:val="00C34B64"/>
    <w:rsid w:val="00C968BA"/>
    <w:rsid w:val="00D479AB"/>
    <w:rsid w:val="00DA0C80"/>
    <w:rsid w:val="00DD2192"/>
    <w:rsid w:val="00DD78AC"/>
    <w:rsid w:val="00DF5FFF"/>
    <w:rsid w:val="00E122CC"/>
    <w:rsid w:val="00E549FD"/>
    <w:rsid w:val="00E63C90"/>
    <w:rsid w:val="00FA6AA5"/>
    <w:rsid w:val="00FB0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0852F90C"/>
  <w15:chartTrackingRefBased/>
  <w15:docId w15:val="{21283186-E5A0-464F-BE47-24015656D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單元"/>
    <w:basedOn w:val="a"/>
    <w:rsid w:val="00A865D5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  <w:szCs w:val="20"/>
    </w:rPr>
  </w:style>
  <w:style w:type="paragraph" w:customStyle="1" w:styleId="3">
    <w:name w:val="表格欄3數字"/>
    <w:basedOn w:val="a"/>
    <w:rsid w:val="00A865D5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paragraph" w:styleId="a4">
    <w:name w:val="header"/>
    <w:basedOn w:val="a"/>
    <w:link w:val="a5"/>
    <w:uiPriority w:val="99"/>
    <w:unhideWhenUsed/>
    <w:rsid w:val="009E17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9E17D4"/>
    <w:rPr>
      <w:kern w:val="2"/>
    </w:rPr>
  </w:style>
  <w:style w:type="paragraph" w:styleId="a6">
    <w:name w:val="footer"/>
    <w:basedOn w:val="a"/>
    <w:link w:val="a7"/>
    <w:uiPriority w:val="99"/>
    <w:unhideWhenUsed/>
    <w:rsid w:val="009E17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9E17D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zQV163kJnWUT1d&#21508;&#20027;&#31649;&#27231;&#38364;&#27506;&#20986;&#29992;&#36884;&#21029;&#31185;&#30446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ED674-DEE4-4686-93EC-6DCECB696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zQV163kJnWUT1d各主管機關歲出用途別科目決算審定數綜計表.dot</Template>
  <TotalTime>47</TotalTime>
  <Pages>2</Pages>
  <Words>316</Words>
  <Characters>1806</Characters>
  <Application>Microsoft Office Word</Application>
  <DocSecurity>0</DocSecurity>
  <Lines>15</Lines>
  <Paragraphs>4</Paragraphs>
  <ScaleCrop>false</ScaleCrop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謝淑真</dc:creator>
  <cp:keywords/>
  <cp:lastModifiedBy>王詠萱</cp:lastModifiedBy>
  <cp:revision>27</cp:revision>
  <cp:lastPrinted>2024-07-02T01:20:00Z</cp:lastPrinted>
  <dcterms:created xsi:type="dcterms:W3CDTF">2024-06-15T07:04:00Z</dcterms:created>
  <dcterms:modified xsi:type="dcterms:W3CDTF">2025-06-28T14:46:00Z</dcterms:modified>
</cp:coreProperties>
</file>