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"/>
        <w:gridCol w:w="89"/>
        <w:gridCol w:w="1756"/>
        <w:gridCol w:w="902"/>
        <w:gridCol w:w="1309"/>
        <w:gridCol w:w="2211"/>
        <w:gridCol w:w="2211"/>
        <w:gridCol w:w="2211"/>
        <w:gridCol w:w="2211"/>
        <w:gridCol w:w="2211"/>
        <w:gridCol w:w="2211"/>
        <w:gridCol w:w="2211"/>
        <w:gridCol w:w="2211"/>
      </w:tblGrid>
      <w:tr w:rsidR="00EF4923" w:rsidRPr="00797D95" w14:paraId="3764FB50" w14:textId="77777777" w:rsidTr="00D621D8">
        <w:tc>
          <w:tcPr>
            <w:tcW w:w="103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18FA1E6" w14:textId="77777777" w:rsidR="00EF4923" w:rsidRPr="00797D95" w:rsidRDefault="00EF4923" w:rsidP="002162F0">
            <w:pPr>
              <w:jc w:val="right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noProof/>
                <w:sz w:val="20"/>
              </w:rPr>
              <w:t>經常</w:t>
            </w:r>
          </w:p>
        </w:tc>
        <w:tc>
          <w:tcPr>
            <w:tcW w:w="601" w:type="pct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6E42B1B2" w14:textId="77777777" w:rsidR="00EF4923" w:rsidRPr="00797D95" w:rsidRDefault="00EF4923" w:rsidP="00685B6E">
            <w:pPr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 w:hint="eastAsia"/>
                <w:noProof/>
                <w:sz w:val="20"/>
              </w:rPr>
              <w:t>門併計</w:t>
            </w:r>
          </w:p>
        </w:tc>
        <w:tc>
          <w:tcPr>
            <w:tcW w:w="4296" w:type="pct"/>
            <w:gridSpan w:val="9"/>
            <w:vMerge w:val="restart"/>
            <w:tcBorders>
              <w:top w:val="nil"/>
              <w:left w:val="nil"/>
            </w:tcBorders>
            <w:vAlign w:val="bottom"/>
          </w:tcPr>
          <w:p w14:paraId="0FA7E766" w14:textId="77777777" w:rsidR="00EF4923" w:rsidRPr="00797D95" w:rsidRDefault="00EF4923" w:rsidP="00685B6E">
            <w:pPr>
              <w:jc w:val="right"/>
            </w:pPr>
            <w:r w:rsidRPr="00797D95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EF4923" w:rsidRPr="00797D95" w14:paraId="3DBB2625" w14:textId="77777777" w:rsidTr="00D621D8">
        <w:tc>
          <w:tcPr>
            <w:tcW w:w="103" w:type="pct"/>
            <w:gridSpan w:val="2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809FBF0" w14:textId="77777777" w:rsidR="00EF4923" w:rsidRPr="00797D95" w:rsidRDefault="00EF4923" w:rsidP="002162F0">
            <w:pPr>
              <w:jc w:val="right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noProof/>
                <w:sz w:val="20"/>
              </w:rPr>
              <w:t>資本</w:t>
            </w:r>
          </w:p>
        </w:tc>
        <w:tc>
          <w:tcPr>
            <w:tcW w:w="601" w:type="pct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7212F1CA" w14:textId="77777777" w:rsidR="00EF4923" w:rsidRPr="00797D95" w:rsidRDefault="00EF4923" w:rsidP="00685B6E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4296" w:type="pct"/>
            <w:gridSpan w:val="9"/>
            <w:vMerge/>
            <w:tcBorders>
              <w:left w:val="nil"/>
            </w:tcBorders>
            <w:vAlign w:val="center"/>
          </w:tcPr>
          <w:p w14:paraId="5BD2B6C9" w14:textId="77777777" w:rsidR="00EF4923" w:rsidRPr="00797D95" w:rsidRDefault="00EF4923" w:rsidP="00685B6E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80316D" w:rsidRPr="00797D95" w14:paraId="193740B2" w14:textId="063464F9" w:rsidTr="00D621D8">
        <w:trPr>
          <w:trHeight w:val="680"/>
        </w:trPr>
        <w:tc>
          <w:tcPr>
            <w:tcW w:w="500" w:type="pct"/>
            <w:gridSpan w:val="3"/>
            <w:tcBorders>
              <w:tl2br w:val="single" w:sz="4" w:space="0" w:color="auto"/>
            </w:tcBorders>
            <w:vAlign w:val="center"/>
          </w:tcPr>
          <w:p w14:paraId="4FB32D36" w14:textId="32096545" w:rsidR="0080316D" w:rsidRPr="00797D95" w:rsidRDefault="0080316D" w:rsidP="00BD5808">
            <w:pPr>
              <w:spacing w:beforeLines="30" w:before="108"/>
              <w:jc w:val="right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27DA4D4E" w14:textId="53203669" w:rsidR="00DE5B35" w:rsidRPr="00797D95" w:rsidRDefault="0080316D" w:rsidP="00BD5808">
            <w:pPr>
              <w:snapToGrid w:val="0"/>
              <w:spacing w:beforeLines="25" w:before="90" w:afterLines="10" w:after="36"/>
              <w:rPr>
                <w:rFonts w:ascii="標楷體" w:eastAsia="標楷體" w:hint="eastAsia"/>
                <w:sz w:val="20"/>
              </w:rPr>
            </w:pPr>
            <w:r w:rsidRPr="00797D95">
              <w:rPr>
                <w:rFonts w:ascii="標楷體" w:eastAsia="標楷體" w:hint="eastAsia"/>
                <w:sz w:val="20"/>
              </w:rPr>
              <w:t xml:space="preserve">政  事 </w:t>
            </w:r>
            <w:r w:rsidRPr="00797D95">
              <w:rPr>
                <w:rFonts w:ascii="標楷體" w:eastAsia="標楷體"/>
                <w:sz w:val="20"/>
              </w:rPr>
              <w:t xml:space="preserve"> </w:t>
            </w:r>
            <w:r w:rsidRPr="00797D95"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500" w:type="pct"/>
            <w:gridSpan w:val="2"/>
            <w:vAlign w:val="center"/>
          </w:tcPr>
          <w:p w14:paraId="7CD47742" w14:textId="77777777" w:rsidR="0080316D" w:rsidRPr="00797D95" w:rsidRDefault="0080316D" w:rsidP="008031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sz w:val="20"/>
              </w:rPr>
              <w:t>縣議會主管</w:t>
            </w:r>
          </w:p>
        </w:tc>
        <w:tc>
          <w:tcPr>
            <w:tcW w:w="500" w:type="pct"/>
            <w:vAlign w:val="center"/>
          </w:tcPr>
          <w:p w14:paraId="7DF01B94" w14:textId="77777777" w:rsidR="0080316D" w:rsidRPr="00797D95" w:rsidRDefault="0080316D" w:rsidP="008031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sz w:val="20"/>
              </w:rPr>
              <w:t>縣政府主管</w:t>
            </w:r>
          </w:p>
        </w:tc>
        <w:tc>
          <w:tcPr>
            <w:tcW w:w="500" w:type="pct"/>
            <w:vAlign w:val="center"/>
          </w:tcPr>
          <w:p w14:paraId="7F5EFFA9" w14:textId="77777777" w:rsidR="0080316D" w:rsidRPr="00797D95" w:rsidRDefault="0080316D" w:rsidP="008031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sz w:val="20"/>
              </w:rPr>
              <w:t>民政處主管</w:t>
            </w:r>
          </w:p>
        </w:tc>
        <w:tc>
          <w:tcPr>
            <w:tcW w:w="500" w:type="pct"/>
            <w:vAlign w:val="center"/>
          </w:tcPr>
          <w:p w14:paraId="7A83032E" w14:textId="77777777" w:rsidR="0080316D" w:rsidRPr="00797D95" w:rsidRDefault="0080316D" w:rsidP="008031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sz w:val="20"/>
              </w:rPr>
              <w:t>地政局主管</w:t>
            </w:r>
          </w:p>
        </w:tc>
        <w:tc>
          <w:tcPr>
            <w:tcW w:w="500" w:type="pct"/>
            <w:vAlign w:val="center"/>
          </w:tcPr>
          <w:p w14:paraId="0F1E079B" w14:textId="77777777" w:rsidR="0080316D" w:rsidRPr="00797D95" w:rsidRDefault="0080316D" w:rsidP="008031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sz w:val="20"/>
              </w:rPr>
              <w:t>稅務局主管</w:t>
            </w:r>
          </w:p>
        </w:tc>
        <w:tc>
          <w:tcPr>
            <w:tcW w:w="500" w:type="pct"/>
            <w:vAlign w:val="center"/>
          </w:tcPr>
          <w:p w14:paraId="0E167D95" w14:textId="77777777" w:rsidR="0080316D" w:rsidRPr="00797D95" w:rsidRDefault="0080316D" w:rsidP="008031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sz w:val="20"/>
              </w:rPr>
              <w:t>教育處主管</w:t>
            </w:r>
          </w:p>
        </w:tc>
        <w:tc>
          <w:tcPr>
            <w:tcW w:w="500" w:type="pct"/>
            <w:vAlign w:val="center"/>
          </w:tcPr>
          <w:p w14:paraId="0FDC806B" w14:textId="77777777" w:rsidR="0080316D" w:rsidRPr="00797D95" w:rsidRDefault="0080316D" w:rsidP="008031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sz w:val="20"/>
              </w:rPr>
              <w:t>文化局主管</w:t>
            </w:r>
          </w:p>
        </w:tc>
        <w:tc>
          <w:tcPr>
            <w:tcW w:w="500" w:type="pct"/>
            <w:vAlign w:val="center"/>
          </w:tcPr>
          <w:p w14:paraId="4E4604CE" w14:textId="72AD9C57" w:rsidR="0080316D" w:rsidRPr="00797D95" w:rsidRDefault="0080316D" w:rsidP="008031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sz w:val="20"/>
              </w:rPr>
              <w:t>建設處主管</w:t>
            </w:r>
          </w:p>
        </w:tc>
        <w:tc>
          <w:tcPr>
            <w:tcW w:w="500" w:type="pct"/>
            <w:vAlign w:val="center"/>
          </w:tcPr>
          <w:p w14:paraId="231256F6" w14:textId="0953AF6F" w:rsidR="0080316D" w:rsidRPr="00797D95" w:rsidRDefault="0080316D" w:rsidP="008031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sz w:val="20"/>
              </w:rPr>
              <w:t>觀光處主管</w:t>
            </w:r>
          </w:p>
        </w:tc>
      </w:tr>
      <w:tr w:rsidR="00433FE7" w:rsidRPr="00797D95" w14:paraId="13AC0824" w14:textId="142B7B7C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500" w:type="pct"/>
            <w:gridSpan w:val="3"/>
            <w:shd w:val="clear" w:color="auto" w:fill="auto"/>
            <w:vAlign w:val="center"/>
          </w:tcPr>
          <w:p w14:paraId="77B9AC80" w14:textId="77777777" w:rsidR="00433FE7" w:rsidRPr="00797D95" w:rsidRDefault="00433FE7" w:rsidP="00433FE7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97D95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291BA16A" w14:textId="37BB51D2" w:rsidR="00433FE7" w:rsidRPr="005945A8" w:rsidRDefault="00433FE7" w:rsidP="00836028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b/>
                <w:bCs/>
                <w:sz w:val="18"/>
                <w:szCs w:val="18"/>
              </w:rPr>
              <w:t>176,016,825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40C1D2D" w14:textId="22AA4C12" w:rsidR="00433FE7" w:rsidRPr="005945A8" w:rsidRDefault="002A254E" w:rsidP="00836028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b/>
                <w:bCs/>
                <w:sz w:val="18"/>
                <w:szCs w:val="18"/>
              </w:rPr>
              <w:t>7,934,611,286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FC80DA0" w14:textId="06ADAF67" w:rsidR="00433FE7" w:rsidRPr="005945A8" w:rsidRDefault="00433FE7" w:rsidP="00836028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b/>
                <w:bCs/>
                <w:sz w:val="18"/>
                <w:szCs w:val="18"/>
              </w:rPr>
              <w:t>108,547,401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8BFC1DD" w14:textId="502EAF39" w:rsidR="00433FE7" w:rsidRPr="005945A8" w:rsidRDefault="00433FE7" w:rsidP="00836028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b/>
                <w:bCs/>
                <w:sz w:val="18"/>
                <w:szCs w:val="18"/>
              </w:rPr>
              <w:t>111,838,403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F7D162D" w14:textId="2A050F60" w:rsidR="00433FE7" w:rsidRPr="005945A8" w:rsidRDefault="00433FE7" w:rsidP="00836028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b/>
                <w:bCs/>
                <w:sz w:val="18"/>
                <w:szCs w:val="18"/>
              </w:rPr>
              <w:t>47,439,938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CC87C7C" w14:textId="1F2B9E68" w:rsidR="00433FE7" w:rsidRPr="005945A8" w:rsidRDefault="00433FE7" w:rsidP="00836028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b/>
                <w:bCs/>
                <w:sz w:val="18"/>
                <w:szCs w:val="18"/>
              </w:rPr>
              <w:t>76,546,105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25C8D77" w14:textId="6768CF06" w:rsidR="00433FE7" w:rsidRPr="005945A8" w:rsidRDefault="00433FE7" w:rsidP="00836028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b/>
                <w:bCs/>
                <w:sz w:val="18"/>
                <w:szCs w:val="18"/>
              </w:rPr>
              <w:t>446,487,034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9F3CF20" w14:textId="18BDCAC8" w:rsidR="00433FE7" w:rsidRPr="005945A8" w:rsidRDefault="00433FE7" w:rsidP="00836028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b/>
                <w:bCs/>
                <w:sz w:val="18"/>
                <w:szCs w:val="18"/>
              </w:rPr>
              <w:t>532,795,618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32D0C93" w14:textId="44190690" w:rsidR="00433FE7" w:rsidRPr="005945A8" w:rsidRDefault="00433FE7" w:rsidP="00836028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b/>
                <w:bCs/>
                <w:sz w:val="18"/>
                <w:szCs w:val="18"/>
              </w:rPr>
              <w:t>1,295,558,807</w:t>
            </w:r>
          </w:p>
        </w:tc>
      </w:tr>
      <w:tr w:rsidR="002A254E" w:rsidRPr="00797D95" w14:paraId="56993104" w14:textId="7A37A4F0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9C114DC" w14:textId="12795936" w:rsidR="002A254E" w:rsidRPr="00797D95" w:rsidRDefault="002A254E" w:rsidP="002A254E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6B19D0B0" w14:textId="38DDC4FB" w:rsidR="002A254E" w:rsidRPr="00797D95" w:rsidRDefault="002A254E" w:rsidP="002A254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0F4A1637" w14:textId="016B3B85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842EABD" w14:textId="6793AB1A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noProof/>
                <w:sz w:val="18"/>
                <w:szCs w:val="18"/>
              </w:rPr>
              <w:t>492,815,528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A341553" w14:textId="1A24F380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B22E1A0" w14:textId="169E35E7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436941C" w14:textId="4E86AA2F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CDCDFF8" w14:textId="1F3BA54E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0891936" w14:textId="4E41636C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8DE8F21" w14:textId="79F5D57B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3BF7CA1" w14:textId="670BCADD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2A254E" w:rsidRPr="00797D95" w14:paraId="26806782" w14:textId="6DC6C6EF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DFA3ECB" w14:textId="07E13D34" w:rsidR="002A254E" w:rsidRPr="00797D95" w:rsidRDefault="002A254E" w:rsidP="002A254E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</w:t>
            </w:r>
            <w:r>
              <w:rPr>
                <w:rFonts w:ascii="標楷體" w:eastAsia="標楷體" w:hAnsi="標楷體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7821AE23" w14:textId="170AC968" w:rsidR="002A254E" w:rsidRPr="00797D95" w:rsidRDefault="002A254E" w:rsidP="002A254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1447D182" w14:textId="3D900804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176,016,825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23D20F3" w14:textId="2717F98F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E25D103" w14:textId="12477B35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BD0258D" w14:textId="5B4E4977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B3D544F" w14:textId="65653052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AD83C7B" w14:textId="75FBAEAD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495162C" w14:textId="53690A79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A2A5D1A" w14:textId="4A7271CD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DCABBE0" w14:textId="2384A66F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2A254E" w:rsidRPr="00797D95" w14:paraId="583D8DEE" w14:textId="51EDA658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70FB1AE" w14:textId="795090BF" w:rsidR="002A254E" w:rsidRPr="00797D95" w:rsidRDefault="002A254E" w:rsidP="002A254E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3</w:t>
            </w:r>
            <w:r>
              <w:rPr>
                <w:rFonts w:ascii="標楷體" w:eastAsia="標楷體" w:hAnsi="標楷體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5F5B1B60" w14:textId="2B01D7CE" w:rsidR="002A254E" w:rsidRPr="00797D95" w:rsidRDefault="002A254E" w:rsidP="002A254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202036AE" w14:textId="7FC3A5E2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EDE7C38" w14:textId="5DCDB91E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noProof/>
                <w:sz w:val="18"/>
                <w:szCs w:val="18"/>
              </w:rPr>
              <w:t>45,405,745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8501D01" w14:textId="4ED3BA63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108,547,401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4756CBC" w14:textId="2BA2463A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111,838,403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7D912B5" w14:textId="0B6CE5E2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DAF7C40" w14:textId="6BBBB52A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03E7C90" w14:textId="1B21F097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2726D80" w14:textId="32F1A573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5136945" w14:textId="7B64FE4C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2A254E" w:rsidRPr="00797D95" w14:paraId="51E2D698" w14:textId="49A83414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C7AD9B3" w14:textId="52F9F3C1" w:rsidR="002A254E" w:rsidRPr="00797D95" w:rsidRDefault="002A254E" w:rsidP="002A254E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4</w:t>
            </w:r>
            <w:r>
              <w:rPr>
                <w:rFonts w:ascii="標楷體" w:eastAsia="標楷體" w:hAnsi="標楷體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12AD1C8E" w14:textId="0103DFD5" w:rsidR="002A254E" w:rsidRPr="00797D95" w:rsidRDefault="002A254E" w:rsidP="002A254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1FFE73A2" w14:textId="00178CBA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FA6CBE3" w14:textId="38438964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CE8D2F4" w14:textId="6837885E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AF1AE7C" w14:textId="35775D9C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4BFAEB4" w14:textId="3F4EECE2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89DF932" w14:textId="51E27151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F6DC9C9" w14:textId="77221ABF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47FD123" w14:textId="6C7C9B6C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4E2BC34" w14:textId="03637B25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2A254E" w:rsidRPr="00797D95" w14:paraId="543C5FFB" w14:textId="24A8EA9F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64F765D" w14:textId="2A3F876C" w:rsidR="002A254E" w:rsidRPr="00797D95" w:rsidRDefault="002A254E" w:rsidP="002A254E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5</w:t>
            </w:r>
            <w:r>
              <w:rPr>
                <w:rFonts w:ascii="標楷體" w:eastAsia="標楷體" w:hAnsi="標楷體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7AFDF544" w14:textId="24055A67" w:rsidR="002A254E" w:rsidRPr="00797D95" w:rsidRDefault="002A254E" w:rsidP="002A254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317C8BE7" w14:textId="726907EC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20FE6A7" w14:textId="11FAA4D6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noProof/>
                <w:sz w:val="18"/>
                <w:szCs w:val="18"/>
              </w:rPr>
              <w:t>11,087,241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7103DF5" w14:textId="3D833B5B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52596B4" w14:textId="6E88D50B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E1341CB" w14:textId="1261EFAD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47,439,938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3CFF0C0" w14:textId="523469E2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B53ADB8" w14:textId="3FCED91F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8AC9B7A" w14:textId="1A77E621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F3D94B3" w14:textId="04C42F7F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2A254E" w:rsidRPr="00797D95" w14:paraId="2CC86997" w14:textId="563BB5EB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B3B0F01" w14:textId="0F589042" w:rsidR="002A254E" w:rsidRPr="00797D95" w:rsidRDefault="002A254E" w:rsidP="002A254E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6</w:t>
            </w:r>
            <w:r>
              <w:rPr>
                <w:rFonts w:ascii="標楷體" w:eastAsia="標楷體" w:hAnsi="標楷體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4778A4F7" w14:textId="0542D9F2" w:rsidR="002A254E" w:rsidRPr="00797D95" w:rsidRDefault="002A254E" w:rsidP="002A254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13BB65A5" w14:textId="7D6C41D1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7371AF9" w14:textId="5792619C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noProof/>
                <w:sz w:val="18"/>
                <w:szCs w:val="18"/>
              </w:rPr>
              <w:t>2,885,643,073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812867E" w14:textId="7042DA1D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9BE66EA" w14:textId="4FB67E60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87F025D" w14:textId="271AFBD3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B8A7E15" w14:textId="513B840D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B13AC5E" w14:textId="7345BB9D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A43BD40" w14:textId="755ED4C1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BBEE5EA" w14:textId="5214E41A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2A254E" w:rsidRPr="00797D95" w14:paraId="073EB801" w14:textId="51939C7B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F879EB9" w14:textId="2DCC6556" w:rsidR="002A254E" w:rsidRPr="00797D95" w:rsidRDefault="002A254E" w:rsidP="002A254E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7</w:t>
            </w:r>
            <w:r>
              <w:rPr>
                <w:rFonts w:ascii="標楷體" w:eastAsia="標楷體" w:hAnsi="標楷體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0A28B87A" w14:textId="24D357E5" w:rsidR="002A254E" w:rsidRPr="00797D95" w:rsidRDefault="002A254E" w:rsidP="002A254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30E0E305" w14:textId="553B6E85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E71F90E" w14:textId="25B77C88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noProof/>
                <w:sz w:val="18"/>
                <w:szCs w:val="18"/>
              </w:rPr>
              <w:t>176,973,051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56C5771" w14:textId="31FDD108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8635D39" w14:textId="7148EDE7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6FC1F03" w14:textId="15DBBA7F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13E7EA0" w14:textId="298E4C1E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76,546,105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58C6D02" w14:textId="530AD44B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446,487,034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2EB8DE5" w14:textId="067F9A2E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6E7071B" w14:textId="684A9D4B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2A254E" w:rsidRPr="00797D95" w14:paraId="1AE141F0" w14:textId="40871B54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C25A7E1" w14:textId="7B8418CF" w:rsidR="002A254E" w:rsidRPr="00797D95" w:rsidRDefault="002A254E" w:rsidP="002A254E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8</w:t>
            </w:r>
            <w:r>
              <w:rPr>
                <w:rFonts w:ascii="標楷體" w:eastAsia="標楷體" w:hAnsi="標楷體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F01DF43" w14:textId="5577F5AE" w:rsidR="002A254E" w:rsidRPr="00797D95" w:rsidRDefault="002A254E" w:rsidP="002A254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1BA607FB" w14:textId="617F2054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B8CE639" w14:textId="0B31459A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noProof/>
                <w:sz w:val="18"/>
                <w:szCs w:val="18"/>
              </w:rPr>
              <w:t>412,850,618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76901D4" w14:textId="044B037F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2781C27" w14:textId="4CD1E139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4DCBAA5" w14:textId="2ABA297D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2F10171" w14:textId="42D67BD3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2D11A0D" w14:textId="39591835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1B50131" w14:textId="11812422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532,795,618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A303A90" w14:textId="2253F6AF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2A254E" w:rsidRPr="00797D95" w14:paraId="76A50C79" w14:textId="600739CA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EAB462A" w14:textId="68AEE7F6" w:rsidR="002A254E" w:rsidRPr="00797D95" w:rsidRDefault="002A254E" w:rsidP="002A254E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9</w:t>
            </w:r>
            <w:r>
              <w:rPr>
                <w:rFonts w:ascii="標楷體" w:eastAsia="標楷體" w:hAnsi="標楷體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47CDF156" w14:textId="38B2D4E4" w:rsidR="002A254E" w:rsidRPr="00797D95" w:rsidRDefault="002A254E" w:rsidP="002A254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1BAF9905" w14:textId="2A0278D4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A8E0D8A" w14:textId="7C47D066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noProof/>
                <w:sz w:val="18"/>
                <w:szCs w:val="18"/>
              </w:rPr>
              <w:t>116,438,178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6AA2DDD" w14:textId="6FCF87B2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9AE631B" w14:textId="07959F4B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21CEB56" w14:textId="120CBBD1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A7D04B5" w14:textId="0D8E03EA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92A4BA6" w14:textId="1C38EA52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53DD6C5" w14:textId="0A2B523F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040F199" w14:textId="3AFEF6FB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2A254E" w:rsidRPr="00797D95" w14:paraId="0815DDC5" w14:textId="4C8660D4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4DC70C0" w14:textId="1BE5769F" w:rsidR="002A254E" w:rsidRPr="00797D95" w:rsidRDefault="002A254E" w:rsidP="002A254E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/>
                <w:sz w:val="20"/>
              </w:rPr>
              <w:t>0.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5F168537" w14:textId="14C9DB53" w:rsidR="002A254E" w:rsidRPr="00797D95" w:rsidRDefault="002A254E" w:rsidP="002A254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07DE33B8" w14:textId="4E821C1D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272D5A2" w14:textId="6A12E6BE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noProof/>
                <w:sz w:val="18"/>
                <w:szCs w:val="18"/>
              </w:rPr>
              <w:t>1,047,237,924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A7AA61B" w14:textId="12FC6D2C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E433633" w14:textId="78F4F624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382F494" w14:textId="6893B604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1EDB87F" w14:textId="05BAA9DF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7CB94BC" w14:textId="6513917F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AD84899" w14:textId="6255C895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A3D8539" w14:textId="0FFCEE53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1,295,558,807</w:t>
            </w:r>
          </w:p>
        </w:tc>
      </w:tr>
      <w:tr w:rsidR="002A254E" w:rsidRPr="00797D95" w14:paraId="587B1452" w14:textId="27D594FC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9E99081" w14:textId="1AD3071A" w:rsidR="002A254E" w:rsidRPr="00797D95" w:rsidRDefault="002A254E" w:rsidP="002A254E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/>
                <w:sz w:val="20"/>
              </w:rPr>
              <w:t>1.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36814039" w14:textId="5EB39B2C" w:rsidR="002A254E" w:rsidRPr="00797D95" w:rsidRDefault="002A254E" w:rsidP="002A254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205978B6" w14:textId="3AC1ABE6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3789B69" w14:textId="722AF371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noProof/>
                <w:sz w:val="18"/>
                <w:szCs w:val="18"/>
              </w:rPr>
              <w:t>942,189,757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4EED4F2" w14:textId="330E0AF6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96C44E5" w14:textId="3CC744C0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99BDE23" w14:textId="43A55B3B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BA58921" w14:textId="39A9CC56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88A9B77" w14:textId="4210DA48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DD5CACC" w14:textId="754F92BB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7C160B6" w14:textId="08BD1310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2A254E" w:rsidRPr="00797D95" w14:paraId="45B38F91" w14:textId="52D0831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4C783CE" w14:textId="7DA84F20" w:rsidR="002A254E" w:rsidRPr="00797D95" w:rsidRDefault="002A254E" w:rsidP="002A254E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12</w:t>
            </w:r>
            <w:r>
              <w:rPr>
                <w:rFonts w:ascii="標楷體" w:eastAsia="標楷體" w:hAnsi="標楷體" w:hint="eastAsia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0AF76BFF" w14:textId="5E42ECBB" w:rsidR="002A254E" w:rsidRPr="00797D95" w:rsidRDefault="002A254E" w:rsidP="002A254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75182C88" w14:textId="1B92CA3C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B714E2D" w14:textId="74CA2FE2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noProof/>
                <w:sz w:val="18"/>
                <w:szCs w:val="18"/>
              </w:rPr>
              <w:t>40,851,073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4D0D610" w14:textId="672DE441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AB0E2C0" w14:textId="669A71BF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EF7CFC4" w14:textId="4E0A87F3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3EA8140" w14:textId="050E4DC6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66D2F12" w14:textId="10CA45E7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475ADF1" w14:textId="5890FB7E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441E166" w14:textId="4D0CF0D5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2A254E" w:rsidRPr="00797D95" w14:paraId="4A3636BA" w14:textId="39FC085B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4979933" w14:textId="5383E4A9" w:rsidR="002A254E" w:rsidRPr="00797D95" w:rsidRDefault="002A254E" w:rsidP="002A254E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/>
                <w:sz w:val="20"/>
              </w:rPr>
              <w:t>3.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5CE1248B" w14:textId="3AB1561F" w:rsidR="002A254E" w:rsidRPr="00797D95" w:rsidRDefault="002A254E" w:rsidP="002A254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16DD061B" w14:textId="3AE85F66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84005B6" w14:textId="0B9BD86E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noProof/>
                <w:sz w:val="18"/>
                <w:szCs w:val="18"/>
              </w:rPr>
              <w:t>46,013,401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B27F109" w14:textId="4E48D38C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656988D" w14:textId="5AE88789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3270821" w14:textId="25A47F45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B6FA896" w14:textId="32B32E25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5A37116" w14:textId="1EFDFE23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CD75199" w14:textId="047FEFFA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4D94BBA" w14:textId="3B260012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2A254E" w:rsidRPr="00797D95" w14:paraId="1D50277A" w14:textId="70F64F7A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CDE6054" w14:textId="1CC3614C" w:rsidR="002A254E" w:rsidRPr="00797D95" w:rsidRDefault="002A254E" w:rsidP="002A254E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/>
                <w:sz w:val="20"/>
              </w:rPr>
              <w:t>4.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1F5EE2F3" w14:textId="3FC2D322" w:rsidR="002A254E" w:rsidRPr="00797D95" w:rsidRDefault="002A254E" w:rsidP="002A254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1A22396E" w14:textId="110B3D24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E01EC4E" w14:textId="74CABA04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noProof/>
                <w:sz w:val="18"/>
                <w:szCs w:val="18"/>
              </w:rPr>
              <w:t>701,826,250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AD340C8" w14:textId="4FD62521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5690755" w14:textId="655B4A03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94B1715" w14:textId="7A334BEC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0C133E1" w14:textId="1CF4A016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EF021DE" w14:textId="6FAE2F80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835F561" w14:textId="3BDD797F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453EFEA" w14:textId="3A8AD780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2A254E" w:rsidRPr="00797D95" w14:paraId="1AC770DD" w14:textId="6E37F61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7074764" w14:textId="4A794CA9" w:rsidR="002A254E" w:rsidRPr="00797D95" w:rsidRDefault="002A254E" w:rsidP="002A254E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/>
                <w:sz w:val="20"/>
              </w:rPr>
              <w:t>5.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0D31252D" w14:textId="74250A9A" w:rsidR="002A254E" w:rsidRPr="00797D95" w:rsidRDefault="002A254E" w:rsidP="002A254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5D4A9986" w14:textId="08613498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1F08D7D" w14:textId="204F254A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470A5C9" w14:textId="5EDCA456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09504C3" w14:textId="519950A2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FE4602A" w14:textId="01B72515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74A155C" w14:textId="6A163C04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022313A" w14:textId="720957CB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AEB717F" w14:textId="7B7A2595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3E8C4DE" w14:textId="1800CE66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2A254E" w:rsidRPr="00797D95" w14:paraId="4F7C1411" w14:textId="72DE25E5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0418C40" w14:textId="5C45F286" w:rsidR="002A254E" w:rsidRPr="00797D95" w:rsidRDefault="002A254E" w:rsidP="002A254E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/>
                <w:sz w:val="20"/>
              </w:rPr>
              <w:t>6.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57A0899" w14:textId="0EF969AC" w:rsidR="002A254E" w:rsidRPr="00797D95" w:rsidRDefault="002A254E" w:rsidP="002A254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1DAE5569" w14:textId="6B79FEA1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40F4ED2" w14:textId="175648D9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noProof/>
                <w:sz w:val="18"/>
                <w:szCs w:val="18"/>
              </w:rPr>
              <w:t>506,499,453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A4FB88A" w14:textId="6D8A7EE0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F674F56" w14:textId="75324FB5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95B81D7" w14:textId="2628C82B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690E8A8" w14:textId="0593E561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03A1674" w14:textId="15D35FDB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E0CF813" w14:textId="71FAEFE6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F60A625" w14:textId="42D24A62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2A254E" w:rsidRPr="00797D95" w14:paraId="0F2D0C49" w14:textId="047122FE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61AA54B" w14:textId="43F790EA" w:rsidR="002A254E" w:rsidRPr="00797D95" w:rsidRDefault="002A254E" w:rsidP="002A254E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/>
                <w:sz w:val="20"/>
              </w:rPr>
              <w:t>7.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4A668091" w14:textId="75A14476" w:rsidR="002A254E" w:rsidRPr="00797D95" w:rsidRDefault="002A254E" w:rsidP="002A254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274423A9" w14:textId="69110F13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C18D612" w14:textId="643572D0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noProof/>
                <w:sz w:val="18"/>
                <w:szCs w:val="18"/>
              </w:rPr>
              <w:t>9,406,994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FD95BE9" w14:textId="10B462AA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0A7DEB9" w14:textId="7339DED5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3183A52" w14:textId="0E2691BC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38230D5" w14:textId="78B1929D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4983B6F" w14:textId="4F528F83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19A08FA" w14:textId="187C66F3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3582E03" w14:textId="7786277B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2A254E" w:rsidRPr="00797D95" w14:paraId="0A6AC236" w14:textId="14EEC2AD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E3D02D8" w14:textId="0FF69490" w:rsidR="002A254E" w:rsidRPr="00797D95" w:rsidRDefault="002A254E" w:rsidP="002A254E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/>
                <w:sz w:val="20"/>
              </w:rPr>
              <w:t>8.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79EA5734" w14:textId="214D10CF" w:rsidR="002A254E" w:rsidRPr="00797D95" w:rsidRDefault="002A254E" w:rsidP="002A254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15A2E666" w14:textId="2D5885CF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56D86F0" w14:textId="7182886D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noProof/>
                <w:sz w:val="18"/>
                <w:szCs w:val="18"/>
              </w:rPr>
              <w:t>440,173,000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5DE5B48" w14:textId="29AD8521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E60DEE7" w14:textId="00D91304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554269A" w14:textId="22BB33A2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8599DF6" w14:textId="02B883A8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10DD32B" w14:textId="7B9F6CAD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DB03049" w14:textId="70A58427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6AF32AD" w14:textId="18CBD0B8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2A254E" w:rsidRPr="00797D95" w14:paraId="1860F5FB" w14:textId="4ED37B39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CA93DD4" w14:textId="585D7AFD" w:rsidR="002A254E" w:rsidRPr="00797D95" w:rsidRDefault="002A254E" w:rsidP="002A254E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/>
                <w:sz w:val="20"/>
              </w:rPr>
              <w:t>9.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1AA62DA1" w14:textId="52E18C65" w:rsidR="002A254E" w:rsidRPr="00797D95" w:rsidRDefault="002A254E" w:rsidP="002A254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平衡預算補助支出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43B5B370" w14:textId="2E192A97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CB1A183" w14:textId="37B8A8E5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noProof/>
                <w:sz w:val="18"/>
                <w:szCs w:val="18"/>
              </w:rPr>
              <w:t>58,400,000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58DDF8E" w14:textId="54B1A3F1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EC61092" w14:textId="3DEB3848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F767D8B" w14:textId="03DAF2EF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FBB026D" w14:textId="01A666F6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45913FE" w14:textId="67C89E51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95B727F" w14:textId="5E12E2C2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22B16EC" w14:textId="159203FF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2A254E" w:rsidRPr="00797D95" w14:paraId="2A5DA1D0" w14:textId="5642616E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C957A7" w14:textId="05C6DB64" w:rsidR="002A254E" w:rsidRPr="00797D95" w:rsidRDefault="002A254E" w:rsidP="002A254E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</w:t>
            </w:r>
            <w:r>
              <w:rPr>
                <w:rFonts w:ascii="標楷體" w:eastAsia="標楷體" w:hAnsi="標楷體"/>
                <w:sz w:val="20"/>
              </w:rPr>
              <w:t>0.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760F3C5F" w14:textId="13A315F0" w:rsidR="002A254E" w:rsidRPr="00797D95" w:rsidRDefault="002A254E" w:rsidP="002A254E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97D95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793487B8" w14:textId="166E770D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F4786D1" w14:textId="4234373A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noProof/>
                <w:sz w:val="18"/>
                <w:szCs w:val="18"/>
              </w:rPr>
              <w:t>800,000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60BEC33" w14:textId="0FDAB09E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2712623" w14:textId="53B64ABB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9D0DCBD" w14:textId="135DBDA8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CB11834" w14:textId="0E4181B8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0FA38B0" w14:textId="021A1F5A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2A12EF7" w14:textId="1DB0071C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BA09460" w14:textId="050D7CDD" w:rsidR="002A254E" w:rsidRPr="005945A8" w:rsidRDefault="002A254E" w:rsidP="002A254E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</w:tbl>
    <w:p w14:paraId="6515754A" w14:textId="77777777" w:rsidR="00EF4923" w:rsidRDefault="00EF4923" w:rsidP="00EF4923"/>
    <w:p w14:paraId="715C4818" w14:textId="77777777" w:rsidR="00EF4923" w:rsidRPr="00EF4923" w:rsidRDefault="00EF4923" w:rsidP="00EF4923">
      <w:r>
        <w:br w:type="page"/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"/>
        <w:gridCol w:w="94"/>
        <w:gridCol w:w="1751"/>
        <w:gridCol w:w="942"/>
        <w:gridCol w:w="1269"/>
        <w:gridCol w:w="2211"/>
        <w:gridCol w:w="2211"/>
        <w:gridCol w:w="2211"/>
        <w:gridCol w:w="2211"/>
        <w:gridCol w:w="2211"/>
        <w:gridCol w:w="2211"/>
        <w:gridCol w:w="2211"/>
        <w:gridCol w:w="2211"/>
      </w:tblGrid>
      <w:tr w:rsidR="00EF4923" w:rsidRPr="00797D95" w14:paraId="4A8A0E65" w14:textId="77777777" w:rsidTr="002162F0">
        <w:tc>
          <w:tcPr>
            <w:tcW w:w="104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C46B6BA" w14:textId="77777777" w:rsidR="00EF4923" w:rsidRPr="00797D95" w:rsidRDefault="00EF4923" w:rsidP="002162F0">
            <w:pPr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noProof/>
                <w:sz w:val="20"/>
              </w:rPr>
              <w:lastRenderedPageBreak/>
              <w:t>經常</w:t>
            </w:r>
          </w:p>
        </w:tc>
        <w:tc>
          <w:tcPr>
            <w:tcW w:w="609" w:type="pct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3FDD0112" w14:textId="77777777" w:rsidR="00EF4923" w:rsidRPr="00797D95" w:rsidRDefault="00EF4923" w:rsidP="00685B6E">
            <w:pPr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 w:hint="eastAsia"/>
                <w:noProof/>
                <w:sz w:val="20"/>
              </w:rPr>
              <w:t>門併計</w:t>
            </w:r>
          </w:p>
        </w:tc>
        <w:tc>
          <w:tcPr>
            <w:tcW w:w="4287" w:type="pct"/>
            <w:gridSpan w:val="9"/>
            <w:vMerge w:val="restart"/>
            <w:tcBorders>
              <w:top w:val="nil"/>
              <w:left w:val="nil"/>
            </w:tcBorders>
            <w:vAlign w:val="bottom"/>
          </w:tcPr>
          <w:p w14:paraId="1C7EE0FD" w14:textId="77777777" w:rsidR="00EF4923" w:rsidRPr="00797D95" w:rsidRDefault="00EF4923" w:rsidP="00685B6E">
            <w:pPr>
              <w:jc w:val="right"/>
            </w:pPr>
            <w:r w:rsidRPr="00797D95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EF4923" w:rsidRPr="00797D95" w14:paraId="066DFA4A" w14:textId="77777777" w:rsidTr="002162F0">
        <w:tc>
          <w:tcPr>
            <w:tcW w:w="104" w:type="pct"/>
            <w:gridSpan w:val="2"/>
            <w:tcBorders>
              <w:top w:val="nil"/>
              <w:right w:val="nil"/>
            </w:tcBorders>
            <w:shd w:val="clear" w:color="auto" w:fill="auto"/>
            <w:vAlign w:val="center"/>
          </w:tcPr>
          <w:p w14:paraId="2D571348" w14:textId="77777777" w:rsidR="00EF4923" w:rsidRPr="00797D95" w:rsidRDefault="00EF4923" w:rsidP="002162F0">
            <w:pPr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noProof/>
                <w:sz w:val="20"/>
              </w:rPr>
              <w:t>資本</w:t>
            </w:r>
          </w:p>
        </w:tc>
        <w:tc>
          <w:tcPr>
            <w:tcW w:w="609" w:type="pct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008B7BCA" w14:textId="77777777" w:rsidR="00EF4923" w:rsidRPr="00797D95" w:rsidRDefault="00EF4923" w:rsidP="00685B6E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4287" w:type="pct"/>
            <w:gridSpan w:val="9"/>
            <w:vMerge/>
            <w:tcBorders>
              <w:left w:val="nil"/>
            </w:tcBorders>
            <w:vAlign w:val="center"/>
          </w:tcPr>
          <w:p w14:paraId="0218A491" w14:textId="77777777" w:rsidR="00EF4923" w:rsidRPr="00797D95" w:rsidRDefault="00EF4923" w:rsidP="00685B6E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80316D" w:rsidRPr="00797D95" w14:paraId="15A0897F" w14:textId="77777777" w:rsidTr="00BD5808">
        <w:trPr>
          <w:trHeight w:val="587"/>
        </w:trPr>
        <w:tc>
          <w:tcPr>
            <w:tcW w:w="500" w:type="pct"/>
            <w:gridSpan w:val="3"/>
            <w:tcBorders>
              <w:tl2br w:val="single" w:sz="4" w:space="0" w:color="auto"/>
            </w:tcBorders>
            <w:vAlign w:val="center"/>
          </w:tcPr>
          <w:p w14:paraId="26166D7C" w14:textId="25BE6DD7" w:rsidR="00BD5808" w:rsidRPr="00BD5808" w:rsidRDefault="0080316D" w:rsidP="00BD5808">
            <w:pPr>
              <w:spacing w:beforeLines="30" w:before="108" w:line="240" w:lineRule="exact"/>
              <w:jc w:val="right"/>
              <w:rPr>
                <w:rFonts w:ascii="標楷體" w:eastAsia="標楷體" w:hint="eastAsia"/>
                <w:color w:val="000000"/>
                <w:sz w:val="4"/>
                <w:szCs w:val="4"/>
              </w:rPr>
            </w:pPr>
            <w:r w:rsidRPr="00797D95"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3EBBBF21" w14:textId="7F561DB4" w:rsidR="00BD5808" w:rsidRPr="00797D95" w:rsidRDefault="0080316D" w:rsidP="00BD5808">
            <w:pPr>
              <w:snapToGrid w:val="0"/>
              <w:spacing w:beforeLines="25" w:before="90" w:afterLines="10" w:after="36"/>
              <w:rPr>
                <w:rFonts w:ascii="標楷體" w:eastAsia="標楷體" w:hint="eastAsia"/>
                <w:sz w:val="20"/>
              </w:rPr>
            </w:pPr>
            <w:r w:rsidRPr="00797D95">
              <w:rPr>
                <w:rFonts w:ascii="標楷體" w:eastAsia="標楷體" w:hint="eastAsia"/>
                <w:sz w:val="20"/>
              </w:rPr>
              <w:t xml:space="preserve">政  事 </w:t>
            </w:r>
            <w:r w:rsidRPr="00797D95">
              <w:rPr>
                <w:rFonts w:ascii="標楷體" w:eastAsia="標楷體"/>
                <w:sz w:val="20"/>
              </w:rPr>
              <w:t xml:space="preserve"> </w:t>
            </w:r>
            <w:r w:rsidRPr="00797D95"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500" w:type="pct"/>
            <w:gridSpan w:val="2"/>
            <w:vAlign w:val="center"/>
          </w:tcPr>
          <w:p w14:paraId="43A03AF7" w14:textId="470F63CB" w:rsidR="0080316D" w:rsidRPr="00797D95" w:rsidRDefault="0080316D" w:rsidP="008031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sz w:val="20"/>
              </w:rPr>
              <w:t>工務處主管</w:t>
            </w:r>
          </w:p>
        </w:tc>
        <w:tc>
          <w:tcPr>
            <w:tcW w:w="500" w:type="pct"/>
            <w:vAlign w:val="center"/>
          </w:tcPr>
          <w:p w14:paraId="416B6883" w14:textId="34744A73" w:rsidR="0080316D" w:rsidRPr="00797D95" w:rsidRDefault="0080316D" w:rsidP="008031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sz w:val="20"/>
              </w:rPr>
              <w:t>社會處主管</w:t>
            </w:r>
          </w:p>
        </w:tc>
        <w:tc>
          <w:tcPr>
            <w:tcW w:w="500" w:type="pct"/>
            <w:vAlign w:val="center"/>
          </w:tcPr>
          <w:p w14:paraId="7502F7BC" w14:textId="6C58E03D" w:rsidR="0080316D" w:rsidRPr="00797D95" w:rsidRDefault="0080316D" w:rsidP="008031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sz w:val="20"/>
              </w:rPr>
              <w:t>行政處主管</w:t>
            </w:r>
          </w:p>
        </w:tc>
        <w:tc>
          <w:tcPr>
            <w:tcW w:w="500" w:type="pct"/>
            <w:vAlign w:val="center"/>
          </w:tcPr>
          <w:p w14:paraId="72351E25" w14:textId="289F626C" w:rsidR="0080316D" w:rsidRPr="00797D95" w:rsidRDefault="0080316D" w:rsidP="008031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sz w:val="20"/>
              </w:rPr>
              <w:t>衛生局主管</w:t>
            </w:r>
          </w:p>
        </w:tc>
        <w:tc>
          <w:tcPr>
            <w:tcW w:w="500" w:type="pct"/>
            <w:vAlign w:val="center"/>
          </w:tcPr>
          <w:p w14:paraId="0DE6D79E" w14:textId="058F9032" w:rsidR="0080316D" w:rsidRPr="00797D95" w:rsidRDefault="0080316D" w:rsidP="008031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sz w:val="20"/>
              </w:rPr>
              <w:t>環境保護局主管</w:t>
            </w:r>
          </w:p>
        </w:tc>
        <w:tc>
          <w:tcPr>
            <w:tcW w:w="500" w:type="pct"/>
            <w:vAlign w:val="center"/>
          </w:tcPr>
          <w:p w14:paraId="6BEA86A9" w14:textId="03326F89" w:rsidR="0080316D" w:rsidRPr="00797D95" w:rsidRDefault="0080316D" w:rsidP="008031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sz w:val="20"/>
              </w:rPr>
              <w:t>警察局主管</w:t>
            </w:r>
          </w:p>
        </w:tc>
        <w:tc>
          <w:tcPr>
            <w:tcW w:w="500" w:type="pct"/>
            <w:vAlign w:val="center"/>
          </w:tcPr>
          <w:p w14:paraId="1F3CFF6D" w14:textId="40ED8627" w:rsidR="0080316D" w:rsidRPr="00797D95" w:rsidRDefault="0080316D" w:rsidP="008031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sz w:val="20"/>
              </w:rPr>
              <w:t>消防局主管</w:t>
            </w:r>
          </w:p>
        </w:tc>
        <w:tc>
          <w:tcPr>
            <w:tcW w:w="500" w:type="pct"/>
            <w:vAlign w:val="center"/>
          </w:tcPr>
          <w:p w14:paraId="021FC029" w14:textId="73406686" w:rsidR="0080316D" w:rsidRPr="00797D95" w:rsidRDefault="0080316D" w:rsidP="008031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 w:rsidRPr="00797D95">
              <w:rPr>
                <w:rFonts w:ascii="標楷體" w:eastAsia="標楷體"/>
                <w:sz w:val="20"/>
              </w:rPr>
              <w:t>統籌支撥科目</w:t>
            </w:r>
            <w:proofErr w:type="gramEnd"/>
          </w:p>
        </w:tc>
        <w:tc>
          <w:tcPr>
            <w:tcW w:w="500" w:type="pct"/>
            <w:vAlign w:val="center"/>
          </w:tcPr>
          <w:p w14:paraId="171B83EB" w14:textId="08AA2A27" w:rsidR="0080316D" w:rsidRPr="00797D95" w:rsidRDefault="0080316D" w:rsidP="0080316D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797D95">
              <w:rPr>
                <w:rFonts w:ascii="標楷體" w:eastAsia="標楷體"/>
                <w:sz w:val="20"/>
              </w:rPr>
              <w:t>合計</w:t>
            </w:r>
          </w:p>
        </w:tc>
      </w:tr>
      <w:tr w:rsidR="00433FE7" w:rsidRPr="004B289C" w14:paraId="56F6B000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500" w:type="pct"/>
            <w:gridSpan w:val="3"/>
            <w:shd w:val="clear" w:color="auto" w:fill="auto"/>
            <w:vAlign w:val="center"/>
          </w:tcPr>
          <w:p w14:paraId="4AC77D51" w14:textId="77777777" w:rsidR="00433FE7" w:rsidRPr="00836028" w:rsidRDefault="00433FE7" w:rsidP="00433FE7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36028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621F5E65" w14:textId="6E21619C" w:rsidR="00433FE7" w:rsidRPr="005945A8" w:rsidRDefault="00433FE7" w:rsidP="00836028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b/>
                <w:bCs/>
                <w:sz w:val="18"/>
                <w:szCs w:val="18"/>
              </w:rPr>
              <w:t>132,662,561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579E3E2" w14:textId="11AA8D8B" w:rsidR="00433FE7" w:rsidRPr="005945A8" w:rsidRDefault="00433FE7" w:rsidP="00836028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b/>
                <w:bCs/>
                <w:sz w:val="18"/>
                <w:szCs w:val="18"/>
              </w:rPr>
              <w:t>73,297,576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8753DF4" w14:textId="5704C850" w:rsidR="00433FE7" w:rsidRPr="005945A8" w:rsidRDefault="00433FE7" w:rsidP="00836028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b/>
                <w:bCs/>
                <w:sz w:val="18"/>
                <w:szCs w:val="18"/>
              </w:rPr>
              <w:t>22,466,469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C24F18D" w14:textId="6D859574" w:rsidR="00433FE7" w:rsidRPr="005945A8" w:rsidRDefault="00433FE7" w:rsidP="00836028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b/>
                <w:bCs/>
                <w:sz w:val="18"/>
                <w:szCs w:val="18"/>
              </w:rPr>
              <w:t>797,810,488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4D69DBE" w14:textId="38C36EAA" w:rsidR="00433FE7" w:rsidRPr="005945A8" w:rsidRDefault="00433FE7" w:rsidP="00836028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b/>
                <w:bCs/>
                <w:sz w:val="18"/>
                <w:szCs w:val="18"/>
              </w:rPr>
              <w:t>279,864,662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86E75A3" w14:textId="467241FD" w:rsidR="00433FE7" w:rsidRPr="005945A8" w:rsidRDefault="00433FE7" w:rsidP="00836028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b/>
                <w:bCs/>
                <w:sz w:val="18"/>
                <w:szCs w:val="18"/>
              </w:rPr>
              <w:t>747,381,209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0A3D28B" w14:textId="285A61BA" w:rsidR="00433FE7" w:rsidRPr="005945A8" w:rsidRDefault="00433FE7" w:rsidP="00836028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b/>
                <w:bCs/>
                <w:sz w:val="18"/>
                <w:szCs w:val="18"/>
              </w:rPr>
              <w:t>331,103,971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7D100A7" w14:textId="2E63D5BE" w:rsidR="00433FE7" w:rsidRPr="005945A8" w:rsidRDefault="00433FE7" w:rsidP="00836028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b/>
                <w:bCs/>
                <w:sz w:val="18"/>
                <w:szCs w:val="18"/>
              </w:rPr>
              <w:t>205,306,097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812DEB6" w14:textId="0B8B34F4" w:rsidR="00433FE7" w:rsidRPr="005945A8" w:rsidRDefault="00FC45AF" w:rsidP="00836028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13,319,734,450</w:t>
            </w:r>
          </w:p>
        </w:tc>
      </w:tr>
      <w:tr w:rsidR="00FC45AF" w:rsidRPr="004B289C" w14:paraId="25DC6E29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0CADF91" w14:textId="4E9E3BF8" w:rsidR="00FC45AF" w:rsidRPr="00836028" w:rsidRDefault="00FC45AF" w:rsidP="00FC45A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sz w:val="20"/>
              </w:rPr>
              <w:t>1</w:t>
            </w:r>
            <w:r w:rsidRPr="00836028">
              <w:rPr>
                <w:rFonts w:ascii="標楷體" w:eastAsia="標楷體" w:hAnsi="標楷體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5BE7F60F" w14:textId="276F73D5" w:rsidR="00FC45AF" w:rsidRPr="00836028" w:rsidRDefault="00FC45AF" w:rsidP="00FC45A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11EFA947" w14:textId="7A5738A7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1A8D93F" w14:textId="7F256769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23DB5FA" w14:textId="58FD1404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22,466,469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A1DDC5B" w14:textId="7FF5B471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47AFF9B" w14:textId="10184ED6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DAC913B" w14:textId="11B28403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04C7FEA" w14:textId="087F262F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1D41B08" w14:textId="10E88A4E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11DF8BD" w14:textId="38CCF19F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noProof/>
                <w:sz w:val="18"/>
                <w:szCs w:val="18"/>
              </w:rPr>
              <w:t>515,281,997</w:t>
            </w:r>
          </w:p>
        </w:tc>
      </w:tr>
      <w:tr w:rsidR="00FC45AF" w:rsidRPr="004B289C" w14:paraId="40BC227E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47AEC58" w14:textId="79BB8AF1" w:rsidR="00FC45AF" w:rsidRPr="00836028" w:rsidRDefault="00FC45AF" w:rsidP="00FC45A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sz w:val="20"/>
              </w:rPr>
              <w:t>2</w:t>
            </w:r>
            <w:r w:rsidRPr="00836028">
              <w:rPr>
                <w:rFonts w:ascii="標楷體" w:eastAsia="標楷體" w:hAnsi="標楷體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35EAA56" w14:textId="2ACE3437" w:rsidR="00FC45AF" w:rsidRPr="00836028" w:rsidRDefault="00FC45AF" w:rsidP="00FC45A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4AC9B074" w14:textId="0F951DEB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E629F50" w14:textId="66A9805C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6832CBB" w14:textId="0FAE27E9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00A5CCB" w14:textId="273DCAFF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157CC8F" w14:textId="08A158B4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04F86DC" w14:textId="440E92C6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5F55189" w14:textId="7E2197DC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F459D4F" w14:textId="69CBBC45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CB0ABD1" w14:textId="295E43BE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noProof/>
                <w:sz w:val="18"/>
                <w:szCs w:val="18"/>
              </w:rPr>
              <w:t>176,016,825</w:t>
            </w:r>
          </w:p>
        </w:tc>
      </w:tr>
      <w:tr w:rsidR="00FC45AF" w:rsidRPr="004B289C" w14:paraId="5F693B4E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C840864" w14:textId="43B5F4C7" w:rsidR="00FC45AF" w:rsidRPr="00836028" w:rsidRDefault="00FC45AF" w:rsidP="00FC45A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sz w:val="20"/>
              </w:rPr>
              <w:t>3</w:t>
            </w:r>
            <w:r w:rsidRPr="00836028">
              <w:rPr>
                <w:rFonts w:ascii="標楷體" w:eastAsia="標楷體" w:hAnsi="標楷體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3DC65C5B" w14:textId="367C451E" w:rsidR="00FC45AF" w:rsidRPr="00836028" w:rsidRDefault="00FC45AF" w:rsidP="00FC45A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4042A092" w14:textId="30D4B07B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9B2FDDE" w14:textId="6A833646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716DC60" w14:textId="46C6023B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2A8A597" w14:textId="3550735E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31138D3" w14:textId="6A66A022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6BDCA58" w14:textId="48028BE4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A088E0D" w14:textId="24BD8817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331,103,971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53E5AC5" w14:textId="161AA12A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42D0D6F" w14:textId="2059A7D7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noProof/>
                <w:sz w:val="18"/>
                <w:szCs w:val="18"/>
              </w:rPr>
              <w:t>596,895,520</w:t>
            </w:r>
          </w:p>
        </w:tc>
      </w:tr>
      <w:tr w:rsidR="00FC45AF" w:rsidRPr="004B289C" w14:paraId="290D0301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3151353" w14:textId="58746D08" w:rsidR="00FC45AF" w:rsidRPr="00836028" w:rsidRDefault="00FC45AF" w:rsidP="00FC45A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sz w:val="20"/>
              </w:rPr>
              <w:t>4</w:t>
            </w:r>
            <w:r w:rsidRPr="00836028">
              <w:rPr>
                <w:rFonts w:ascii="標楷體" w:eastAsia="標楷體" w:hAnsi="標楷體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1E6C0860" w14:textId="0587C3A5" w:rsidR="00FC45AF" w:rsidRPr="00836028" w:rsidRDefault="00FC45AF" w:rsidP="00FC45A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3A9337E3" w14:textId="7E1A2106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ECB79C1" w14:textId="4B71D9DE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CD3C60C" w14:textId="69BFE8B2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7D1A58F" w14:textId="024EE6B6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361983F" w14:textId="27F572C4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21A7336" w14:textId="16A594B0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747,381,209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BC2E602" w14:textId="6945E1E7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EFEE39E" w14:textId="38F83D13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36F1F35" w14:textId="2A88B873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noProof/>
                <w:sz w:val="18"/>
                <w:szCs w:val="18"/>
              </w:rPr>
              <w:t>747,381,209</w:t>
            </w:r>
          </w:p>
        </w:tc>
      </w:tr>
      <w:tr w:rsidR="00FC45AF" w:rsidRPr="004B289C" w14:paraId="074D4319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3391387" w14:textId="44694E75" w:rsidR="00FC45AF" w:rsidRPr="00836028" w:rsidRDefault="00FC45AF" w:rsidP="00FC45A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sz w:val="20"/>
              </w:rPr>
              <w:t>5</w:t>
            </w:r>
            <w:r w:rsidRPr="00836028">
              <w:rPr>
                <w:rFonts w:ascii="標楷體" w:eastAsia="標楷體" w:hAnsi="標楷體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7EC2B9F4" w14:textId="16F3BD37" w:rsidR="00FC45AF" w:rsidRPr="00836028" w:rsidRDefault="00FC45AF" w:rsidP="00FC45A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6FAF1DE6" w14:textId="0E4087D9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B417FE4" w14:textId="5CA8549D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C1AE423" w14:textId="40C3017F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77E2EC7" w14:textId="141D45A6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EAED5A1" w14:textId="4205A2FB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4463CD5" w14:textId="264BD9CC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5988BD4" w14:textId="46EF1D0F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838EC54" w14:textId="5E3A99E5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ACF21B7" w14:textId="5A18E958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noProof/>
                <w:sz w:val="18"/>
                <w:szCs w:val="18"/>
              </w:rPr>
              <w:t>58,527,179</w:t>
            </w:r>
          </w:p>
        </w:tc>
      </w:tr>
      <w:tr w:rsidR="00FC45AF" w:rsidRPr="004B289C" w14:paraId="57437E4A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A13D2D9" w14:textId="1FAEB13D" w:rsidR="00FC45AF" w:rsidRPr="00836028" w:rsidRDefault="00FC45AF" w:rsidP="00FC45A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sz w:val="20"/>
              </w:rPr>
              <w:t>6</w:t>
            </w:r>
            <w:r w:rsidRPr="00836028">
              <w:rPr>
                <w:rFonts w:ascii="標楷體" w:eastAsia="標楷體" w:hAnsi="標楷體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726E38B" w14:textId="0BD224DD" w:rsidR="00FC45AF" w:rsidRPr="00836028" w:rsidRDefault="00FC45AF" w:rsidP="00FC45A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258CB496" w14:textId="6D4A616E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D4F93C5" w14:textId="5988A887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1F8AB98" w14:textId="6AB62EB6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824996A" w14:textId="6A2AFCFE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BDBBC89" w14:textId="0E38864D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7DCB734" w14:textId="092ED10B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96CFACB" w14:textId="64164738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4DDFA5D" w14:textId="45B72056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2DA999A" w14:textId="08BCBF72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noProof/>
                <w:sz w:val="18"/>
                <w:szCs w:val="18"/>
              </w:rPr>
              <w:t>2,885,643,073</w:t>
            </w:r>
          </w:p>
        </w:tc>
      </w:tr>
      <w:tr w:rsidR="00FC45AF" w:rsidRPr="004B289C" w14:paraId="6E9B9C4B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350B273" w14:textId="17DCF280" w:rsidR="00FC45AF" w:rsidRPr="00836028" w:rsidRDefault="00FC45AF" w:rsidP="00FC45A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sz w:val="20"/>
              </w:rPr>
              <w:t>7</w:t>
            </w:r>
            <w:r w:rsidRPr="00836028">
              <w:rPr>
                <w:rFonts w:ascii="標楷體" w:eastAsia="標楷體" w:hAnsi="標楷體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38C88584" w14:textId="124FE588" w:rsidR="00FC45AF" w:rsidRPr="00836028" w:rsidRDefault="00FC45AF" w:rsidP="00FC45A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59DAD040" w14:textId="2984EC46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F387802" w14:textId="6B690B06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A74055C" w14:textId="37D8DDF7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4961484" w14:textId="15C81F14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FFE79A9" w14:textId="395D0DA5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08DF6B4" w14:textId="1D6059C9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13E149B" w14:textId="146145FE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5A96782" w14:textId="72C6F02C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EF4C0F7" w14:textId="4C093029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noProof/>
                <w:sz w:val="18"/>
                <w:szCs w:val="18"/>
              </w:rPr>
              <w:t>700,006,190</w:t>
            </w:r>
          </w:p>
        </w:tc>
      </w:tr>
      <w:tr w:rsidR="00FC45AF" w:rsidRPr="004B289C" w14:paraId="622F5791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2C7DDE8" w14:textId="1E253B65" w:rsidR="00FC45AF" w:rsidRPr="00836028" w:rsidRDefault="00FC45AF" w:rsidP="00FC45A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sz w:val="20"/>
              </w:rPr>
              <w:t>8</w:t>
            </w:r>
            <w:r w:rsidRPr="00836028">
              <w:rPr>
                <w:rFonts w:ascii="標楷體" w:eastAsia="標楷體" w:hAnsi="標楷體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7A1206F1" w14:textId="156452E2" w:rsidR="00FC45AF" w:rsidRPr="00836028" w:rsidRDefault="00FC45AF" w:rsidP="00FC45A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28990671" w14:textId="41E14271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D79853C" w14:textId="79BEB82C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198EBE1" w14:textId="24AC68FF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60B0E8A" w14:textId="0544BF9A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29DCD83" w14:textId="39773CEE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AE1EBF6" w14:textId="54F8AC16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826203E" w14:textId="62EEBB9B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9AFEFAB" w14:textId="7BA00D8F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D8A6AC9" w14:textId="17897422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noProof/>
                <w:sz w:val="18"/>
                <w:szCs w:val="18"/>
              </w:rPr>
              <w:t>945,646,236</w:t>
            </w:r>
          </w:p>
        </w:tc>
      </w:tr>
      <w:tr w:rsidR="00FC45AF" w:rsidRPr="004B289C" w14:paraId="3F4EBE2E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D3F3881" w14:textId="44CC5CA0" w:rsidR="00FC45AF" w:rsidRPr="00836028" w:rsidRDefault="00FC45AF" w:rsidP="00FC45A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sz w:val="20"/>
              </w:rPr>
              <w:t>9</w:t>
            </w:r>
            <w:r w:rsidRPr="00836028">
              <w:rPr>
                <w:rFonts w:ascii="標楷體" w:eastAsia="標楷體" w:hAnsi="標楷體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1FF058AC" w14:textId="6F0A4CA0" w:rsidR="00FC45AF" w:rsidRPr="00836028" w:rsidRDefault="00FC45AF" w:rsidP="00FC45A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0D679D1C" w14:textId="2E6942F7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132,662,561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31FDF83" w14:textId="173AC2AB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B02F265" w14:textId="444AD1CB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1D2189B" w14:textId="055F3104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B19E183" w14:textId="2FE818E2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AED29BE" w14:textId="46352880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7673EFC" w14:textId="005F9297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EE7FEAC" w14:textId="6D876765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521DE02" w14:textId="0F38EAA9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noProof/>
                <w:sz w:val="18"/>
                <w:szCs w:val="18"/>
              </w:rPr>
              <w:t>249,100,739</w:t>
            </w:r>
          </w:p>
        </w:tc>
      </w:tr>
      <w:tr w:rsidR="00FC45AF" w:rsidRPr="004B289C" w14:paraId="02C8949B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AE2C12E" w14:textId="792A828B" w:rsidR="00FC45AF" w:rsidRPr="00836028" w:rsidRDefault="00FC45AF" w:rsidP="00FC45A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sz w:val="20"/>
              </w:rPr>
              <w:t>1</w:t>
            </w:r>
            <w:r w:rsidRPr="00836028">
              <w:rPr>
                <w:rFonts w:ascii="標楷體" w:eastAsia="標楷體" w:hAnsi="標楷體"/>
                <w:sz w:val="20"/>
              </w:rPr>
              <w:t>0.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BD77D5F" w14:textId="6EDF0867" w:rsidR="00FC45AF" w:rsidRPr="00836028" w:rsidRDefault="00FC45AF" w:rsidP="00FC45A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7819CCB6" w14:textId="760F52F1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3FB3892" w14:textId="44EDD446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0CF5B81" w14:textId="72F54A7B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6D6A638" w14:textId="473754B5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DF6213A" w14:textId="30B97FB1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665A534" w14:textId="7E9684E6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47FB4E6" w14:textId="6F7579D7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24BC2CF" w14:textId="08D02AEA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F7D3E36" w14:textId="158F129D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noProof/>
                <w:sz w:val="18"/>
                <w:szCs w:val="18"/>
              </w:rPr>
              <w:t>2,342,796,731</w:t>
            </w:r>
          </w:p>
        </w:tc>
      </w:tr>
      <w:tr w:rsidR="00FC45AF" w:rsidRPr="004B289C" w14:paraId="75361C86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3F9C2DE" w14:textId="7D5245A2" w:rsidR="00FC45AF" w:rsidRPr="00836028" w:rsidRDefault="00FC45AF" w:rsidP="00FC45A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sz w:val="20"/>
              </w:rPr>
              <w:t>1</w:t>
            </w:r>
            <w:r w:rsidRPr="00836028">
              <w:rPr>
                <w:rFonts w:ascii="標楷體" w:eastAsia="標楷體" w:hAnsi="標楷體"/>
                <w:sz w:val="20"/>
              </w:rPr>
              <w:t>1.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710F5A46" w14:textId="58465F8C" w:rsidR="00FC45AF" w:rsidRPr="00836028" w:rsidRDefault="00FC45AF" w:rsidP="00FC45A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7FB5A034" w14:textId="57647E45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34737BF" w14:textId="454CF628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5CFEEC3" w14:textId="348C353F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F373781" w14:textId="01E38E21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507A30E" w14:textId="11D02C1B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1071F6F" w14:textId="350B0596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94DCCE1" w14:textId="02E21646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8B98843" w14:textId="367D398C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0AD58D7" w14:textId="2CC9D3DF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noProof/>
                <w:sz w:val="18"/>
                <w:szCs w:val="18"/>
              </w:rPr>
              <w:t>942,189,757</w:t>
            </w:r>
          </w:p>
        </w:tc>
      </w:tr>
      <w:tr w:rsidR="00FC45AF" w:rsidRPr="004B289C" w14:paraId="05A2B97B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7F13A84" w14:textId="1ECC55E7" w:rsidR="00FC45AF" w:rsidRPr="00836028" w:rsidRDefault="00FC45AF" w:rsidP="00FC45A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/>
                <w:sz w:val="20"/>
              </w:rPr>
              <w:t>12</w:t>
            </w:r>
            <w:r w:rsidRPr="00836028">
              <w:rPr>
                <w:rFonts w:ascii="標楷體" w:eastAsia="標楷體" w:hAnsi="標楷體" w:hint="eastAsia"/>
                <w:sz w:val="20"/>
              </w:rPr>
              <w:t>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1E70E5D4" w14:textId="200842CE" w:rsidR="00FC45AF" w:rsidRPr="00836028" w:rsidRDefault="00FC45AF" w:rsidP="00FC45A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3C5E9AEB" w14:textId="7A38D06A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5C6FD9B" w14:textId="70A063B9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469EF5B" w14:textId="541E9BBA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2E933DF" w14:textId="35492196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F104290" w14:textId="519A4A5D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DD6533E" w14:textId="7D157996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24475EC" w14:textId="3BE67C82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76CB714" w14:textId="14435B60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0B833AA" w14:textId="55D1ECC0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noProof/>
                <w:sz w:val="18"/>
                <w:szCs w:val="18"/>
              </w:rPr>
              <w:t>40,851,073</w:t>
            </w:r>
          </w:p>
        </w:tc>
      </w:tr>
      <w:tr w:rsidR="00FC45AF" w:rsidRPr="004B289C" w14:paraId="1F41DF41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EB26A6A" w14:textId="77F7A20A" w:rsidR="00FC45AF" w:rsidRPr="00836028" w:rsidRDefault="00FC45AF" w:rsidP="00FC45A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sz w:val="20"/>
              </w:rPr>
              <w:t>1</w:t>
            </w:r>
            <w:r w:rsidRPr="00836028">
              <w:rPr>
                <w:rFonts w:ascii="標楷體" w:eastAsia="標楷體" w:hAnsi="標楷體"/>
                <w:sz w:val="20"/>
              </w:rPr>
              <w:t>3.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6F702978" w14:textId="7210453A" w:rsidR="00FC45AF" w:rsidRPr="00836028" w:rsidRDefault="00FC45AF" w:rsidP="00FC45A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2DA95055" w14:textId="2723A794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FFD8E95" w14:textId="1DE0B1C8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37B8EF7" w14:textId="50111767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4A06545" w14:textId="3ABBAAC7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6287B83" w14:textId="4C935E66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A172C01" w14:textId="771524AC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5FFECEC" w14:textId="012CE089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630C2F2" w14:textId="31AE9999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7B39401" w14:textId="71745A50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noProof/>
                <w:sz w:val="18"/>
                <w:szCs w:val="18"/>
              </w:rPr>
              <w:t>46,013,401</w:t>
            </w:r>
          </w:p>
        </w:tc>
      </w:tr>
      <w:tr w:rsidR="00FC45AF" w:rsidRPr="004B289C" w14:paraId="3B35A9F8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D1E81E0" w14:textId="753CBBFA" w:rsidR="00FC45AF" w:rsidRPr="00836028" w:rsidRDefault="00FC45AF" w:rsidP="00FC45A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sz w:val="20"/>
              </w:rPr>
              <w:t>1</w:t>
            </w:r>
            <w:r w:rsidRPr="00836028">
              <w:rPr>
                <w:rFonts w:ascii="標楷體" w:eastAsia="標楷體" w:hAnsi="標楷體"/>
                <w:sz w:val="20"/>
              </w:rPr>
              <w:t>4.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1648C876" w14:textId="3604540A" w:rsidR="00FC45AF" w:rsidRPr="00836028" w:rsidRDefault="00FC45AF" w:rsidP="00FC45A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5669503B" w14:textId="4C993B2E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49EEB4D" w14:textId="2D804288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73,297,576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137C9D1" w14:textId="2C8527AF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8F2CB60" w14:textId="0B503AF8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4461D5B" w14:textId="1FF30022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0E1225F" w14:textId="12475468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7F06929" w14:textId="557DE63F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CFF0AC7" w14:textId="59F6D384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F4D8008" w14:textId="17B9A3BB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noProof/>
                <w:sz w:val="18"/>
                <w:szCs w:val="18"/>
              </w:rPr>
              <w:t>775,123,826</w:t>
            </w:r>
          </w:p>
        </w:tc>
      </w:tr>
      <w:tr w:rsidR="00FC45AF" w:rsidRPr="004B289C" w14:paraId="146A613E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4C65AA0" w14:textId="5F18E4F7" w:rsidR="00FC45AF" w:rsidRPr="00836028" w:rsidRDefault="00FC45AF" w:rsidP="00FC45A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sz w:val="20"/>
              </w:rPr>
              <w:t>1</w:t>
            </w:r>
            <w:r w:rsidRPr="00836028">
              <w:rPr>
                <w:rFonts w:ascii="標楷體" w:eastAsia="標楷體" w:hAnsi="標楷體"/>
                <w:sz w:val="20"/>
              </w:rPr>
              <w:t>5.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0924A3A9" w14:textId="5914AFB2" w:rsidR="00FC45AF" w:rsidRPr="00836028" w:rsidRDefault="00FC45AF" w:rsidP="00FC45A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188F6333" w14:textId="4858C921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A332874" w14:textId="1128DA59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FDD6269" w14:textId="674D3643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9860B7F" w14:textId="18278F72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797,810,488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B152989" w14:textId="40B6B97E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5E77356" w14:textId="6D1D6231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B40B323" w14:textId="1B4CD994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C251A2A" w14:textId="6E43CC45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6696593" w14:textId="47CAE95E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noProof/>
                <w:sz w:val="18"/>
                <w:szCs w:val="18"/>
              </w:rPr>
              <w:t>797,810,488</w:t>
            </w:r>
          </w:p>
        </w:tc>
      </w:tr>
      <w:tr w:rsidR="00FC45AF" w:rsidRPr="004B289C" w14:paraId="0E72AC7C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0213AC6" w14:textId="09A522F3" w:rsidR="00FC45AF" w:rsidRPr="00836028" w:rsidRDefault="00FC45AF" w:rsidP="00FC45A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sz w:val="20"/>
              </w:rPr>
              <w:t>1</w:t>
            </w:r>
            <w:r w:rsidRPr="00836028">
              <w:rPr>
                <w:rFonts w:ascii="標楷體" w:eastAsia="標楷體" w:hAnsi="標楷體"/>
                <w:sz w:val="20"/>
              </w:rPr>
              <w:t>6.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EDF26CC" w14:textId="1F3A6B3E" w:rsidR="00FC45AF" w:rsidRPr="00836028" w:rsidRDefault="00FC45AF" w:rsidP="00FC45A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25D8A110" w14:textId="3CF6EFA4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C6F4A97" w14:textId="68542A63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2A7A235" w14:textId="7FEB0090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CEE85AF" w14:textId="75818407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40671FD" w14:textId="04B2FA28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279,864,662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64FF398" w14:textId="3A00542D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440E25D" w14:textId="39AA0569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838E2F3" w14:textId="4A9E566D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96763F5" w14:textId="4E6789F9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noProof/>
                <w:sz w:val="18"/>
                <w:szCs w:val="18"/>
              </w:rPr>
              <w:t>786,364,115</w:t>
            </w:r>
          </w:p>
        </w:tc>
      </w:tr>
      <w:tr w:rsidR="00FC45AF" w:rsidRPr="004B289C" w14:paraId="5ADB97E5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04FDBE6" w14:textId="1F30EE63" w:rsidR="00FC45AF" w:rsidRPr="00836028" w:rsidRDefault="00FC45AF" w:rsidP="00FC45A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sz w:val="20"/>
              </w:rPr>
              <w:t>1</w:t>
            </w:r>
            <w:r w:rsidRPr="00836028">
              <w:rPr>
                <w:rFonts w:ascii="標楷體" w:eastAsia="標楷體" w:hAnsi="標楷體"/>
                <w:sz w:val="20"/>
              </w:rPr>
              <w:t>7.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D8ED828" w14:textId="3335FCAB" w:rsidR="00FC45AF" w:rsidRPr="00836028" w:rsidRDefault="00FC45AF" w:rsidP="00FC45A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72B3F200" w14:textId="61337C83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FC063ED" w14:textId="0F3C9F56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C57D5F8" w14:textId="23B94F61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C143699" w14:textId="17270B5E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0B8818E" w14:textId="4FEBC16E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14F052B" w14:textId="37665FCD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F8621A1" w14:textId="6D760AE5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7C5039E" w14:textId="648CE1B5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C288DFB" w14:textId="7524F297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noProof/>
                <w:sz w:val="18"/>
                <w:szCs w:val="18"/>
              </w:rPr>
              <w:t>9,406,994</w:t>
            </w:r>
          </w:p>
        </w:tc>
      </w:tr>
      <w:tr w:rsidR="00FC45AF" w:rsidRPr="004B289C" w14:paraId="561ECE18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55F117F" w14:textId="392B0882" w:rsidR="00FC45AF" w:rsidRPr="00836028" w:rsidRDefault="00FC45AF" w:rsidP="00FC45A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sz w:val="20"/>
              </w:rPr>
              <w:t>1</w:t>
            </w:r>
            <w:r w:rsidRPr="00836028">
              <w:rPr>
                <w:rFonts w:ascii="標楷體" w:eastAsia="標楷體" w:hAnsi="標楷體"/>
                <w:sz w:val="20"/>
              </w:rPr>
              <w:t>8.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00CBD897" w14:textId="42F23BA4" w:rsidR="00FC45AF" w:rsidRPr="00836028" w:rsidRDefault="00FC45AF" w:rsidP="00FC45A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1B2EFECB" w14:textId="22688037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4C4C252" w14:textId="1E0B7CFF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4F17A6C" w14:textId="39C71343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5471F9A" w14:textId="253AB5E7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EF288C7" w14:textId="58611A1C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9762AC2" w14:textId="0BBBD9F6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553470A" w14:textId="40A579D9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6D9406C" w14:textId="27405E9D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188,468,629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7893764" w14:textId="257B8298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noProof/>
                <w:sz w:val="18"/>
                <w:szCs w:val="18"/>
              </w:rPr>
              <w:t>628,641,629</w:t>
            </w:r>
          </w:p>
        </w:tc>
      </w:tr>
      <w:tr w:rsidR="00FC45AF" w:rsidRPr="004B289C" w14:paraId="08485976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6D55598" w14:textId="61E6E94E" w:rsidR="00FC45AF" w:rsidRPr="00836028" w:rsidRDefault="00FC45AF" w:rsidP="00FC45A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sz w:val="20"/>
              </w:rPr>
              <w:t>1</w:t>
            </w:r>
            <w:r w:rsidRPr="00836028">
              <w:rPr>
                <w:rFonts w:ascii="標楷體" w:eastAsia="標楷體" w:hAnsi="標楷體"/>
                <w:sz w:val="20"/>
              </w:rPr>
              <w:t>9.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17163879" w14:textId="7291304C" w:rsidR="00FC45AF" w:rsidRPr="00836028" w:rsidRDefault="00FC45AF" w:rsidP="00FC45A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noProof/>
                <w:sz w:val="20"/>
              </w:rPr>
              <w:t>平衡預算補助支出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7141911E" w14:textId="2033910C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15355A3" w14:textId="755029E9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B691120" w14:textId="1F64C476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6A7D415D" w14:textId="77D19D3C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8C2E1C1" w14:textId="3F89F3BE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75B5698" w14:textId="6B7A6C46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615E8E0" w14:textId="52989EF5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193A32E" w14:textId="4416FBA3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7E7F254" w14:textId="0E4DBEE3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noProof/>
                <w:sz w:val="18"/>
                <w:szCs w:val="18"/>
              </w:rPr>
              <w:t>58,400,000</w:t>
            </w:r>
          </w:p>
        </w:tc>
      </w:tr>
      <w:tr w:rsidR="00FC45AF" w:rsidRPr="004B289C" w14:paraId="69F3E567" w14:textId="77777777" w:rsidTr="00836028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83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9CA848" w14:textId="46F6C114" w:rsidR="00FC45AF" w:rsidRPr="00836028" w:rsidRDefault="00FC45AF" w:rsidP="00FC45AF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sz w:val="20"/>
              </w:rPr>
              <w:t>2</w:t>
            </w:r>
            <w:r w:rsidRPr="00836028">
              <w:rPr>
                <w:rFonts w:ascii="標楷體" w:eastAsia="標楷體" w:hAnsi="標楷體"/>
                <w:sz w:val="20"/>
              </w:rPr>
              <w:t>0.</w:t>
            </w:r>
          </w:p>
        </w:tc>
        <w:tc>
          <w:tcPr>
            <w:tcW w:w="417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5116C582" w14:textId="035A04A5" w:rsidR="00FC45AF" w:rsidRPr="00836028" w:rsidRDefault="00FC45AF" w:rsidP="00FC45A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36028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500" w:type="pct"/>
            <w:gridSpan w:val="2"/>
            <w:shd w:val="clear" w:color="auto" w:fill="auto"/>
            <w:vAlign w:val="center"/>
          </w:tcPr>
          <w:p w14:paraId="46F0B6A3" w14:textId="2A589E0F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0FF864D" w14:textId="24B47DB7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B9B54F2" w14:textId="3B47AE45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8A17646" w14:textId="47F57045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1169790" w14:textId="2DE0F3CA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AC14C60" w14:textId="40C085DD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49BC947" w14:textId="34DC4D79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78590CC" w14:textId="0294DACD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 w:hint="eastAsia"/>
                <w:sz w:val="18"/>
                <w:szCs w:val="18"/>
              </w:rPr>
              <w:t>16,837,468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A109A14" w14:textId="57A0D0BF" w:rsidR="00FC45AF" w:rsidRPr="005945A8" w:rsidRDefault="00FC45AF" w:rsidP="00FC45AF">
            <w:pPr>
              <w:spacing w:line="240" w:lineRule="exact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45A8">
              <w:rPr>
                <w:rFonts w:ascii="細明體" w:eastAsia="細明體" w:hAnsi="細明體"/>
                <w:noProof/>
                <w:sz w:val="18"/>
                <w:szCs w:val="18"/>
              </w:rPr>
              <w:t>17,637,468</w:t>
            </w:r>
          </w:p>
        </w:tc>
      </w:tr>
    </w:tbl>
    <w:p w14:paraId="167550E7" w14:textId="77777777" w:rsidR="00EF4923" w:rsidRPr="004B289C" w:rsidRDefault="00EF4923" w:rsidP="00EF4923">
      <w:pPr>
        <w:rPr>
          <w:rFonts w:ascii="細明體" w:eastAsia="細明體" w:hAnsi="細明體"/>
          <w:sz w:val="18"/>
          <w:szCs w:val="18"/>
        </w:rPr>
      </w:pPr>
    </w:p>
    <w:sectPr w:rsidR="00EF4923" w:rsidRPr="004B289C" w:rsidSect="0080316D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1418" w:right="851" w:bottom="1418" w:left="85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85864" w14:textId="77777777" w:rsidR="00EF4923" w:rsidRDefault="00EF4923">
      <w:r>
        <w:separator/>
      </w:r>
    </w:p>
  </w:endnote>
  <w:endnote w:type="continuationSeparator" w:id="0">
    <w:p w14:paraId="48377CE6" w14:textId="77777777" w:rsidR="00EF4923" w:rsidRDefault="00EF4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181758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44B47844" w14:textId="50E28AD2" w:rsidR="00A04AC7" w:rsidRPr="00785C97" w:rsidRDefault="00A04AC7" w:rsidP="00785C97">
        <w:pPr>
          <w:pStyle w:val="a4"/>
          <w:jc w:val="center"/>
          <w:rPr>
            <w:rFonts w:ascii="標楷體" w:eastAsia="標楷體" w:hAnsi="標楷體"/>
          </w:rPr>
        </w:pPr>
        <w:r w:rsidRPr="00E824E2">
          <w:rPr>
            <w:rFonts w:ascii="標楷體" w:eastAsia="標楷體" w:hAnsi="標楷體" w:hint="eastAsia"/>
          </w:rPr>
          <w:t>第7-</w:t>
        </w:r>
        <w:r w:rsidRPr="00E824E2">
          <w:rPr>
            <w:rFonts w:ascii="標楷體" w:eastAsia="標楷體" w:hAnsi="標楷體"/>
          </w:rPr>
          <w:fldChar w:fldCharType="begin"/>
        </w:r>
        <w:r w:rsidRPr="00E824E2">
          <w:rPr>
            <w:rFonts w:ascii="標楷體" w:eastAsia="標楷體" w:hAnsi="標楷體"/>
          </w:rPr>
          <w:instrText>PAGE   \* MERGEFORMAT</w:instrText>
        </w:r>
        <w:r w:rsidRPr="00E824E2">
          <w:rPr>
            <w:rFonts w:ascii="標楷體" w:eastAsia="標楷體" w:hAnsi="標楷體"/>
          </w:rPr>
          <w:fldChar w:fldCharType="separate"/>
        </w:r>
        <w:r w:rsidRPr="00E824E2">
          <w:rPr>
            <w:rFonts w:ascii="標楷體" w:eastAsia="標楷體" w:hAnsi="標楷體"/>
            <w:lang w:val="zh-TW"/>
          </w:rPr>
          <w:t>2</w:t>
        </w:r>
        <w:r w:rsidRPr="00E824E2">
          <w:rPr>
            <w:rFonts w:ascii="標楷體" w:eastAsia="標楷體" w:hAnsi="標楷體"/>
          </w:rPr>
          <w:fldChar w:fldCharType="end"/>
        </w:r>
        <w:r w:rsidRPr="00E824E2">
          <w:rPr>
            <w:rFonts w:ascii="標楷體" w:eastAsia="標楷體" w:hAnsi="標楷體" w:hint="eastAsia"/>
          </w:rPr>
          <w:t>頁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BF972" w14:textId="5326ADBB" w:rsidR="00A04AC7" w:rsidRPr="00E824E2" w:rsidRDefault="00214C60" w:rsidP="00785C97">
    <w:pPr>
      <w:pStyle w:val="a4"/>
      <w:jc w:val="center"/>
      <w:rPr>
        <w:rFonts w:ascii="標楷體" w:eastAsia="標楷體" w:hAnsi="標楷體"/>
      </w:rPr>
    </w:pPr>
    <w:r w:rsidRPr="00E824E2">
      <w:rPr>
        <w:rFonts w:ascii="標楷體" w:eastAsia="標楷體" w:hAnsi="標楷體" w:hint="eastAsia"/>
      </w:rPr>
      <w:t>第7-</w:t>
    </w:r>
    <w:sdt>
      <w:sdtPr>
        <w:rPr>
          <w:rFonts w:ascii="標楷體" w:eastAsia="標楷體" w:hAnsi="標楷體"/>
        </w:rPr>
        <w:id w:val="2129196409"/>
        <w:docPartObj>
          <w:docPartGallery w:val="Page Numbers (Bottom of Page)"/>
          <w:docPartUnique/>
        </w:docPartObj>
      </w:sdtPr>
      <w:sdtEndPr/>
      <w:sdtContent>
        <w:r w:rsidRPr="00E824E2">
          <w:rPr>
            <w:rFonts w:ascii="標楷體" w:eastAsia="標楷體" w:hAnsi="標楷體"/>
          </w:rPr>
          <w:fldChar w:fldCharType="begin"/>
        </w:r>
        <w:r w:rsidRPr="00E824E2">
          <w:rPr>
            <w:rFonts w:ascii="標楷體" w:eastAsia="標楷體" w:hAnsi="標楷體"/>
          </w:rPr>
          <w:instrText>PAGE   \* MERGEFORMAT</w:instrText>
        </w:r>
        <w:r w:rsidRPr="00E824E2">
          <w:rPr>
            <w:rFonts w:ascii="標楷體" w:eastAsia="標楷體" w:hAnsi="標楷體"/>
          </w:rPr>
          <w:fldChar w:fldCharType="separate"/>
        </w:r>
        <w:r w:rsidRPr="00E824E2">
          <w:rPr>
            <w:rFonts w:ascii="標楷體" w:eastAsia="標楷體" w:hAnsi="標楷體"/>
            <w:lang w:val="zh-TW"/>
          </w:rPr>
          <w:t>2</w:t>
        </w:r>
        <w:r w:rsidRPr="00E824E2">
          <w:rPr>
            <w:rFonts w:ascii="標楷體" w:eastAsia="標楷體" w:hAnsi="標楷體"/>
          </w:rPr>
          <w:fldChar w:fldCharType="end"/>
        </w:r>
        <w:r w:rsidRPr="00E824E2">
          <w:rPr>
            <w:rFonts w:ascii="標楷體" w:eastAsia="標楷體"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A2455" w14:textId="77777777" w:rsidR="00EF4923" w:rsidRDefault="00EF4923">
      <w:r>
        <w:separator/>
      </w:r>
    </w:p>
  </w:footnote>
  <w:footnote w:type="continuationSeparator" w:id="0">
    <w:p w14:paraId="18E296AB" w14:textId="77777777" w:rsidR="00EF4923" w:rsidRDefault="00EF4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92922" w14:textId="04CC5025" w:rsidR="003A0BB1" w:rsidRDefault="009F011D">
    <w:pPr>
      <w:jc w:val="center"/>
      <w:rPr>
        <w:rFonts w:ascii="標楷體" w:eastAsia="標楷體"/>
        <w:b/>
        <w:sz w:val="36"/>
        <w:u w:val="single"/>
      </w:rPr>
    </w:pPr>
    <w:proofErr w:type="gramStart"/>
    <w:r>
      <w:rPr>
        <w:rFonts w:ascii="標楷體" w:eastAsia="標楷體" w:hint="eastAsia"/>
        <w:b/>
        <w:spacing w:val="60"/>
        <w:sz w:val="36"/>
        <w:szCs w:val="36"/>
        <w:u w:val="single"/>
      </w:rPr>
      <w:t>柒</w:t>
    </w:r>
    <w:proofErr w:type="gramEnd"/>
    <w:r>
      <w:rPr>
        <w:rFonts w:ascii="標楷體" w:eastAsia="標楷體" w:hint="eastAsia"/>
        <w:b/>
        <w:spacing w:val="60"/>
        <w:sz w:val="36"/>
        <w:szCs w:val="36"/>
        <w:u w:val="single"/>
      </w:rPr>
      <w:t>、</w:t>
    </w:r>
    <w:r w:rsidR="003A0BB1" w:rsidRPr="00D4594B">
      <w:rPr>
        <w:rFonts w:ascii="標楷體" w:eastAsia="標楷體" w:hint="eastAsia"/>
        <w:b/>
        <w:spacing w:val="60"/>
        <w:sz w:val="36"/>
        <w:szCs w:val="36"/>
        <w:u w:val="single"/>
      </w:rPr>
      <w:t>中華民國</w:t>
    </w:r>
    <w:proofErr w:type="gramStart"/>
    <w:r w:rsidR="00EF4923" w:rsidRPr="00D4594B">
      <w:rPr>
        <w:rFonts w:ascii="標楷體" w:eastAsia="標楷體" w:hAnsi="標楷體"/>
        <w:b/>
        <w:spacing w:val="60"/>
        <w:sz w:val="36"/>
        <w:szCs w:val="36"/>
        <w:u w:val="single"/>
      </w:rPr>
      <w:t>11</w:t>
    </w:r>
    <w:r w:rsidR="00A04AC7">
      <w:rPr>
        <w:rFonts w:ascii="標楷體" w:eastAsia="標楷體" w:hAnsi="標楷體" w:hint="eastAsia"/>
        <w:b/>
        <w:spacing w:val="60"/>
        <w:sz w:val="36"/>
        <w:szCs w:val="36"/>
        <w:u w:val="single"/>
      </w:rPr>
      <w:t>3</w:t>
    </w:r>
    <w:proofErr w:type="gramEnd"/>
    <w:r w:rsidR="003A0BB1" w:rsidRPr="00D4594B">
      <w:rPr>
        <w:rFonts w:ascii="標楷體" w:eastAsia="標楷體" w:hint="eastAsia"/>
        <w:b/>
        <w:spacing w:val="60"/>
        <w:sz w:val="36"/>
        <w:szCs w:val="36"/>
        <w:u w:val="single"/>
      </w:rPr>
      <w:t>年度</w:t>
    </w:r>
    <w:r w:rsidR="00EF4923" w:rsidRPr="00D4594B">
      <w:rPr>
        <w:rFonts w:ascii="標楷體" w:eastAsia="標楷體" w:hAnsi="標楷體" w:hint="eastAsia"/>
        <w:b/>
        <w:spacing w:val="60"/>
        <w:sz w:val="36"/>
        <w:szCs w:val="36"/>
        <w:u w:val="single"/>
      </w:rPr>
      <w:t>金門縣</w:t>
    </w:r>
    <w:r w:rsidR="00D360A3" w:rsidRPr="00D4594B">
      <w:rPr>
        <w:rFonts w:ascii="標楷體" w:eastAsia="標楷體" w:hint="eastAsia"/>
        <w:b/>
        <w:spacing w:val="60"/>
        <w:sz w:val="36"/>
        <w:szCs w:val="36"/>
        <w:u w:val="single"/>
      </w:rPr>
      <w:t>總決算</w:t>
    </w:r>
    <w:r w:rsidR="004439C8" w:rsidRPr="00D4594B">
      <w:rPr>
        <w:rFonts w:ascii="標楷體" w:eastAsia="標楷體" w:hint="eastAsia"/>
        <w:b/>
        <w:spacing w:val="60"/>
        <w:sz w:val="36"/>
        <w:szCs w:val="36"/>
        <w:u w:val="single"/>
      </w:rPr>
      <w:t>各主管機關</w:t>
    </w:r>
    <w:r w:rsidR="003A0BB1" w:rsidRPr="00D4594B">
      <w:rPr>
        <w:rFonts w:ascii="標楷體" w:eastAsia="標楷體" w:hint="eastAsia"/>
        <w:b/>
        <w:spacing w:val="60"/>
        <w:sz w:val="36"/>
        <w:szCs w:val="36"/>
        <w:u w:val="single"/>
      </w:rPr>
      <w:t>歲出政事別</w:t>
    </w:r>
    <w:r w:rsidR="004439C8" w:rsidRPr="00D4594B">
      <w:rPr>
        <w:rFonts w:ascii="標楷體" w:eastAsia="標楷體" w:hint="eastAsia"/>
        <w:b/>
        <w:spacing w:val="60"/>
        <w:sz w:val="36"/>
        <w:szCs w:val="36"/>
        <w:u w:val="single"/>
      </w:rPr>
      <w:t>科目</w:t>
    </w:r>
    <w:r w:rsidR="003A0BB1" w:rsidRPr="00D4594B">
      <w:rPr>
        <w:rFonts w:ascii="標楷體" w:eastAsia="標楷體" w:hint="eastAsia"/>
        <w:b/>
        <w:spacing w:val="60"/>
        <w:sz w:val="36"/>
        <w:szCs w:val="36"/>
        <w:u w:val="single"/>
      </w:rPr>
      <w:t>決算</w:t>
    </w:r>
    <w:proofErr w:type="gramStart"/>
    <w:r w:rsidR="003A0BB1" w:rsidRPr="00D4594B">
      <w:rPr>
        <w:rFonts w:ascii="標楷體" w:eastAsia="標楷體" w:hint="eastAsia"/>
        <w:b/>
        <w:spacing w:val="60"/>
        <w:sz w:val="36"/>
        <w:szCs w:val="36"/>
        <w:u w:val="single"/>
      </w:rPr>
      <w:t>審定數綜計</w:t>
    </w:r>
    <w:proofErr w:type="gramEnd"/>
    <w:r w:rsidR="003A0BB1" w:rsidRPr="00D4594B">
      <w:rPr>
        <w:rFonts w:ascii="標楷體" w:eastAsia="標楷體" w:hint="eastAsia"/>
        <w:b/>
        <w:spacing w:val="60"/>
        <w:sz w:val="36"/>
        <w:szCs w:val="36"/>
        <w:u w:val="single"/>
      </w:rPr>
      <w:t>表</w:t>
    </w:r>
    <w:r w:rsidR="00EF4923" w:rsidRPr="00D4594B">
      <w:rPr>
        <w:rFonts w:ascii="標楷體" w:eastAsia="標楷體" w:hAnsi="標楷體"/>
        <w:sz w:val="32"/>
        <w:szCs w:val="32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F741F" w14:textId="37C4B9F6" w:rsidR="003A0BB1" w:rsidRPr="00357237" w:rsidRDefault="009F011D">
    <w:pPr>
      <w:jc w:val="center"/>
      <w:rPr>
        <w:rFonts w:ascii="標楷體" w:eastAsia="標楷體"/>
        <w:b/>
        <w:sz w:val="36"/>
        <w:szCs w:val="36"/>
        <w:u w:val="single"/>
      </w:rPr>
    </w:pPr>
    <w:proofErr w:type="gramStart"/>
    <w:r>
      <w:rPr>
        <w:rFonts w:ascii="標楷體" w:eastAsia="標楷體" w:hint="eastAsia"/>
        <w:b/>
        <w:spacing w:val="60"/>
        <w:sz w:val="36"/>
        <w:szCs w:val="36"/>
        <w:u w:val="single"/>
      </w:rPr>
      <w:t>柒</w:t>
    </w:r>
    <w:proofErr w:type="gramEnd"/>
    <w:r>
      <w:rPr>
        <w:rFonts w:ascii="標楷體" w:eastAsia="標楷體" w:hint="eastAsia"/>
        <w:b/>
        <w:spacing w:val="60"/>
        <w:sz w:val="36"/>
        <w:szCs w:val="36"/>
        <w:u w:val="single"/>
      </w:rPr>
      <w:t>、</w:t>
    </w:r>
    <w:r w:rsidR="003A0BB1" w:rsidRPr="00357237">
      <w:rPr>
        <w:rFonts w:ascii="標楷體" w:eastAsia="標楷體" w:hint="eastAsia"/>
        <w:b/>
        <w:spacing w:val="60"/>
        <w:sz w:val="36"/>
        <w:szCs w:val="36"/>
        <w:u w:val="single"/>
      </w:rPr>
      <w:t>中華民國</w:t>
    </w:r>
    <w:proofErr w:type="gramStart"/>
    <w:r w:rsidR="00EF4923" w:rsidRPr="00357237">
      <w:rPr>
        <w:rFonts w:ascii="標楷體" w:eastAsia="標楷體" w:hAnsi="標楷體"/>
        <w:b/>
        <w:spacing w:val="60"/>
        <w:sz w:val="36"/>
        <w:szCs w:val="36"/>
        <w:u w:val="single"/>
      </w:rPr>
      <w:t>11</w:t>
    </w:r>
    <w:r w:rsidR="00A04AC7">
      <w:rPr>
        <w:rFonts w:ascii="標楷體" w:eastAsia="標楷體" w:hAnsi="標楷體" w:hint="eastAsia"/>
        <w:b/>
        <w:spacing w:val="60"/>
        <w:sz w:val="36"/>
        <w:szCs w:val="36"/>
        <w:u w:val="single"/>
      </w:rPr>
      <w:t>3</w:t>
    </w:r>
    <w:proofErr w:type="gramEnd"/>
    <w:r w:rsidR="003A0BB1" w:rsidRPr="00357237">
      <w:rPr>
        <w:rFonts w:ascii="標楷體" w:eastAsia="標楷體" w:hint="eastAsia"/>
        <w:b/>
        <w:spacing w:val="60"/>
        <w:sz w:val="36"/>
        <w:szCs w:val="36"/>
        <w:u w:val="single"/>
      </w:rPr>
      <w:t>年度</w:t>
    </w:r>
    <w:r w:rsidR="00EF4923" w:rsidRPr="00357237">
      <w:rPr>
        <w:rFonts w:ascii="標楷體" w:eastAsia="標楷體" w:hAnsi="標楷體" w:hint="eastAsia"/>
        <w:b/>
        <w:spacing w:val="60"/>
        <w:sz w:val="36"/>
        <w:szCs w:val="36"/>
        <w:u w:val="single"/>
      </w:rPr>
      <w:t>金門縣</w:t>
    </w:r>
    <w:r w:rsidR="00D360A3" w:rsidRPr="00357237">
      <w:rPr>
        <w:rFonts w:ascii="標楷體" w:eastAsia="標楷體" w:hint="eastAsia"/>
        <w:b/>
        <w:spacing w:val="60"/>
        <w:sz w:val="36"/>
        <w:szCs w:val="36"/>
        <w:u w:val="single"/>
      </w:rPr>
      <w:t>總決算</w:t>
    </w:r>
    <w:r w:rsidR="003B0DD9" w:rsidRPr="00357237">
      <w:rPr>
        <w:rFonts w:ascii="標楷體" w:eastAsia="標楷體" w:hint="eastAsia"/>
        <w:b/>
        <w:spacing w:val="60"/>
        <w:sz w:val="36"/>
        <w:szCs w:val="36"/>
        <w:u w:val="single"/>
      </w:rPr>
      <w:t>各主管機關</w:t>
    </w:r>
    <w:r w:rsidR="003A0BB1" w:rsidRPr="00357237">
      <w:rPr>
        <w:rFonts w:ascii="標楷體" w:eastAsia="標楷體" w:hint="eastAsia"/>
        <w:b/>
        <w:spacing w:val="60"/>
        <w:sz w:val="36"/>
        <w:szCs w:val="36"/>
        <w:u w:val="single"/>
      </w:rPr>
      <w:t>歲出政事別</w:t>
    </w:r>
    <w:r w:rsidR="003B0DD9" w:rsidRPr="00357237">
      <w:rPr>
        <w:rFonts w:ascii="標楷體" w:eastAsia="標楷體" w:hint="eastAsia"/>
        <w:b/>
        <w:spacing w:val="60"/>
        <w:sz w:val="36"/>
        <w:szCs w:val="36"/>
        <w:u w:val="single"/>
      </w:rPr>
      <w:t>科目</w:t>
    </w:r>
    <w:r w:rsidR="003A0BB1" w:rsidRPr="00357237">
      <w:rPr>
        <w:rFonts w:ascii="標楷體" w:eastAsia="標楷體" w:hint="eastAsia"/>
        <w:b/>
        <w:spacing w:val="60"/>
        <w:sz w:val="36"/>
        <w:szCs w:val="36"/>
        <w:u w:val="single"/>
      </w:rPr>
      <w:t>決算</w:t>
    </w:r>
    <w:proofErr w:type="gramStart"/>
    <w:r w:rsidR="003A0BB1" w:rsidRPr="00357237">
      <w:rPr>
        <w:rFonts w:ascii="標楷體" w:eastAsia="標楷體" w:hint="eastAsia"/>
        <w:b/>
        <w:spacing w:val="60"/>
        <w:sz w:val="36"/>
        <w:szCs w:val="36"/>
        <w:u w:val="single"/>
      </w:rPr>
      <w:t>審定數綜計</w:t>
    </w:r>
    <w:proofErr w:type="gramEnd"/>
    <w:r w:rsidR="003A0BB1" w:rsidRPr="00357237">
      <w:rPr>
        <w:rFonts w:ascii="標楷體" w:eastAsia="標楷體" w:hint="eastAsia"/>
        <w:b/>
        <w:spacing w:val="60"/>
        <w:sz w:val="36"/>
        <w:szCs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923"/>
    <w:rsid w:val="00005F7A"/>
    <w:rsid w:val="00051F89"/>
    <w:rsid w:val="000D1D5F"/>
    <w:rsid w:val="00144DD5"/>
    <w:rsid w:val="001E69DF"/>
    <w:rsid w:val="00214C60"/>
    <w:rsid w:val="002162F0"/>
    <w:rsid w:val="002354AD"/>
    <w:rsid w:val="00247C62"/>
    <w:rsid w:val="002A254E"/>
    <w:rsid w:val="002E4191"/>
    <w:rsid w:val="00357237"/>
    <w:rsid w:val="00393891"/>
    <w:rsid w:val="003A0BB1"/>
    <w:rsid w:val="003B0DD9"/>
    <w:rsid w:val="00433FE7"/>
    <w:rsid w:val="004439C8"/>
    <w:rsid w:val="004B289C"/>
    <w:rsid w:val="004C3A16"/>
    <w:rsid w:val="00535798"/>
    <w:rsid w:val="005945A8"/>
    <w:rsid w:val="00653BE5"/>
    <w:rsid w:val="00660727"/>
    <w:rsid w:val="0070720F"/>
    <w:rsid w:val="00771DCB"/>
    <w:rsid w:val="00785C97"/>
    <w:rsid w:val="00797D95"/>
    <w:rsid w:val="007C4312"/>
    <w:rsid w:val="0080316D"/>
    <w:rsid w:val="008101E6"/>
    <w:rsid w:val="0083101B"/>
    <w:rsid w:val="0083350B"/>
    <w:rsid w:val="00836028"/>
    <w:rsid w:val="00836FA7"/>
    <w:rsid w:val="00966E23"/>
    <w:rsid w:val="00970515"/>
    <w:rsid w:val="00972BD7"/>
    <w:rsid w:val="00992F2F"/>
    <w:rsid w:val="009C0975"/>
    <w:rsid w:val="009F011D"/>
    <w:rsid w:val="00A04AC7"/>
    <w:rsid w:val="00A214F3"/>
    <w:rsid w:val="00A3488B"/>
    <w:rsid w:val="00A75BBF"/>
    <w:rsid w:val="00AA34B5"/>
    <w:rsid w:val="00AB7299"/>
    <w:rsid w:val="00BA14F7"/>
    <w:rsid w:val="00BD5808"/>
    <w:rsid w:val="00CE5BA4"/>
    <w:rsid w:val="00D03356"/>
    <w:rsid w:val="00D235E8"/>
    <w:rsid w:val="00D360A3"/>
    <w:rsid w:val="00D4594B"/>
    <w:rsid w:val="00D50EDB"/>
    <w:rsid w:val="00D621D8"/>
    <w:rsid w:val="00D81EB7"/>
    <w:rsid w:val="00DE5B35"/>
    <w:rsid w:val="00E824E2"/>
    <w:rsid w:val="00ED5353"/>
    <w:rsid w:val="00EF4923"/>
    <w:rsid w:val="00FB4125"/>
    <w:rsid w:val="00FC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376289B0"/>
  <w15:chartTrackingRefBased/>
  <w15:docId w15:val="{25FEEC75-33F8-403A-8CEC-8D7C83FF1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A04AC7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5pVnpdENBd&#27506;&#20986;&#25919;&#20107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5pVnpdENBd歲出政事別機關別決算審定數綜計表.dot</Template>
  <TotalTime>47</TotalTime>
  <Pages>2</Pages>
  <Words>760</Words>
  <Characters>1334</Characters>
  <Application>Microsoft Office Word</Application>
  <DocSecurity>0</DocSecurity>
  <Lines>11</Lines>
  <Paragraphs>4</Paragraphs>
  <ScaleCrop>false</ScaleCrop>
  <Company>N.A.O.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高禎霙</dc:creator>
  <cp:keywords/>
  <cp:lastModifiedBy>王詠萱</cp:lastModifiedBy>
  <cp:revision>27</cp:revision>
  <cp:lastPrinted>2024-06-18T09:10:00Z</cp:lastPrinted>
  <dcterms:created xsi:type="dcterms:W3CDTF">2024-06-18T08:07:00Z</dcterms:created>
  <dcterms:modified xsi:type="dcterms:W3CDTF">2025-06-29T09:06:00Z</dcterms:modified>
</cp:coreProperties>
</file>