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62504" w14:textId="143CFCD8" w:rsidR="007F6363" w:rsidRPr="00F63F02" w:rsidRDefault="009878B2" w:rsidP="00517A51">
      <w:pPr>
        <w:pStyle w:val="a3"/>
        <w:jc w:val="center"/>
        <w:rPr>
          <w:rFonts w:ascii="標楷體" w:eastAsia="標楷體" w:hAnsi="標楷體"/>
          <w:b/>
          <w:spacing w:val="60"/>
          <w:sz w:val="36"/>
          <w:szCs w:val="36"/>
          <w:u w:val="single"/>
        </w:rPr>
      </w:pPr>
      <w:r w:rsidRPr="00F63F02">
        <w:rPr>
          <w:rFonts w:ascii="標楷體" w:eastAsia="標楷體" w:hAnsi="標楷體" w:hint="eastAsia"/>
          <w:b/>
          <w:w w:val="95"/>
          <w:sz w:val="36"/>
          <w:szCs w:val="36"/>
          <w:u w:val="single"/>
        </w:rPr>
        <w:t>貳</w:t>
      </w:r>
      <w:r w:rsidR="00C23209" w:rsidRPr="00F63F02">
        <w:rPr>
          <w:rFonts w:ascii="標楷體" w:eastAsia="標楷體" w:hAnsi="標楷體" w:hint="eastAsia"/>
          <w:b/>
          <w:sz w:val="36"/>
          <w:szCs w:val="36"/>
          <w:u w:val="single"/>
        </w:rPr>
        <w:t>、</w:t>
      </w:r>
      <w:r w:rsidR="00BE4629" w:rsidRPr="00F63F02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中華民國</w:t>
      </w:r>
      <w:proofErr w:type="gramStart"/>
      <w:r w:rsidRPr="00F63F02">
        <w:rPr>
          <w:rFonts w:ascii="標楷體" w:eastAsia="標楷體" w:hAnsi="標楷體"/>
          <w:b/>
          <w:spacing w:val="60"/>
          <w:sz w:val="36"/>
          <w:szCs w:val="36"/>
          <w:u w:val="single"/>
        </w:rPr>
        <w:t>113</w:t>
      </w:r>
      <w:proofErr w:type="gramEnd"/>
      <w:r w:rsidR="00BE4629" w:rsidRPr="00F63F02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年度</w:t>
      </w:r>
      <w:r w:rsidRPr="00F63F02">
        <w:rPr>
          <w:rFonts w:ascii="標楷體" w:eastAsia="標楷體" w:hAnsi="標楷體"/>
          <w:b/>
          <w:spacing w:val="60"/>
          <w:sz w:val="36"/>
          <w:szCs w:val="36"/>
          <w:u w:val="single"/>
        </w:rPr>
        <w:t>金門縣</w:t>
      </w:r>
      <w:r w:rsidR="00BE4629" w:rsidRPr="00F63F02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總決算審定後歲入歲出性質及餘</w:t>
      </w:r>
      <w:proofErr w:type="gramStart"/>
      <w:r w:rsidR="00BE4629" w:rsidRPr="00F63F02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絀</w:t>
      </w:r>
      <w:proofErr w:type="gramEnd"/>
      <w:r w:rsidR="00BE4629" w:rsidRPr="00F63F02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簡明比較分析表</w:t>
      </w:r>
    </w:p>
    <w:tbl>
      <w:tblPr>
        <w:tblW w:w="2210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8"/>
        <w:gridCol w:w="4109"/>
        <w:gridCol w:w="1943"/>
        <w:gridCol w:w="4110"/>
        <w:gridCol w:w="1945"/>
        <w:gridCol w:w="9"/>
        <w:gridCol w:w="4031"/>
        <w:gridCol w:w="1974"/>
        <w:gridCol w:w="14"/>
      </w:tblGrid>
      <w:tr w:rsidR="007F6363" w14:paraId="15C4D241" w14:textId="77777777" w:rsidTr="00400CDB">
        <w:trPr>
          <w:gridAfter w:val="1"/>
          <w:wAfter w:w="14" w:type="dxa"/>
          <w:trHeight w:val="315"/>
        </w:trPr>
        <w:tc>
          <w:tcPr>
            <w:tcW w:w="2208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6C8DF" w14:textId="77777777" w:rsidR="007F6363" w:rsidRDefault="007F6363" w:rsidP="00517A51">
            <w:pPr>
              <w:pStyle w:val="af1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:rsidRPr="00400CDB" w14:paraId="12F88B0B" w14:textId="77777777" w:rsidTr="00400CDB">
        <w:trPr>
          <w:gridAfter w:val="1"/>
          <w:wAfter w:w="14" w:type="dxa"/>
          <w:trHeight w:val="446"/>
        </w:trPr>
        <w:tc>
          <w:tcPr>
            <w:tcW w:w="39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C2C6C7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6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9EDA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6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F3DF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ABAAE" w14:textId="77777777" w:rsidR="007F6363" w:rsidRPr="00400CDB" w:rsidRDefault="006A7A6D" w:rsidP="00400CDB">
            <w:pPr>
              <w:pStyle w:val="af6"/>
              <w:ind w:left="72" w:right="72"/>
            </w:pPr>
            <w:r w:rsidRPr="00400CDB">
              <w:rPr>
                <w:rFonts w:hint="eastAsia"/>
              </w:rPr>
              <w:t>決算審定數與預算數</w:t>
            </w:r>
            <w:r w:rsidR="007F6363" w:rsidRPr="00400CDB">
              <w:rPr>
                <w:rFonts w:hint="eastAsia"/>
              </w:rPr>
              <w:t>比較</w:t>
            </w:r>
            <w:r w:rsidR="00BB35AB" w:rsidRPr="00400CDB">
              <w:rPr>
                <w:rFonts w:hint="eastAsia"/>
              </w:rPr>
              <w:t>增減</w:t>
            </w:r>
          </w:p>
        </w:tc>
      </w:tr>
      <w:tr w:rsidR="007F6363" w14:paraId="001A4342" w14:textId="77777777" w:rsidTr="00400CDB">
        <w:trPr>
          <w:trHeight w:val="446"/>
        </w:trPr>
        <w:tc>
          <w:tcPr>
            <w:tcW w:w="39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FAD2B3" w14:textId="77777777"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1597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FF4C" w14:textId="77777777"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DE59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F112" w14:textId="77777777"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193B" w14:textId="77777777"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3B02C" w14:textId="77777777"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9878B2" w:rsidRPr="00122473" w14:paraId="366D7A62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7C55F6B6" w14:textId="12D763C1" w:rsidR="009878B2" w:rsidRPr="00122473" w:rsidRDefault="009878B2" w:rsidP="0037574E">
            <w:pPr>
              <w:pStyle w:val="af6"/>
              <w:numPr>
                <w:ilvl w:val="0"/>
                <w:numId w:val="1"/>
              </w:numPr>
              <w:ind w:leftChars="0" w:rightChars="0" w:right="72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經常門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08E6B09D" w14:textId="77777777" w:rsidR="009878B2" w:rsidRPr="00122473" w:rsidRDefault="009878B2" w:rsidP="00AE00B6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14:paraId="15121A54" w14:textId="77777777" w:rsidR="009878B2" w:rsidRPr="00122473" w:rsidRDefault="009878B2" w:rsidP="00AE00B6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7288D131" w14:textId="77777777" w:rsidR="009878B2" w:rsidRPr="00122473" w:rsidRDefault="009878B2" w:rsidP="00AE00B6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14:paraId="05CE4C5A" w14:textId="77777777" w:rsidR="009878B2" w:rsidRPr="00122473" w:rsidRDefault="009878B2" w:rsidP="00AE00B6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5653BC6F" w14:textId="77777777" w:rsidR="009878B2" w:rsidRPr="00122473" w:rsidRDefault="009878B2" w:rsidP="00AE00B6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6570E0D0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9878B2" w:rsidRPr="00122473" w14:paraId="55D0C998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20FCCDE1" w14:textId="564EAB27" w:rsidR="009878B2" w:rsidRPr="00122473" w:rsidRDefault="009878B2" w:rsidP="008D45C3">
            <w:pPr>
              <w:pStyle w:val="af6"/>
              <w:numPr>
                <w:ilvl w:val="1"/>
                <w:numId w:val="1"/>
              </w:numPr>
              <w:ind w:leftChars="100" w:left="688" w:rightChars="0" w:right="74" w:hanging="448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歲入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1D730722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13,298,841,500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60E56763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BBC181B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13,341,755,819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59F5A72A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401ACA8D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42,914,319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5ED96A53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0.32</w:t>
            </w:r>
          </w:p>
        </w:tc>
      </w:tr>
      <w:tr w:rsidR="009878B2" w14:paraId="342AA5A3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45D2A515" w14:textId="6AA7C01E" w:rsidR="009878B2" w:rsidRPr="005A1810" w:rsidRDefault="0037574E" w:rsidP="008D45C3">
            <w:pPr>
              <w:pStyle w:val="af6"/>
              <w:ind w:leftChars="350" w:left="840" w:rightChars="0" w:right="74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noProof/>
              </w:rPr>
              <w:t>1.</w:t>
            </w:r>
            <w:r w:rsidR="009878B2" w:rsidRPr="00814661">
              <w:rPr>
                <w:rFonts w:ascii="標楷體" w:hAnsi="標楷體" w:hint="eastAsia"/>
                <w:noProof/>
              </w:rPr>
              <w:t>直</w:t>
            </w:r>
            <w:r w:rsidR="00FF2EF1">
              <w:rPr>
                <w:rFonts w:ascii="標楷體" w:hAnsi="標楷體" w:hint="eastAsia"/>
                <w:noProof/>
              </w:rPr>
              <w:t xml:space="preserve">    </w:t>
            </w:r>
            <w:r w:rsidR="009878B2" w:rsidRPr="00814661">
              <w:rPr>
                <w:rFonts w:ascii="標楷體" w:hAnsi="標楷體" w:hint="eastAsia"/>
                <w:noProof/>
              </w:rPr>
              <w:t>接</w:t>
            </w:r>
            <w:r w:rsidR="00FF2EF1">
              <w:rPr>
                <w:rFonts w:ascii="標楷體" w:hAnsi="標楷體" w:hint="eastAsia"/>
                <w:noProof/>
              </w:rPr>
              <w:t xml:space="preserve">    </w:t>
            </w:r>
            <w:r w:rsidR="009878B2" w:rsidRPr="00814661">
              <w:rPr>
                <w:rFonts w:ascii="標楷體" w:hAnsi="標楷體" w:hint="eastAsia"/>
                <w:noProof/>
              </w:rPr>
              <w:t>稅</w:t>
            </w:r>
            <w:r w:rsidR="00FF2EF1">
              <w:rPr>
                <w:rFonts w:ascii="標楷體" w:hAnsi="標楷體" w:hint="eastAsia"/>
                <w:noProof/>
              </w:rPr>
              <w:t xml:space="preserve">    </w:t>
            </w:r>
            <w:r w:rsidR="009878B2" w:rsidRPr="00814661">
              <w:rPr>
                <w:rFonts w:ascii="標楷體" w:hAnsi="標楷體" w:hint="eastAsia"/>
                <w:noProof/>
              </w:rPr>
              <w:t>收</w:t>
            </w:r>
            <w:r w:rsidR="00FF2EF1">
              <w:rPr>
                <w:rFonts w:ascii="標楷體" w:hAnsi="標楷體" w:hint="eastAsia"/>
                <w:noProof/>
              </w:rPr>
              <w:t xml:space="preserve">    </w:t>
            </w:r>
            <w:r w:rsidR="009878B2" w:rsidRPr="00814661">
              <w:rPr>
                <w:rFonts w:ascii="標楷體" w:hAnsi="標楷體" w:hint="eastAsia"/>
                <w:noProof/>
              </w:rPr>
              <w:t>入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3D1400CE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1,333,321,000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436FA113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10.03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C831F42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1,473,993,276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3D52FA26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11.05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33534F1C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140,672,276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1E0EADB4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noProof/>
                <w:sz w:val="18"/>
                <w:szCs w:val="18"/>
              </w:rPr>
              <w:t>10.55</w:t>
            </w:r>
          </w:p>
        </w:tc>
      </w:tr>
      <w:tr w:rsidR="009878B2" w14:paraId="63C6DF52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6321307C" w14:textId="06F18498" w:rsidR="009878B2" w:rsidRPr="005A1810" w:rsidRDefault="009878B2" w:rsidP="008D45C3">
            <w:pPr>
              <w:pStyle w:val="af6"/>
              <w:ind w:leftChars="350" w:left="840" w:rightChars="0" w:right="74"/>
              <w:rPr>
                <w:rFonts w:ascii="標楷體" w:hAnsi="標楷體"/>
              </w:rPr>
            </w:pPr>
            <w:r w:rsidRPr="00814661">
              <w:rPr>
                <w:rFonts w:ascii="標楷體" w:hAnsi="標楷體" w:hint="eastAsia"/>
                <w:noProof/>
              </w:rPr>
              <w:t>2.間</w:t>
            </w:r>
            <w:r w:rsidR="00FF2EF1">
              <w:rPr>
                <w:rFonts w:ascii="標楷體" w:hAnsi="標楷體" w:hint="eastAsia"/>
                <w:noProof/>
              </w:rPr>
              <w:t xml:space="preserve">   </w:t>
            </w:r>
            <w:r w:rsidRPr="00814661">
              <w:rPr>
                <w:rFonts w:ascii="標楷體" w:hAnsi="標楷體" w:hint="eastAsia"/>
                <w:noProof/>
              </w:rPr>
              <w:t>接</w:t>
            </w:r>
            <w:r w:rsidR="00FF2EF1">
              <w:rPr>
                <w:rFonts w:ascii="標楷體" w:hAnsi="標楷體" w:hint="eastAsia"/>
                <w:noProof/>
              </w:rPr>
              <w:t xml:space="preserve">   </w:t>
            </w:r>
            <w:r w:rsidRPr="00814661">
              <w:rPr>
                <w:rFonts w:ascii="標楷體" w:hAnsi="標楷體" w:hint="eastAsia"/>
                <w:noProof/>
              </w:rPr>
              <w:t>稅</w:t>
            </w:r>
            <w:r w:rsidR="00FF2EF1">
              <w:rPr>
                <w:rFonts w:ascii="標楷體" w:hAnsi="標楷體" w:hint="eastAsia"/>
                <w:noProof/>
              </w:rPr>
              <w:t xml:space="preserve">   </w:t>
            </w:r>
            <w:r w:rsidRPr="00814661">
              <w:rPr>
                <w:rFonts w:ascii="標楷體" w:hAnsi="標楷體" w:hint="eastAsia"/>
                <w:noProof/>
              </w:rPr>
              <w:t>收</w:t>
            </w:r>
            <w:r w:rsidR="00FF2EF1">
              <w:rPr>
                <w:rFonts w:ascii="標楷體" w:hAnsi="標楷體" w:hint="eastAsia"/>
                <w:noProof/>
              </w:rPr>
              <w:t xml:space="preserve">   </w:t>
            </w:r>
            <w:r w:rsidRPr="00814661">
              <w:rPr>
                <w:rFonts w:ascii="標楷體" w:hAnsi="標楷體" w:hint="eastAsia"/>
                <w:noProof/>
              </w:rPr>
              <w:t>入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0B4DEFD3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2,349,692,000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47F61EE9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17.67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80C9F65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2,549,633,434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274BBBDC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19.11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1F72BC6B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199,941,434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0FB31204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noProof/>
                <w:sz w:val="18"/>
                <w:szCs w:val="18"/>
              </w:rPr>
              <w:t>8.51</w:t>
            </w:r>
          </w:p>
        </w:tc>
      </w:tr>
      <w:tr w:rsidR="009878B2" w14:paraId="26D62955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5F722BA6" w14:textId="0B6F8291" w:rsidR="009878B2" w:rsidRPr="005A1810" w:rsidRDefault="009878B2" w:rsidP="008D45C3">
            <w:pPr>
              <w:pStyle w:val="af6"/>
              <w:ind w:leftChars="350" w:left="840" w:rightChars="0" w:right="74"/>
              <w:rPr>
                <w:rFonts w:ascii="標楷體" w:hAnsi="標楷體"/>
              </w:rPr>
            </w:pPr>
            <w:r w:rsidRPr="00814661">
              <w:rPr>
                <w:rFonts w:ascii="標楷體" w:hAnsi="標楷體" w:hint="eastAsia"/>
                <w:noProof/>
              </w:rPr>
              <w:t>3.賦</w:t>
            </w:r>
            <w:r w:rsidR="00FF2EF1">
              <w:rPr>
                <w:rFonts w:ascii="標楷體" w:hAnsi="標楷體" w:hint="eastAsia"/>
                <w:noProof/>
              </w:rPr>
              <w:t xml:space="preserve">  </w:t>
            </w:r>
            <w:r w:rsidR="00403EE1">
              <w:rPr>
                <w:rFonts w:ascii="標楷體" w:hAnsi="標楷體" w:hint="eastAsia"/>
                <w:noProof/>
              </w:rPr>
              <w:t xml:space="preserve"> </w:t>
            </w:r>
            <w:r w:rsidRPr="00814661">
              <w:rPr>
                <w:rFonts w:ascii="標楷體" w:hAnsi="標楷體" w:hint="eastAsia"/>
                <w:noProof/>
              </w:rPr>
              <w:t>稅</w:t>
            </w:r>
            <w:r w:rsidR="00FF2EF1">
              <w:rPr>
                <w:rFonts w:ascii="標楷體" w:hAnsi="標楷體" w:hint="eastAsia"/>
                <w:noProof/>
              </w:rPr>
              <w:t xml:space="preserve"> </w:t>
            </w:r>
            <w:r w:rsidR="00403EE1">
              <w:rPr>
                <w:rFonts w:ascii="標楷體" w:hAnsi="標楷體" w:hint="eastAsia"/>
                <w:noProof/>
              </w:rPr>
              <w:t xml:space="preserve"> </w:t>
            </w:r>
            <w:r w:rsidR="00FF2EF1">
              <w:rPr>
                <w:rFonts w:ascii="標楷體" w:hAnsi="標楷體" w:hint="eastAsia"/>
                <w:noProof/>
              </w:rPr>
              <w:t xml:space="preserve"> </w:t>
            </w:r>
            <w:r w:rsidRPr="00814661">
              <w:rPr>
                <w:rFonts w:ascii="標楷體" w:hAnsi="標楷體" w:hint="eastAsia"/>
                <w:noProof/>
              </w:rPr>
              <w:t>外</w:t>
            </w:r>
            <w:r w:rsidR="00FF2EF1">
              <w:rPr>
                <w:rFonts w:ascii="標楷體" w:hAnsi="標楷體" w:hint="eastAsia"/>
                <w:noProof/>
              </w:rPr>
              <w:t xml:space="preserve"> </w:t>
            </w:r>
            <w:r w:rsidR="00403EE1">
              <w:rPr>
                <w:rFonts w:ascii="標楷體" w:hAnsi="標楷體" w:hint="eastAsia"/>
                <w:noProof/>
              </w:rPr>
              <w:t xml:space="preserve"> </w:t>
            </w:r>
            <w:r w:rsidR="00FF2EF1">
              <w:rPr>
                <w:rFonts w:ascii="標楷體" w:hAnsi="標楷體" w:hint="eastAsia"/>
                <w:noProof/>
              </w:rPr>
              <w:t xml:space="preserve"> </w:t>
            </w:r>
            <w:r w:rsidRPr="00814661">
              <w:rPr>
                <w:rFonts w:ascii="標楷體" w:hAnsi="標楷體" w:hint="eastAsia"/>
                <w:noProof/>
              </w:rPr>
              <w:t>收</w:t>
            </w:r>
            <w:r w:rsidR="00FF2EF1">
              <w:rPr>
                <w:rFonts w:ascii="標楷體" w:hAnsi="標楷體" w:hint="eastAsia"/>
                <w:noProof/>
              </w:rPr>
              <w:t xml:space="preserve"> </w:t>
            </w:r>
            <w:r w:rsidR="00403EE1">
              <w:rPr>
                <w:rFonts w:ascii="標楷體" w:hAnsi="標楷體" w:hint="eastAsia"/>
                <w:noProof/>
              </w:rPr>
              <w:t xml:space="preserve"> </w:t>
            </w:r>
            <w:r w:rsidR="00FF2EF1">
              <w:rPr>
                <w:rFonts w:ascii="標楷體" w:hAnsi="標楷體" w:hint="eastAsia"/>
                <w:noProof/>
              </w:rPr>
              <w:t xml:space="preserve"> </w:t>
            </w:r>
            <w:r w:rsidRPr="00814661">
              <w:rPr>
                <w:rFonts w:ascii="標楷體" w:hAnsi="標楷體" w:hint="eastAsia"/>
                <w:noProof/>
              </w:rPr>
              <w:t>入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3A01577F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9,615,828,500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608674F5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72.31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141C255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9,318,129,109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72C8FCDC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69.84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239976CA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- 297,699,391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516EE864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noProof/>
                <w:sz w:val="18"/>
                <w:szCs w:val="18"/>
              </w:rPr>
              <w:t>- 3.10</w:t>
            </w:r>
          </w:p>
        </w:tc>
      </w:tr>
      <w:tr w:rsidR="009878B2" w:rsidRPr="00122473" w14:paraId="678F2B89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00FC7607" w14:textId="32B7C2FE" w:rsidR="009878B2" w:rsidRPr="00122473" w:rsidRDefault="009878B2" w:rsidP="008D45C3">
            <w:pPr>
              <w:pStyle w:val="af6"/>
              <w:numPr>
                <w:ilvl w:val="1"/>
                <w:numId w:val="1"/>
              </w:numPr>
              <w:ind w:leftChars="100" w:left="688" w:rightChars="0" w:right="74" w:hanging="448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歲出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70489D57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10,401,339,700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2CC918A8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9C3A266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9,410,602,286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2139F3D4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474BDE83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- 990,737,414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44A420E8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- 9.53</w:t>
            </w:r>
          </w:p>
        </w:tc>
      </w:tr>
      <w:tr w:rsidR="009878B2" w14:paraId="73B9A30A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7A861D01" w14:textId="1EA3624A" w:rsidR="009878B2" w:rsidRPr="005A1810" w:rsidRDefault="009878B2" w:rsidP="008D45C3">
            <w:pPr>
              <w:pStyle w:val="af6"/>
              <w:ind w:leftChars="350" w:left="840" w:rightChars="0" w:right="74"/>
              <w:rPr>
                <w:rFonts w:ascii="標楷體" w:hAnsi="標楷體"/>
              </w:rPr>
            </w:pPr>
            <w:r w:rsidRPr="00814661">
              <w:rPr>
                <w:rFonts w:ascii="標楷體" w:hAnsi="標楷體" w:hint="eastAsia"/>
                <w:noProof/>
              </w:rPr>
              <w:t>一般經常支出</w:t>
            </w:r>
            <w:r w:rsidR="00403EE1" w:rsidRPr="00403EE1">
              <w:rPr>
                <w:rFonts w:ascii="標楷體" w:hAnsi="標楷體" w:hint="eastAsia"/>
                <w:bCs/>
                <w:noProof/>
              </w:rPr>
              <w:t>（</w:t>
            </w:r>
            <w:r w:rsidR="00403EE1">
              <w:rPr>
                <w:rFonts w:ascii="標楷體" w:hAnsi="標楷體" w:hint="eastAsia"/>
                <w:bCs/>
                <w:noProof/>
              </w:rPr>
              <w:t>註</w:t>
            </w:r>
            <w:r w:rsidR="00403EE1" w:rsidRPr="00403EE1">
              <w:rPr>
                <w:rFonts w:ascii="標楷體" w:hAnsi="標楷體" w:hint="eastAsia"/>
                <w:bCs/>
                <w:noProof/>
              </w:rPr>
              <w:t>）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0613A155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10,401,339,700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3A20F7FF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DD6BB5E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9,410,602,286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51DED4CC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6C96732B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- 990,737,414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62CD2963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noProof/>
                <w:sz w:val="18"/>
                <w:szCs w:val="18"/>
              </w:rPr>
              <w:t>- 9.53</w:t>
            </w:r>
          </w:p>
        </w:tc>
      </w:tr>
      <w:tr w:rsidR="009878B2" w:rsidRPr="00122473" w14:paraId="2FC283A4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1CD28920" w14:textId="4133222C" w:rsidR="009878B2" w:rsidRPr="00122473" w:rsidRDefault="009878B2" w:rsidP="008D45C3">
            <w:pPr>
              <w:pStyle w:val="af6"/>
              <w:numPr>
                <w:ilvl w:val="1"/>
                <w:numId w:val="1"/>
              </w:numPr>
              <w:ind w:leftChars="100" w:left="688" w:rightChars="0" w:right="74" w:hanging="448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經常門賸餘（差短）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53E35901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2,897,501,800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3DA6709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CAF9EC8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3,931,153,533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786B48AD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46D015F3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1,033,651,733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37E6E3EB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35.67</w:t>
            </w:r>
          </w:p>
        </w:tc>
      </w:tr>
      <w:tr w:rsidR="009878B2" w:rsidRPr="00122473" w14:paraId="331B23E3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5440F92D" w14:textId="7F8303F7" w:rsidR="009878B2" w:rsidRPr="00122473" w:rsidRDefault="009878B2" w:rsidP="00403EE1">
            <w:pPr>
              <w:pStyle w:val="af6"/>
              <w:numPr>
                <w:ilvl w:val="0"/>
                <w:numId w:val="1"/>
              </w:numPr>
              <w:ind w:leftChars="0" w:rightChars="0" w:right="72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資本門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5BA421F1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14:paraId="42B6F849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005FEB47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 w14:paraId="7AD1C5B3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5C9A6C19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2B31DDEA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9878B2" w:rsidRPr="00122473" w14:paraId="0E0B44F6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333C990D" w14:textId="0FD795A8" w:rsidR="009878B2" w:rsidRPr="00122473" w:rsidRDefault="009878B2" w:rsidP="008D45C3">
            <w:pPr>
              <w:pStyle w:val="af6"/>
              <w:numPr>
                <w:ilvl w:val="1"/>
                <w:numId w:val="1"/>
              </w:numPr>
              <w:ind w:leftChars="100" w:left="688" w:rightChars="0" w:right="74" w:hanging="448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歲入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36C85C8B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131,000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3F930BA6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732C044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16,099,279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4106A5D4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3714878A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15,968,279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29A08496" w14:textId="2C8788D1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</w:t>
            </w:r>
            <w:r w:rsidR="002A7F9E" w:rsidRPr="00621DD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,</w:t>
            </w:r>
            <w:r w:rsidRPr="00621DD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189.53</w:t>
            </w:r>
          </w:p>
        </w:tc>
      </w:tr>
      <w:tr w:rsidR="009878B2" w14:paraId="7A50BC8C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61615C5E" w14:textId="20C162D9" w:rsidR="009878B2" w:rsidRPr="005A1810" w:rsidRDefault="009878B2" w:rsidP="008D45C3">
            <w:pPr>
              <w:pStyle w:val="af6"/>
              <w:ind w:leftChars="350" w:left="840" w:rightChars="0" w:right="74"/>
              <w:rPr>
                <w:rFonts w:ascii="標楷體" w:hAnsi="標楷體"/>
              </w:rPr>
            </w:pPr>
            <w:r w:rsidRPr="00814661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6F217B88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131,000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728CF422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47EB391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16,099,279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2BBB74DA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517EAB5B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15,968,279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0380ABF0" w14:textId="66987BC9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noProof/>
                <w:sz w:val="18"/>
                <w:szCs w:val="18"/>
              </w:rPr>
              <w:t>12</w:t>
            </w:r>
            <w:r w:rsidR="002A7F9E" w:rsidRPr="00621DDF">
              <w:rPr>
                <w:rFonts w:ascii="細明體" w:eastAsia="細明體" w:hAnsi="細明體"/>
                <w:noProof/>
                <w:sz w:val="18"/>
                <w:szCs w:val="18"/>
              </w:rPr>
              <w:t>,</w:t>
            </w:r>
            <w:r w:rsidRPr="00621DDF">
              <w:rPr>
                <w:rFonts w:ascii="細明體" w:eastAsia="細明體" w:hAnsi="細明體"/>
                <w:noProof/>
                <w:sz w:val="18"/>
                <w:szCs w:val="18"/>
              </w:rPr>
              <w:t>189.53</w:t>
            </w:r>
          </w:p>
        </w:tc>
      </w:tr>
      <w:tr w:rsidR="009878B2" w:rsidRPr="00122473" w14:paraId="5C655F17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6AEAA268" w14:textId="6A117BD1" w:rsidR="009878B2" w:rsidRPr="00122473" w:rsidRDefault="009878B2" w:rsidP="008D45C3">
            <w:pPr>
              <w:pStyle w:val="af6"/>
              <w:numPr>
                <w:ilvl w:val="1"/>
                <w:numId w:val="1"/>
              </w:numPr>
              <w:ind w:leftChars="100" w:left="688" w:rightChars="0" w:right="74" w:hanging="448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歲出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46656D49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4,846,340,300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3C1E6CF3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6468189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3,909,132,164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09E46E1E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1B61266E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- 937,208,136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790BFFE8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- 19.34</w:t>
            </w:r>
          </w:p>
        </w:tc>
      </w:tr>
      <w:tr w:rsidR="009878B2" w14:paraId="39A89CFA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37FDE047" w14:textId="35117E12" w:rsidR="009878B2" w:rsidRPr="005A1810" w:rsidRDefault="009878B2" w:rsidP="008D45C3">
            <w:pPr>
              <w:pStyle w:val="af6"/>
              <w:ind w:leftChars="350" w:left="840" w:rightChars="0" w:right="74"/>
              <w:rPr>
                <w:rFonts w:ascii="標楷體" w:hAnsi="標楷體"/>
              </w:rPr>
            </w:pPr>
            <w:r w:rsidRPr="00814661">
              <w:rPr>
                <w:rFonts w:ascii="標楷體" w:hAnsi="標楷體" w:hint="eastAsia"/>
                <w:noProof/>
              </w:rPr>
              <w:t>增置或擴充改良資產</w:t>
            </w:r>
            <w:r w:rsidR="00403EE1" w:rsidRPr="00403EE1">
              <w:rPr>
                <w:rFonts w:ascii="標楷體" w:hAnsi="標楷體" w:hint="eastAsia"/>
                <w:bCs/>
                <w:noProof/>
              </w:rPr>
              <w:t>（</w:t>
            </w:r>
            <w:r w:rsidR="00403EE1">
              <w:rPr>
                <w:rFonts w:ascii="標楷體" w:hAnsi="標楷體" w:hint="eastAsia"/>
                <w:bCs/>
                <w:noProof/>
              </w:rPr>
              <w:t>註</w:t>
            </w:r>
            <w:r w:rsidR="00403EE1" w:rsidRPr="00403EE1">
              <w:rPr>
                <w:rFonts w:ascii="標楷體" w:hAnsi="標楷體" w:hint="eastAsia"/>
                <w:bCs/>
                <w:noProof/>
              </w:rPr>
              <w:t>）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2191E55A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4,846,340,300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75187433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62EC5CF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3,909,132,164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0B6764A7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188D14F7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noProof/>
                <w:sz w:val="18"/>
                <w:szCs w:val="18"/>
              </w:rPr>
              <w:t>- 937,208,136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776A0757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noProof/>
                <w:sz w:val="18"/>
                <w:szCs w:val="18"/>
              </w:rPr>
              <w:t>- 19.34</w:t>
            </w:r>
          </w:p>
        </w:tc>
      </w:tr>
      <w:tr w:rsidR="009878B2" w:rsidRPr="00122473" w14:paraId="60689FD6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3113A92C" w14:textId="450CB453" w:rsidR="009878B2" w:rsidRPr="00122473" w:rsidRDefault="009878B2" w:rsidP="008D45C3">
            <w:pPr>
              <w:pStyle w:val="af6"/>
              <w:numPr>
                <w:ilvl w:val="1"/>
                <w:numId w:val="1"/>
              </w:numPr>
              <w:ind w:leftChars="100" w:left="688" w:rightChars="0" w:right="74" w:hanging="448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資本門賸餘（差短）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5A4DC5BD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- 4,846,209,300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74A7CBCF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442B078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- 3,893,032,885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6D78D790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4FF2A5B3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953,176,415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2ACB9D91" w14:textId="77777777" w:rsidR="009878B2" w:rsidRPr="00621DDF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21DD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- 19.67</w:t>
            </w:r>
          </w:p>
        </w:tc>
      </w:tr>
      <w:tr w:rsidR="009878B2" w:rsidRPr="00122473" w14:paraId="06E1082E" w14:textId="77777777" w:rsidTr="00400CDB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8" w:type="dxa"/>
            <w:shd w:val="clear" w:color="auto" w:fill="auto"/>
            <w:vAlign w:val="center"/>
          </w:tcPr>
          <w:p w14:paraId="28C8BE9E" w14:textId="467C6371" w:rsidR="009878B2" w:rsidRPr="00122473" w:rsidRDefault="009878B2" w:rsidP="00403EE1">
            <w:pPr>
              <w:pStyle w:val="af6"/>
              <w:numPr>
                <w:ilvl w:val="0"/>
                <w:numId w:val="1"/>
              </w:numPr>
              <w:ind w:leftChars="0" w:rightChars="0" w:right="72"/>
              <w:rPr>
                <w:rFonts w:ascii="標楷體" w:hAnsi="標楷體"/>
                <w:b/>
              </w:rPr>
            </w:pPr>
            <w:r w:rsidRPr="00122473">
              <w:rPr>
                <w:rFonts w:ascii="標楷體" w:hAnsi="標楷體" w:hint="eastAsia"/>
                <w:b/>
                <w:noProof/>
              </w:rPr>
              <w:t>歲入歲出餘絀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38458020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- 1,948,707,500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D512576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D1717E8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38,120,648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49FCD24F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40" w:type="dxa"/>
            <w:gridSpan w:val="2"/>
            <w:shd w:val="clear" w:color="auto" w:fill="auto"/>
            <w:vAlign w:val="center"/>
          </w:tcPr>
          <w:p w14:paraId="031CEEEE" w14:textId="77777777" w:rsidR="009878B2" w:rsidRPr="00400CDB" w:rsidRDefault="009878B2" w:rsidP="00AE00B6">
            <w:pPr>
              <w:pStyle w:val="af6"/>
              <w:ind w:left="72" w:right="72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1,986,828,148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0806C5DB" w14:textId="77777777" w:rsidR="009878B2" w:rsidRPr="00400CDB" w:rsidRDefault="009878B2" w:rsidP="00AE00B6">
            <w:pPr>
              <w:pStyle w:val="af6"/>
              <w:ind w:leftChars="0" w:left="0" w:rightChars="0" w:right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00CDB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</w:tbl>
    <w:p w14:paraId="511FAB48" w14:textId="5D751C89" w:rsidR="001A33AF" w:rsidRDefault="00403EE1" w:rsidP="00871D12">
      <w:pPr>
        <w:pStyle w:val="af2"/>
        <w:spacing w:line="240" w:lineRule="exact"/>
        <w:ind w:left="320" w:hangingChars="178" w:hanging="320"/>
        <w:rPr>
          <w:rFonts w:hAnsi="標楷體"/>
          <w:sz w:val="18"/>
          <w:szCs w:val="18"/>
        </w:rPr>
      </w:pPr>
      <w:proofErr w:type="gramStart"/>
      <w:r w:rsidRPr="008D45C3">
        <w:rPr>
          <w:rFonts w:hint="eastAsia"/>
          <w:sz w:val="18"/>
          <w:szCs w:val="18"/>
        </w:rPr>
        <w:t>註</w:t>
      </w:r>
      <w:proofErr w:type="gramEnd"/>
      <w:r w:rsidRPr="008D45C3">
        <w:rPr>
          <w:rFonts w:hAnsi="標楷體" w:hint="eastAsia"/>
          <w:sz w:val="18"/>
          <w:szCs w:val="18"/>
        </w:rPr>
        <w:t>：「一般經常支出」、「</w:t>
      </w:r>
      <w:r w:rsidRPr="008D45C3">
        <w:rPr>
          <w:rFonts w:hAnsi="標楷體" w:hint="eastAsia"/>
          <w:noProof/>
          <w:sz w:val="18"/>
          <w:szCs w:val="18"/>
        </w:rPr>
        <w:t>增置或擴充改良資產</w:t>
      </w:r>
      <w:r w:rsidRPr="008D45C3">
        <w:rPr>
          <w:rFonts w:hAnsi="標楷體" w:hint="eastAsia"/>
          <w:sz w:val="18"/>
          <w:szCs w:val="18"/>
        </w:rPr>
        <w:t>」項目之</w:t>
      </w:r>
      <w:proofErr w:type="gramStart"/>
      <w:r w:rsidRPr="008D45C3">
        <w:rPr>
          <w:rFonts w:hAnsi="標楷體" w:hint="eastAsia"/>
          <w:sz w:val="18"/>
          <w:szCs w:val="18"/>
        </w:rPr>
        <w:t>預算數含預備金</w:t>
      </w:r>
      <w:proofErr w:type="gramEnd"/>
      <w:r w:rsidRPr="008D45C3">
        <w:rPr>
          <w:rFonts w:hAnsi="標楷體" w:hint="eastAsia"/>
          <w:sz w:val="18"/>
          <w:szCs w:val="18"/>
        </w:rPr>
        <w:t>。</w:t>
      </w:r>
    </w:p>
    <w:p w14:paraId="70D4A535" w14:textId="28D2E29C" w:rsidR="00C93ACD" w:rsidRPr="00C93ACD" w:rsidRDefault="00C93ACD" w:rsidP="00C93ACD"/>
    <w:p w14:paraId="3D4C33FE" w14:textId="2F736F64" w:rsidR="00C93ACD" w:rsidRPr="00C93ACD" w:rsidRDefault="00C93ACD" w:rsidP="00C93ACD"/>
    <w:p w14:paraId="7A851A2E" w14:textId="5F4A4228" w:rsidR="00C93ACD" w:rsidRPr="00C93ACD" w:rsidRDefault="00C93ACD" w:rsidP="00C93ACD"/>
    <w:p w14:paraId="3ED8E4A7" w14:textId="21C8B8A1" w:rsidR="00C93ACD" w:rsidRPr="00C93ACD" w:rsidRDefault="00C93ACD" w:rsidP="00C93ACD"/>
    <w:p w14:paraId="2C5FC9C9" w14:textId="71CD00EE" w:rsidR="00C93ACD" w:rsidRPr="00C93ACD" w:rsidRDefault="00C93ACD" w:rsidP="00C93ACD"/>
    <w:p w14:paraId="60A98D4A" w14:textId="639E4033" w:rsidR="00C93ACD" w:rsidRPr="00C93ACD" w:rsidRDefault="00C93ACD" w:rsidP="00C93ACD"/>
    <w:p w14:paraId="4911C915" w14:textId="4A5BFB54" w:rsidR="00C93ACD" w:rsidRPr="00C93ACD" w:rsidRDefault="00C93ACD" w:rsidP="00C93ACD"/>
    <w:p w14:paraId="45C5910B" w14:textId="475A306E" w:rsidR="00C93ACD" w:rsidRPr="00C93ACD" w:rsidRDefault="00C93ACD" w:rsidP="00C93ACD"/>
    <w:p w14:paraId="6A00D934" w14:textId="3D9999A6" w:rsidR="00C93ACD" w:rsidRPr="00C93ACD" w:rsidRDefault="00C93ACD" w:rsidP="00C93ACD"/>
    <w:p w14:paraId="48A85583" w14:textId="7CE5651E" w:rsidR="00C93ACD" w:rsidRPr="00C93ACD" w:rsidRDefault="00C93ACD" w:rsidP="00C93ACD"/>
    <w:p w14:paraId="07652AA3" w14:textId="4F2150B5" w:rsidR="00C93ACD" w:rsidRPr="00C93ACD" w:rsidRDefault="00C93ACD" w:rsidP="00C93ACD"/>
    <w:p w14:paraId="4C221103" w14:textId="51F37116" w:rsidR="00C93ACD" w:rsidRPr="00C93ACD" w:rsidRDefault="00C93ACD" w:rsidP="00C93ACD"/>
    <w:p w14:paraId="03464066" w14:textId="39212FA5" w:rsidR="00C93ACD" w:rsidRPr="00C93ACD" w:rsidRDefault="00C93ACD" w:rsidP="00C93ACD"/>
    <w:p w14:paraId="1F8A4B3B" w14:textId="77777777" w:rsidR="00C93ACD" w:rsidRPr="00C93ACD" w:rsidRDefault="00C93ACD" w:rsidP="00C93ACD"/>
    <w:sectPr w:rsidR="00C93ACD" w:rsidRPr="00C93ACD" w:rsidSect="00400CDB">
      <w:headerReference w:type="even" r:id="rId7"/>
      <w:footerReference w:type="even" r:id="rId8"/>
      <w:footerReference w:type="default" r:id="rId9"/>
      <w:pgSz w:w="23811" w:h="16838" w:orient="landscape" w:code="8"/>
      <w:pgMar w:top="851" w:right="851" w:bottom="851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DC91E" w14:textId="77777777" w:rsidR="009878B2" w:rsidRDefault="009878B2" w:rsidP="00BC6307">
      <w:r>
        <w:separator/>
      </w:r>
    </w:p>
  </w:endnote>
  <w:endnote w:type="continuationSeparator" w:id="0">
    <w:p w14:paraId="659D36CA" w14:textId="77777777" w:rsidR="009878B2" w:rsidRDefault="009878B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161E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FF30BF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14:paraId="4B2D67F8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0545076"/>
      <w:docPartObj>
        <w:docPartGallery w:val="Page Numbers (Bottom of Page)"/>
        <w:docPartUnique/>
      </w:docPartObj>
    </w:sdtPr>
    <w:sdtEndPr/>
    <w:sdtContent>
      <w:p w14:paraId="4ACF721E" w14:textId="77777777" w:rsidR="00F22058" w:rsidRDefault="00403EE1" w:rsidP="00996FFB">
        <w:pPr>
          <w:pStyle w:val="a4"/>
          <w:ind w:firstLine="200"/>
          <w:jc w:val="center"/>
          <w:rPr>
            <w:rFonts w:ascii="標楷體" w:eastAsia="標楷體" w:hAnsi="標楷體"/>
          </w:rPr>
        </w:pPr>
        <w:r w:rsidRPr="00403EE1">
          <w:rPr>
            <w:rFonts w:ascii="標楷體" w:eastAsia="標楷體" w:hAnsi="標楷體" w:hint="eastAsia"/>
          </w:rPr>
          <w:t>第2</w:t>
        </w:r>
        <w:r w:rsidRPr="00403EE1">
          <w:rPr>
            <w:rFonts w:ascii="標楷體" w:eastAsia="標楷體" w:hAnsi="標楷體"/>
          </w:rPr>
          <w:t>-</w:t>
        </w:r>
        <w:r w:rsidRPr="00403EE1">
          <w:rPr>
            <w:rFonts w:ascii="標楷體" w:eastAsia="標楷體" w:hAnsi="標楷體"/>
          </w:rPr>
          <w:fldChar w:fldCharType="begin"/>
        </w:r>
        <w:r w:rsidRPr="00403EE1">
          <w:rPr>
            <w:rFonts w:ascii="標楷體" w:eastAsia="標楷體" w:hAnsi="標楷體"/>
          </w:rPr>
          <w:instrText>PAGE   \* MERGEFORMAT</w:instrText>
        </w:r>
        <w:r w:rsidRPr="00403EE1">
          <w:rPr>
            <w:rFonts w:ascii="標楷體" w:eastAsia="標楷體" w:hAnsi="標楷體"/>
          </w:rPr>
          <w:fldChar w:fldCharType="separate"/>
        </w:r>
        <w:r w:rsidRPr="00403EE1">
          <w:rPr>
            <w:rFonts w:ascii="標楷體" w:eastAsia="標楷體" w:hAnsi="標楷體"/>
            <w:lang w:val="zh-TW"/>
          </w:rPr>
          <w:t>2</w:t>
        </w:r>
        <w:r w:rsidRPr="00403EE1">
          <w:rPr>
            <w:rFonts w:ascii="標楷體" w:eastAsia="標楷體" w:hAnsi="標楷體"/>
          </w:rPr>
          <w:fldChar w:fldCharType="end"/>
        </w:r>
        <w:r w:rsidRPr="00403EE1">
          <w:rPr>
            <w:rFonts w:ascii="標楷體" w:eastAsia="標楷體" w:hAnsi="標楷體" w:hint="eastAsia"/>
          </w:rPr>
          <w:t>頁</w:t>
        </w:r>
      </w:p>
      <w:p w14:paraId="50C032FE" w14:textId="13840563" w:rsidR="004869FB" w:rsidRPr="00996FFB" w:rsidRDefault="00621DDF" w:rsidP="00996FFB">
        <w:pPr>
          <w:pStyle w:val="a4"/>
          <w:ind w:firstLine="200"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ACC96" w14:textId="77777777" w:rsidR="009878B2" w:rsidRDefault="009878B2" w:rsidP="00BC6307">
      <w:r>
        <w:separator/>
      </w:r>
    </w:p>
  </w:footnote>
  <w:footnote w:type="continuationSeparator" w:id="0">
    <w:p w14:paraId="4D23DC18" w14:textId="77777777" w:rsidR="009878B2" w:rsidRDefault="009878B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CC520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2786A"/>
    <w:multiLevelType w:val="hybridMultilevel"/>
    <w:tmpl w:val="461047EC"/>
    <w:lvl w:ilvl="0" w:tplc="E51E3C16">
      <w:start w:val="1"/>
      <w:numFmt w:val="taiwaneseCountingThousand"/>
      <w:lvlText w:val="%1、"/>
      <w:lvlJc w:val="left"/>
      <w:pPr>
        <w:ind w:left="492" w:hanging="420"/>
      </w:pPr>
      <w:rPr>
        <w:rFonts w:hint="default"/>
      </w:rPr>
    </w:lvl>
    <w:lvl w:ilvl="1" w:tplc="89B2D1DE">
      <w:start w:val="1"/>
      <w:numFmt w:val="taiwaneseCountingThousand"/>
      <w:lvlText w:val="(%2)"/>
      <w:lvlJc w:val="left"/>
      <w:pPr>
        <w:ind w:left="982" w:hanging="4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12" w:hanging="480"/>
      </w:pPr>
    </w:lvl>
    <w:lvl w:ilvl="3" w:tplc="0409000F" w:tentative="1">
      <w:start w:val="1"/>
      <w:numFmt w:val="decimal"/>
      <w:lvlText w:val="%4."/>
      <w:lvlJc w:val="left"/>
      <w:pPr>
        <w:ind w:left="19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2" w:hanging="480"/>
      </w:pPr>
    </w:lvl>
    <w:lvl w:ilvl="5" w:tplc="0409001B" w:tentative="1">
      <w:start w:val="1"/>
      <w:numFmt w:val="lowerRoman"/>
      <w:lvlText w:val="%6."/>
      <w:lvlJc w:val="right"/>
      <w:pPr>
        <w:ind w:left="2952" w:hanging="480"/>
      </w:pPr>
    </w:lvl>
    <w:lvl w:ilvl="6" w:tplc="0409000F" w:tentative="1">
      <w:start w:val="1"/>
      <w:numFmt w:val="decimal"/>
      <w:lvlText w:val="%7."/>
      <w:lvlJc w:val="left"/>
      <w:pPr>
        <w:ind w:left="34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2" w:hanging="480"/>
      </w:pPr>
    </w:lvl>
    <w:lvl w:ilvl="8" w:tplc="0409001B" w:tentative="1">
      <w:start w:val="1"/>
      <w:numFmt w:val="lowerRoman"/>
      <w:lvlText w:val="%9."/>
      <w:lvlJc w:val="right"/>
      <w:pPr>
        <w:ind w:left="4392" w:hanging="480"/>
      </w:pPr>
    </w:lvl>
  </w:abstractNum>
  <w:abstractNum w:abstractNumId="1" w15:restartNumberingAfterBreak="0">
    <w:nsid w:val="0EA047AC"/>
    <w:multiLevelType w:val="hybridMultilevel"/>
    <w:tmpl w:val="2B5232AE"/>
    <w:lvl w:ilvl="0" w:tplc="41105068">
      <w:start w:val="1"/>
      <w:numFmt w:val="decimal"/>
      <w:lvlText w:val="%1."/>
      <w:lvlJc w:val="left"/>
      <w:pPr>
        <w:ind w:left="114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7" w:hanging="480"/>
      </w:pPr>
    </w:lvl>
    <w:lvl w:ilvl="2" w:tplc="0409001B" w:tentative="1">
      <w:start w:val="1"/>
      <w:numFmt w:val="lowerRoman"/>
      <w:lvlText w:val="%3."/>
      <w:lvlJc w:val="right"/>
      <w:pPr>
        <w:ind w:left="2227" w:hanging="480"/>
      </w:pPr>
    </w:lvl>
    <w:lvl w:ilvl="3" w:tplc="0409000F" w:tentative="1">
      <w:start w:val="1"/>
      <w:numFmt w:val="decimal"/>
      <w:lvlText w:val="%4."/>
      <w:lvlJc w:val="left"/>
      <w:pPr>
        <w:ind w:left="27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7" w:hanging="480"/>
      </w:pPr>
    </w:lvl>
    <w:lvl w:ilvl="5" w:tplc="0409001B" w:tentative="1">
      <w:start w:val="1"/>
      <w:numFmt w:val="lowerRoman"/>
      <w:lvlText w:val="%6."/>
      <w:lvlJc w:val="right"/>
      <w:pPr>
        <w:ind w:left="3667" w:hanging="480"/>
      </w:pPr>
    </w:lvl>
    <w:lvl w:ilvl="6" w:tplc="0409000F" w:tentative="1">
      <w:start w:val="1"/>
      <w:numFmt w:val="decimal"/>
      <w:lvlText w:val="%7."/>
      <w:lvlJc w:val="left"/>
      <w:pPr>
        <w:ind w:left="41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7" w:hanging="480"/>
      </w:pPr>
    </w:lvl>
    <w:lvl w:ilvl="8" w:tplc="0409001B" w:tentative="1">
      <w:start w:val="1"/>
      <w:numFmt w:val="lowerRoman"/>
      <w:lvlText w:val="%9."/>
      <w:lvlJc w:val="right"/>
      <w:pPr>
        <w:ind w:left="5107" w:hanging="480"/>
      </w:pPr>
    </w:lvl>
  </w:abstractNum>
  <w:abstractNum w:abstractNumId="2" w15:restartNumberingAfterBreak="0">
    <w:nsid w:val="40D14DA9"/>
    <w:multiLevelType w:val="hybridMultilevel"/>
    <w:tmpl w:val="0F9E8D72"/>
    <w:lvl w:ilvl="0" w:tplc="563216C6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8B2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A7F9E"/>
    <w:rsid w:val="002B070D"/>
    <w:rsid w:val="002B267B"/>
    <w:rsid w:val="002B4256"/>
    <w:rsid w:val="002B56E2"/>
    <w:rsid w:val="002B7E12"/>
    <w:rsid w:val="002C54EC"/>
    <w:rsid w:val="002D523E"/>
    <w:rsid w:val="002F1F59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7574E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0CDB"/>
    <w:rsid w:val="00403EE1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DDF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45C3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878B2"/>
    <w:rsid w:val="00991310"/>
    <w:rsid w:val="00996FFB"/>
    <w:rsid w:val="009A3D16"/>
    <w:rsid w:val="009A5A48"/>
    <w:rsid w:val="009B09B7"/>
    <w:rsid w:val="009B6372"/>
    <w:rsid w:val="009B6D71"/>
    <w:rsid w:val="009C57A3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3ACD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2058"/>
    <w:rsid w:val="00F2510F"/>
    <w:rsid w:val="00F33BA0"/>
    <w:rsid w:val="00F36069"/>
    <w:rsid w:val="00F5310A"/>
    <w:rsid w:val="00F57443"/>
    <w:rsid w:val="00F63F02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2EF1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62FBB6E0"/>
  <w15:chartTrackingRefBased/>
  <w15:docId w15:val="{4026D13F-9D97-4BA8-9C37-374E7ECB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403EE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9Ii0jhOvWqXMg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R9Ii0jhOvWqXMg審定後收支性質及餘絀簡明分析表A3.dot</Template>
  <TotalTime>71</TotalTime>
  <Pages>1</Pages>
  <Words>303</Words>
  <Characters>760</Characters>
  <Application>Microsoft Office Word</Application>
  <DocSecurity>0</DocSecurity>
  <Lines>6</Lines>
  <Paragraphs>2</Paragraphs>
  <ScaleCrop>false</ScaleCrop>
  <Company>nao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涂世祺</dc:creator>
  <cp:keywords/>
  <cp:lastModifiedBy>王詠萱</cp:lastModifiedBy>
  <cp:revision>10</cp:revision>
  <cp:lastPrinted>2025-06-23T07:15:00Z</cp:lastPrinted>
  <dcterms:created xsi:type="dcterms:W3CDTF">2025-06-23T01:37:00Z</dcterms:created>
  <dcterms:modified xsi:type="dcterms:W3CDTF">2025-06-28T09:05:00Z</dcterms:modified>
</cp:coreProperties>
</file>