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A38FC" w14:textId="5088DB95" w:rsidR="00BC2A3A" w:rsidRDefault="00BC2A3A" w:rsidP="00F613A3">
      <w:pPr>
        <w:spacing w:line="240" w:lineRule="exact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0069A2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4145B0A2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52D8DEFB" w14:textId="77777777" w:rsidR="00BC2A3A" w:rsidRDefault="00BC2A3A" w:rsidP="00F613A3">
            <w:pPr>
              <w:ind w:leftChars="17" w:left="41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64EF2F4E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46F6A14C" w14:textId="77777777" w:rsidR="00BC2A3A" w:rsidRDefault="00BC2A3A" w:rsidP="006F6C7F">
            <w:pPr>
              <w:ind w:leftChars="27" w:left="65" w:rightChars="40" w:right="9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96B1E7" w14:textId="5B8D9376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0069A2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633EE30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79C7FB8B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299600CF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7AA9C36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5DB9A406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35D66C2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7DFFABD8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54706698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71CA90F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218EAE78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39A96FC9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080A0E6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04D7C95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65548185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75F9C6DF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0A4F470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1E63E415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7931B0A0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0251D068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17B4D703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0FA94E89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6D3689FA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0581C1A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F3AFB05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04BCC609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59060B3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57E9A69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0069A2" w:rsidRPr="00A54BFF" w14:paraId="1F253037" w14:textId="77777777" w:rsidTr="003D1F5F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0CD5D83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71894746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3A803CB8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64A63516" w14:textId="77777777" w:rsidR="000069A2" w:rsidRPr="00A54BFF" w:rsidRDefault="000069A2" w:rsidP="003D1F5F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54BF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574F6974" w14:textId="77777777" w:rsidR="000069A2" w:rsidRPr="00A54BFF" w:rsidRDefault="000069A2" w:rsidP="003D1F5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C8D6687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7A30548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128,748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40E9CDB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FA46794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12699CA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0E6D27F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8,443,560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2260C21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AC3E75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8,572,308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2E4DAA2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A4414F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w w:val="95"/>
                <w:sz w:val="20"/>
              </w:rPr>
              <w:t>8,572,308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6A3FF9" w14:textId="77777777" w:rsidR="000069A2" w:rsidRPr="00A54BFF" w:rsidRDefault="000069A2" w:rsidP="003D1F5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0069A2" w:rsidRPr="00A54BFF" w14:paraId="6C9B57F1" w14:textId="77777777" w:rsidTr="003D1F5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B77216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A93EE2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0BA77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1E4677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217E5" w14:textId="77777777" w:rsidR="000069A2" w:rsidRPr="00A54BFF" w:rsidRDefault="000069A2" w:rsidP="003D1F5F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54BF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BB623" w14:textId="77777777" w:rsidR="000069A2" w:rsidRPr="00A93EE2" w:rsidRDefault="000069A2" w:rsidP="003D1F5F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71FA1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51ED5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128,748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CA5D3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25E54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98BB8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1C518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8,443,560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30CD9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00C6A8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8,572,308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CD21576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8E4895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0"/>
              </w:rPr>
            </w:pPr>
            <w:r w:rsidRPr="00980F2C">
              <w:rPr>
                <w:rFonts w:ascii="細明體" w:eastAsia="細明體" w:hAnsi="細明體"/>
                <w:b/>
                <w:noProof/>
                <w:spacing w:val="-10"/>
                <w:w w:val="95"/>
                <w:sz w:val="20"/>
              </w:rPr>
              <w:t>8,572,308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832125" w14:textId="77777777" w:rsidR="000069A2" w:rsidRPr="00A54BFF" w:rsidRDefault="000069A2" w:rsidP="003D1F5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0069A2" w14:paraId="1B45AD6F" w14:textId="77777777" w:rsidTr="003D1F5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899EAE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942DE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A93EE2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70754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D102B2" w14:textId="77777777" w:rsidR="000069A2" w:rsidRDefault="000069A2" w:rsidP="003D1F5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F034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金門縣政府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61570F" w14:textId="77777777" w:rsidR="000069A2" w:rsidRPr="00A93EE2" w:rsidRDefault="000069A2" w:rsidP="003D1F5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59F9B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8F040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sz w:val="20"/>
              </w:rPr>
              <w:t>128,748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5934E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0D8D3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AE70E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EB3BE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sz w:val="20"/>
              </w:rPr>
              <w:t>8,443,560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24794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80E484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sz w:val="20"/>
              </w:rPr>
              <w:t>8,572,308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CB5711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D83371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w w:val="95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w w:val="95"/>
                <w:sz w:val="20"/>
              </w:rPr>
              <w:t>8,572,308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3A5117" w14:textId="77777777" w:rsidR="000069A2" w:rsidRDefault="000069A2" w:rsidP="003D1F5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0069A2" w14:paraId="62DA5C08" w14:textId="77777777" w:rsidTr="003D1F5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1B3924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BEE4C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1B9BE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A93EE2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F8996" w14:textId="77777777" w:rsidR="000069A2" w:rsidRDefault="000069A2" w:rsidP="003D1F5F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F034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E17FB" w14:textId="77777777" w:rsidR="000069A2" w:rsidRPr="00A93EE2" w:rsidRDefault="000069A2" w:rsidP="003D1F5F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A93EE2">
              <w:rPr>
                <w:rFonts w:ascii="標楷體" w:eastAsia="標楷體" w:hAnsi="標楷體" w:hint="eastAsia"/>
                <w:noProof/>
                <w:sz w:val="20"/>
              </w:rPr>
              <w:t>減列無須保留之工程準備金。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AE5E2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1BF95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F7E9C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90B73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92061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C0EC3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sz w:val="20"/>
              </w:rPr>
              <w:t>8,443,560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F53C3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6D42AB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sz w:val="20"/>
              </w:rPr>
              <w:t>8,443,560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DA38A5D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FFEF5E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w w:val="95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w w:val="95"/>
                <w:sz w:val="20"/>
              </w:rPr>
              <w:t>8,443,560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8EE454" w14:textId="708EFF13" w:rsidR="000069A2" w:rsidRDefault="00980F2C" w:rsidP="003D1F5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  <w:tr w:rsidR="000069A2" w14:paraId="2AD40A96" w14:textId="77777777" w:rsidTr="003D1F5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E097FF0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7D7DFCA4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6552137E" w14:textId="77777777" w:rsidR="000069A2" w:rsidRPr="00A93EE2" w:rsidRDefault="000069A2" w:rsidP="003D1F5F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A93EE2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24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18C2A29D" w14:textId="77777777" w:rsidR="000069A2" w:rsidRDefault="000069A2" w:rsidP="003D1F5F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F034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社會行政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7DE532B4" w14:textId="42637B67" w:rsidR="000069A2" w:rsidRPr="00A93EE2" w:rsidRDefault="000069A2" w:rsidP="003D1F5F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A93EE2">
              <w:rPr>
                <w:rFonts w:ascii="標楷體" w:eastAsia="標楷體" w:hAnsi="標楷體" w:hint="eastAsia"/>
                <w:noProof/>
                <w:sz w:val="20"/>
              </w:rPr>
              <w:t>減列誤</w:t>
            </w:r>
            <w:r w:rsidR="00980F2C" w:rsidRPr="00A93EE2">
              <w:rPr>
                <w:rFonts w:ascii="標楷體" w:eastAsia="標楷體" w:hAnsi="標楷體" w:hint="eastAsia"/>
                <w:noProof/>
                <w:sz w:val="20"/>
              </w:rPr>
              <w:t>以</w:t>
            </w:r>
            <w:r w:rsidRPr="00A93EE2">
              <w:rPr>
                <w:rFonts w:ascii="標楷體" w:eastAsia="標楷體" w:hAnsi="標楷體" w:hint="eastAsia"/>
                <w:noProof/>
                <w:sz w:val="20"/>
              </w:rPr>
              <w:t>經費支出</w:t>
            </w:r>
            <w:r w:rsidR="00980F2C" w:rsidRPr="00A93EE2">
              <w:rPr>
                <w:rFonts w:ascii="標楷體" w:eastAsia="標楷體" w:hAnsi="標楷體" w:hint="eastAsia"/>
                <w:noProof/>
                <w:sz w:val="20"/>
              </w:rPr>
              <w:t>應由民眾自付之</w:t>
            </w:r>
            <w:r w:rsidRPr="00A93EE2">
              <w:rPr>
                <w:rFonts w:ascii="標楷體" w:eastAsia="標楷體" w:hAnsi="標楷體" w:hint="eastAsia"/>
                <w:noProof/>
                <w:sz w:val="20"/>
              </w:rPr>
              <w:t>兒少寄養</w:t>
            </w:r>
            <w:r w:rsidR="00980F2C" w:rsidRPr="00A93EE2">
              <w:rPr>
                <w:rFonts w:ascii="標楷體" w:eastAsia="標楷體" w:hAnsi="標楷體" w:hint="eastAsia"/>
                <w:noProof/>
                <w:sz w:val="20"/>
              </w:rPr>
              <w:t>（安置)</w:t>
            </w:r>
            <w:r w:rsidRPr="00A93EE2">
              <w:rPr>
                <w:rFonts w:ascii="標楷體" w:eastAsia="標楷體" w:hAnsi="標楷體" w:hint="eastAsia"/>
                <w:noProof/>
                <w:sz w:val="20"/>
              </w:rPr>
              <w:t>費用。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CD72324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446C10BE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sz w:val="20"/>
              </w:rPr>
              <w:t>128,748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0CB1BC0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AF4363F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5D1C9C8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C36DA27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F5C0042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5782A1A4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sz w:val="20"/>
              </w:rPr>
              <w:t>128,748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7FFD39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980F2C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225C15" w14:textId="77777777" w:rsidR="000069A2" w:rsidRPr="00980F2C" w:rsidRDefault="000069A2" w:rsidP="003D1F5F">
            <w:pPr>
              <w:jc w:val="right"/>
              <w:rPr>
                <w:rFonts w:ascii="細明體" w:eastAsia="細明體" w:hAnsi="細明體"/>
                <w:spacing w:val="-10"/>
                <w:w w:val="95"/>
                <w:sz w:val="20"/>
              </w:rPr>
            </w:pPr>
            <w:r w:rsidRPr="00980F2C">
              <w:rPr>
                <w:rFonts w:ascii="細明體" w:eastAsia="細明體" w:hAnsi="細明體"/>
                <w:noProof/>
                <w:spacing w:val="-10"/>
                <w:w w:val="95"/>
                <w:sz w:val="20"/>
              </w:rPr>
              <w:t>128,748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17336C72" w14:textId="77777777" w:rsidR="000069A2" w:rsidRDefault="000069A2" w:rsidP="003D1F5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F034A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14:paraId="7100753A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1E401" w14:textId="77777777" w:rsidR="000069A2" w:rsidRDefault="000069A2">
      <w:r>
        <w:separator/>
      </w:r>
    </w:p>
  </w:endnote>
  <w:endnote w:type="continuationSeparator" w:id="0">
    <w:p w14:paraId="7B71D476" w14:textId="77777777" w:rsidR="000069A2" w:rsidRDefault="00006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170BE" w14:textId="1DCF390A" w:rsidR="00980F2C" w:rsidRPr="00BF738B" w:rsidRDefault="00BF738B" w:rsidP="0062717F">
    <w:pPr>
      <w:pStyle w:val="a4"/>
      <w:jc w:val="center"/>
      <w:rPr>
        <w:rFonts w:ascii="標楷體" w:eastAsia="標楷體" w:hAnsi="標楷體"/>
      </w:rPr>
    </w:pPr>
    <w:r w:rsidRPr="00BF738B">
      <w:rPr>
        <w:rFonts w:ascii="標楷體" w:eastAsia="標楷體" w:hAnsi="標楷體" w:hint="eastAsia"/>
      </w:rPr>
      <w:t>第1</w:t>
    </w:r>
    <w:r w:rsidRPr="00BF738B">
      <w:rPr>
        <w:rFonts w:ascii="標楷體" w:eastAsia="標楷體" w:hAnsi="標楷體"/>
      </w:rPr>
      <w:t>-2</w:t>
    </w:r>
    <w:sdt>
      <w:sdtPr>
        <w:rPr>
          <w:rFonts w:ascii="標楷體" w:eastAsia="標楷體" w:hAnsi="標楷體"/>
        </w:rPr>
        <w:id w:val="-1234081501"/>
        <w:docPartObj>
          <w:docPartGallery w:val="Page Numbers (Bottom of Page)"/>
          <w:docPartUnique/>
        </w:docPartObj>
      </w:sdtPr>
      <w:sdtEndPr/>
      <w:sdtContent>
        <w:r w:rsidRPr="00BF738B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E2C94" w14:textId="77777777" w:rsidR="000069A2" w:rsidRDefault="000069A2">
      <w:r>
        <w:separator/>
      </w:r>
    </w:p>
  </w:footnote>
  <w:footnote w:type="continuationSeparator" w:id="0">
    <w:p w14:paraId="017D2405" w14:textId="77777777" w:rsidR="000069A2" w:rsidRDefault="00006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D5E9" w14:textId="27BDCDFB" w:rsidR="00BC2A3A" w:rsidRDefault="00031E12">
    <w:pPr>
      <w:pStyle w:val="a3"/>
      <w:jc w:val="center"/>
    </w:pPr>
    <w:r w:rsidRPr="00031E12">
      <w:rPr>
        <w:rFonts w:ascii="標楷體" w:eastAsia="標楷體" w:hAnsi="標楷體" w:hint="eastAsia"/>
        <w:b/>
        <w:color w:val="000000"/>
        <w:sz w:val="32"/>
        <w:szCs w:val="36"/>
        <w:u w:val="single"/>
      </w:rPr>
      <w:t>貳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31E1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31E12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31E12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8C06" w14:textId="2E6AF799" w:rsidR="00BC2A3A" w:rsidRPr="00BF738B" w:rsidRDefault="00B51DAD">
    <w:pPr>
      <w:pStyle w:val="a3"/>
      <w:jc w:val="center"/>
      <w:rPr>
        <w:b/>
        <w:sz w:val="36"/>
        <w:szCs w:val="36"/>
      </w:rPr>
    </w:pPr>
    <w:r w:rsidRPr="00BF738B">
      <w:rPr>
        <w:rFonts w:ascii="標楷體" w:eastAsia="標楷體" w:hAnsi="標楷體" w:hint="eastAsia"/>
        <w:b/>
        <w:color w:val="000000"/>
        <w:sz w:val="36"/>
        <w:szCs w:val="36"/>
        <w:u w:val="single"/>
      </w:rPr>
      <w:t>二</w:t>
    </w:r>
    <w:r w:rsidR="000D26B0" w:rsidRPr="00BF738B">
      <w:rPr>
        <w:rFonts w:hint="eastAsia"/>
        <w:b/>
        <w:color w:val="000000"/>
        <w:sz w:val="36"/>
        <w:szCs w:val="36"/>
        <w:u w:val="single"/>
      </w:rPr>
      <w:t>、</w:t>
    </w:r>
    <w:r w:rsidR="00BC2A3A" w:rsidRPr="00BF738B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031E12" w:rsidRPr="00BF738B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BC2A3A" w:rsidRPr="00BF738B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031E12" w:rsidRPr="00BF738B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BC2A3A" w:rsidRPr="00BF738B">
      <w:rPr>
        <w:rFonts w:ascii="標楷體" w:eastAsia="標楷體" w:hint="eastAsia"/>
        <w:b/>
        <w:spacing w:val="60"/>
        <w:sz w:val="36"/>
        <w:szCs w:val="36"/>
        <w:u w:val="single"/>
      </w:rPr>
      <w:t>總決算歲</w:t>
    </w:r>
    <w:r w:rsidR="00BC2A3A" w:rsidRPr="00BF738B">
      <w:rPr>
        <w:rFonts w:eastAsia="標楷體" w:hint="eastAsia"/>
        <w:b/>
        <w:spacing w:val="60"/>
        <w:sz w:val="36"/>
        <w:szCs w:val="36"/>
        <w:u w:val="single"/>
      </w:rPr>
      <w:t>出</w:t>
    </w:r>
    <w:r w:rsidR="00BC2A3A" w:rsidRPr="00BF738B">
      <w:rPr>
        <w:rFonts w:ascii="標楷體" w:eastAsia="標楷體" w:hint="eastAsia"/>
        <w:b/>
        <w:spacing w:val="60"/>
        <w:sz w:val="36"/>
        <w:szCs w:val="36"/>
        <w:u w:val="single"/>
      </w:rPr>
      <w:t>決算</w:t>
    </w:r>
    <w:proofErr w:type="gramStart"/>
    <w:r w:rsidR="00BC2A3A" w:rsidRPr="00BF738B">
      <w:rPr>
        <w:rFonts w:ascii="標楷體" w:eastAsia="標楷體" w:hint="eastAsia"/>
        <w:b/>
        <w:spacing w:val="60"/>
        <w:sz w:val="36"/>
        <w:szCs w:val="36"/>
        <w:u w:val="single"/>
      </w:rPr>
      <w:t>修正數明細</w:t>
    </w:r>
    <w:proofErr w:type="gramEnd"/>
    <w:r w:rsidR="00BC2A3A" w:rsidRPr="00BF738B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9A2"/>
    <w:rsid w:val="000069A2"/>
    <w:rsid w:val="00031E12"/>
    <w:rsid w:val="000D26B0"/>
    <w:rsid w:val="00107389"/>
    <w:rsid w:val="0013159C"/>
    <w:rsid w:val="001D633B"/>
    <w:rsid w:val="001E5C26"/>
    <w:rsid w:val="002140B6"/>
    <w:rsid w:val="002E6C09"/>
    <w:rsid w:val="00367D6C"/>
    <w:rsid w:val="00406E4A"/>
    <w:rsid w:val="0062717F"/>
    <w:rsid w:val="006910DB"/>
    <w:rsid w:val="006F6C7F"/>
    <w:rsid w:val="00980F2C"/>
    <w:rsid w:val="009B455E"/>
    <w:rsid w:val="00A93EE2"/>
    <w:rsid w:val="00AE487A"/>
    <w:rsid w:val="00B51DAD"/>
    <w:rsid w:val="00BC2A3A"/>
    <w:rsid w:val="00BF738B"/>
    <w:rsid w:val="00D45AC9"/>
    <w:rsid w:val="00F6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6F5B07D"/>
  <w15:chartTrackingRefBased/>
  <w15:docId w15:val="{9E4B708D-FA94-427F-8668-0D217D74D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980F2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vW6IJuh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F5F30-EFE0-418A-9B2B-A3587E35B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tvW6IJuh歲出決算修正數明細表.dot</Template>
  <TotalTime>9</TotalTime>
  <Pages>1</Pages>
  <Words>173</Words>
  <Characters>254</Characters>
  <Application>Microsoft Office Word</Application>
  <DocSecurity>0</DocSecurity>
  <Lines>2</Lines>
  <Paragraphs>1</Paragraphs>
  <ScaleCrop>false</ScaleCrop>
  <Company>N.A.O.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涂世祺</dc:creator>
  <cp:keywords/>
  <cp:lastModifiedBy>王詠萱</cp:lastModifiedBy>
  <cp:revision>10</cp:revision>
  <cp:lastPrinted>2025-06-10T09:08:00Z</cp:lastPrinted>
  <dcterms:created xsi:type="dcterms:W3CDTF">2025-06-10T06:25:00Z</dcterms:created>
  <dcterms:modified xsi:type="dcterms:W3CDTF">2025-06-28T14:03:00Z</dcterms:modified>
</cp:coreProperties>
</file>