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93F39" w14:textId="0ABC9FC0" w:rsidR="00763A6B" w:rsidRDefault="00763A6B" w:rsidP="00980899">
      <w:pPr>
        <w:spacing w:line="240" w:lineRule="exac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單位：新臺幣</w:t>
      </w:r>
      <w:r w:rsidR="006C54E9">
        <w:rPr>
          <w:rFonts w:ascii="標楷體" w:eastAsia="標楷體" w:hAnsi="標楷體" w:hint="eastAsia"/>
          <w:sz w:val="20"/>
        </w:rPr>
        <w:t>元</w:t>
      </w:r>
    </w:p>
    <w:tbl>
      <w:tblPr>
        <w:tblW w:w="21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763A6B" w14:paraId="23C78282" w14:textId="77777777" w:rsidTr="00A276AE">
        <w:trPr>
          <w:cantSplit/>
          <w:tblHeader/>
          <w:jc w:val="center"/>
        </w:trPr>
        <w:tc>
          <w:tcPr>
            <w:tcW w:w="3600" w:type="dxa"/>
            <w:gridSpan w:val="4"/>
            <w:vMerge w:val="restart"/>
            <w:tcBorders>
              <w:left w:val="nil"/>
            </w:tcBorders>
            <w:vAlign w:val="center"/>
          </w:tcPr>
          <w:p w14:paraId="0C9B3079" w14:textId="77777777" w:rsidR="00763A6B" w:rsidRPr="002D052B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000" w:type="dxa"/>
            <w:vMerge w:val="restart"/>
            <w:vAlign w:val="center"/>
          </w:tcPr>
          <w:p w14:paraId="389F3F5D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1160" w:type="dxa"/>
            <w:gridSpan w:val="8"/>
            <w:tcBorders>
              <w:right w:val="single" w:sz="12" w:space="0" w:color="auto"/>
            </w:tcBorders>
          </w:tcPr>
          <w:p w14:paraId="504EAF79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5AE82E1" w14:textId="717E6FE7" w:rsidR="00763A6B" w:rsidRPr="002D052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0"/>
              </w:rPr>
            </w:pPr>
            <w:r w:rsidRPr="002D052B">
              <w:rPr>
                <w:rFonts w:eastAsia="標楷體" w:hint="eastAsia"/>
                <w:b/>
                <w:bCs/>
                <w:sz w:val="20"/>
              </w:rPr>
              <w:t>應繳回</w:t>
            </w:r>
            <w:r w:rsidR="006C54E9" w:rsidRPr="002D052B">
              <w:rPr>
                <w:rFonts w:eastAsia="標楷體" w:hint="eastAsia"/>
                <w:b/>
                <w:bCs/>
                <w:sz w:val="20"/>
              </w:rPr>
              <w:t>縣</w:t>
            </w:r>
            <w:r w:rsidRPr="002D052B">
              <w:rPr>
                <w:rFonts w:eastAsia="標楷體" w:hint="eastAsia"/>
                <w:b/>
                <w:bCs/>
                <w:sz w:val="20"/>
              </w:rPr>
              <w:t>庫數</w:t>
            </w:r>
          </w:p>
        </w:tc>
        <w:tc>
          <w:tcPr>
            <w:tcW w:w="22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2DFEE58" w14:textId="77777777" w:rsidR="00763A6B" w:rsidRPr="002D052B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備註</w:t>
            </w:r>
          </w:p>
        </w:tc>
      </w:tr>
      <w:tr w:rsidR="00763A6B" w14:paraId="157865F1" w14:textId="77777777" w:rsidTr="00A276AE">
        <w:trPr>
          <w:cantSplit/>
          <w:tblHeader/>
          <w:jc w:val="center"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14:paraId="37E67537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000" w:type="dxa"/>
            <w:vMerge/>
          </w:tcPr>
          <w:p w14:paraId="1F2B9D78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790" w:type="dxa"/>
            <w:gridSpan w:val="2"/>
          </w:tcPr>
          <w:p w14:paraId="6744B9F1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90" w:type="dxa"/>
            <w:gridSpan w:val="2"/>
          </w:tcPr>
          <w:p w14:paraId="529E38FA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proofErr w:type="gramStart"/>
            <w:r w:rsidRPr="002D052B"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2790" w:type="dxa"/>
            <w:gridSpan w:val="2"/>
          </w:tcPr>
          <w:p w14:paraId="1AFCB447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14:paraId="6B9CB905" w14:textId="77777777" w:rsidR="00763A6B" w:rsidRPr="002D052B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7672DB9D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2F601E55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763A6B" w14:paraId="5F4BE80E" w14:textId="77777777" w:rsidTr="00A276AE">
        <w:trPr>
          <w:cantSplit/>
          <w:tblHeader/>
          <w:jc w:val="center"/>
        </w:trPr>
        <w:tc>
          <w:tcPr>
            <w:tcW w:w="400" w:type="dxa"/>
            <w:tcBorders>
              <w:left w:val="nil"/>
            </w:tcBorders>
            <w:vAlign w:val="center"/>
          </w:tcPr>
          <w:p w14:paraId="46EB97D5" w14:textId="77777777" w:rsidR="00763A6B" w:rsidRPr="002D052B" w:rsidRDefault="00763A6B" w:rsidP="00A276AE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00" w:type="dxa"/>
            <w:vAlign w:val="center"/>
          </w:tcPr>
          <w:p w14:paraId="572C9294" w14:textId="77777777" w:rsidR="00763A6B" w:rsidRPr="002D052B" w:rsidRDefault="00763A6B" w:rsidP="00A276AE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400" w:type="dxa"/>
            <w:vAlign w:val="center"/>
          </w:tcPr>
          <w:p w14:paraId="64002D8D" w14:textId="0F6E4AE3" w:rsidR="00763A6B" w:rsidRPr="002D052B" w:rsidRDefault="00763A6B" w:rsidP="00A276AE">
            <w:pPr>
              <w:adjustRightInd w:val="0"/>
              <w:snapToGrid w:val="0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14:paraId="75E068BD" w14:textId="77777777" w:rsidR="00763A6B" w:rsidRPr="002D052B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3000" w:type="dxa"/>
            <w:vMerge/>
          </w:tcPr>
          <w:p w14:paraId="3D1F17CA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vAlign w:val="center"/>
          </w:tcPr>
          <w:p w14:paraId="6CE08768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7CB7979D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2A406589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03840A38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14:paraId="7B88CAD3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14:paraId="49DA019B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</w:tcPr>
          <w:p w14:paraId="4B7C6203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14:paraId="7DC8EA99" w14:textId="77777777" w:rsidR="00763A6B" w:rsidRPr="002D052B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2D052B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80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FDCE3CC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280" w:type="dxa"/>
            <w:vMerge/>
            <w:tcBorders>
              <w:left w:val="single" w:sz="12" w:space="0" w:color="auto"/>
              <w:right w:val="nil"/>
            </w:tcBorders>
          </w:tcPr>
          <w:p w14:paraId="781BD875" w14:textId="77777777" w:rsidR="00763A6B" w:rsidRPr="002D052B" w:rsidRDefault="00763A6B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6C54E9" w:rsidRPr="007836CB" w14:paraId="199A025F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516076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52EE6B1A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14:paraId="1F8FB54A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14:paraId="672AA07C" w14:textId="77777777" w:rsidR="006C54E9" w:rsidRPr="007836CB" w:rsidRDefault="006C54E9" w:rsidP="009D2CA4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836C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14:paraId="695BB59F" w14:textId="77777777" w:rsidR="006C54E9" w:rsidRPr="007836CB" w:rsidRDefault="006C54E9" w:rsidP="009D2CA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E53894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65C62D93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56,286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ECF5703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349FC88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7869E3B7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1151DC7E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14:paraId="0C848EB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464AEA4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56,286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58CBC72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262658" w14:textId="77777777" w:rsidR="006C54E9" w:rsidRPr="007836CB" w:rsidRDefault="006C54E9" w:rsidP="009D2CA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6C54E9" w:rsidRPr="007836CB" w14:paraId="18B55C0B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59A87D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A1A32B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D87B4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4BF17C" w14:textId="77777777" w:rsidR="006C54E9" w:rsidRPr="007836CB" w:rsidRDefault="006C54E9" w:rsidP="009D2CA4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836C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財產收入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C0DDE" w14:textId="77777777" w:rsidR="006C54E9" w:rsidRPr="007836CB" w:rsidRDefault="006C54E9" w:rsidP="009D2CA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CE62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70ED0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4FF97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1EAA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4C6C7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BA8CE0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B12EB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9D174EC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7F5A60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17,050,000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7BAEA25" w14:textId="77777777" w:rsidR="006C54E9" w:rsidRPr="007836CB" w:rsidRDefault="006C54E9" w:rsidP="009D2CA4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6C54E9" w:rsidRPr="006C7AF6" w14:paraId="489043D7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098DA3B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F8C0CF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98198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BD72A1" w14:textId="77777777" w:rsidR="006C54E9" w:rsidRPr="006C7AF6" w:rsidRDefault="006C54E9" w:rsidP="009D2CA4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1623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金門縣政府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363D8" w14:textId="77777777" w:rsidR="006C54E9" w:rsidRPr="006C7AF6" w:rsidRDefault="006C54E9" w:rsidP="009D2CA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7A0D0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2A68B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BC808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5DB2F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7672B7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BABC0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98B35B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254BE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DEA0D5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ECCF999" w14:textId="77777777" w:rsidR="006C54E9" w:rsidRPr="000640E8" w:rsidRDefault="006C54E9" w:rsidP="009D2CA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</w:tr>
      <w:tr w:rsidR="006C54E9" w:rsidRPr="006C7AF6" w14:paraId="6C814C7D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1876040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846C97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46A190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</w:t>
            </w: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100CE" w14:textId="77777777" w:rsidR="006C54E9" w:rsidRPr="006C7AF6" w:rsidRDefault="006C54E9" w:rsidP="009D2CA4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1623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廢舊物資售價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8C378" w14:textId="77777777" w:rsidR="006C54E9" w:rsidRPr="000640E8" w:rsidRDefault="006C54E9" w:rsidP="009D2CA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640E8">
              <w:rPr>
                <w:rFonts w:ascii="標楷體" w:eastAsia="標楷體" w:hAnsi="標楷體" w:hint="eastAsia"/>
                <w:noProof/>
                <w:sz w:val="20"/>
              </w:rPr>
              <w:t>增列應收之報廢財產標售款。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EF83E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3D5F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427A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83102F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0A9FA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55998F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0F691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2FD6A3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4A33BC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17,050,000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AF8B56" w14:textId="6C23E4F2" w:rsidR="006C54E9" w:rsidRPr="000640E8" w:rsidRDefault="00A276AE" w:rsidP="009D2CA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640E8">
              <w:rPr>
                <w:rFonts w:ascii="標楷體" w:eastAsia="標楷體" w:hAnsi="標楷體" w:hint="eastAsia"/>
                <w:noProof/>
                <w:sz w:val="20"/>
              </w:rPr>
              <w:t>屬應收性質，尚待下年度繼續處理。</w:t>
            </w:r>
          </w:p>
        </w:tc>
      </w:tr>
      <w:tr w:rsidR="006C54E9" w:rsidRPr="007836CB" w14:paraId="707C2CC8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76046FB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FD07F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E4C4A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01768B" w14:textId="77777777" w:rsidR="006C54E9" w:rsidRPr="007836CB" w:rsidRDefault="006C54E9" w:rsidP="009D2CA4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836CB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其他收入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2D8D29" w14:textId="77777777" w:rsidR="006C54E9" w:rsidRPr="000640E8" w:rsidRDefault="006C54E9" w:rsidP="009D2CA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8D2F7F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3C733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56,286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D9B82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3BBF8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6EE8BE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E39E15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347C6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9516C4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56,286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974281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5DF3EE1" w14:textId="77777777" w:rsidR="006C54E9" w:rsidRPr="000640E8" w:rsidRDefault="006C54E9" w:rsidP="009D2CA4">
            <w:pPr>
              <w:jc w:val="both"/>
              <w:rPr>
                <w:rFonts w:ascii="標楷體" w:eastAsia="標楷體" w:hAnsi="標楷體"/>
                <w:b/>
                <w:sz w:val="20"/>
              </w:rPr>
            </w:pPr>
          </w:p>
        </w:tc>
      </w:tr>
      <w:tr w:rsidR="006C54E9" w:rsidRPr="006C7AF6" w14:paraId="606EFFD0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6CED5D6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EE6336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60DABE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B499D8" w14:textId="77777777" w:rsidR="006C54E9" w:rsidRPr="006C7AF6" w:rsidRDefault="006C54E9" w:rsidP="009D2CA4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1623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金門縣政府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7EBFD2" w14:textId="77777777" w:rsidR="006C54E9" w:rsidRPr="000640E8" w:rsidRDefault="006C54E9" w:rsidP="009D2CA4">
            <w:pPr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91B8A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59E9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56,286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8191A5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D46C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1000E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7C0907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3399E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67647B3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56,286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A98E0C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DBB2B0B" w14:textId="77777777" w:rsidR="006C54E9" w:rsidRPr="006C7AF6" w:rsidRDefault="006C54E9" w:rsidP="009D2CA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6C54E9" w:rsidRPr="006C7AF6" w14:paraId="1A1A40D6" w14:textId="77777777" w:rsidTr="00A276AE">
        <w:trPr>
          <w:cantSplit/>
          <w:trHeight w:val="395"/>
          <w:jc w:val="center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D58BEF5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70A28229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14:paraId="256851D6" w14:textId="77777777" w:rsidR="006C54E9" w:rsidRPr="000208AD" w:rsidRDefault="006C54E9" w:rsidP="009D2CA4">
            <w:pPr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0208AD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14:paraId="2E184ACC" w14:textId="77777777" w:rsidR="006C54E9" w:rsidRPr="006C7AF6" w:rsidRDefault="006C54E9" w:rsidP="009D2CA4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1623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雜項收入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14:paraId="74FA3598" w14:textId="021FDC83" w:rsidR="006C54E9" w:rsidRPr="000640E8" w:rsidRDefault="006C54E9" w:rsidP="009D2CA4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0640E8">
              <w:rPr>
                <w:rFonts w:ascii="標楷體" w:eastAsia="標楷體" w:hAnsi="標楷體" w:hint="eastAsia"/>
                <w:noProof/>
                <w:sz w:val="20"/>
              </w:rPr>
              <w:t>減列誤列收入之兒少寄養</w:t>
            </w:r>
            <w:r w:rsidR="000640E8" w:rsidRPr="000640E8">
              <w:rPr>
                <w:rFonts w:ascii="標楷體" w:eastAsia="標楷體" w:hAnsi="標楷體" w:hint="eastAsia"/>
                <w:noProof/>
                <w:sz w:val="20"/>
              </w:rPr>
              <w:t>（安置）</w:t>
            </w:r>
            <w:r w:rsidRPr="000640E8">
              <w:rPr>
                <w:rFonts w:ascii="標楷體" w:eastAsia="標楷體" w:hAnsi="標楷體" w:hint="eastAsia"/>
                <w:noProof/>
                <w:sz w:val="20"/>
              </w:rPr>
              <w:t>費用民眾自付額。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3DE6FEFB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1D0B946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56,286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F60A752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59FFB60D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41F7F294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6021FA25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14:paraId="12864A3E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44DAD61C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/>
                <w:noProof/>
                <w:sz w:val="18"/>
                <w:szCs w:val="18"/>
              </w:rPr>
              <w:t>56,286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4C2BF" w14:textId="77777777" w:rsidR="006C54E9" w:rsidRPr="003120F4" w:rsidRDefault="006C54E9" w:rsidP="009D2CA4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120F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40BFD34E" w14:textId="77777777" w:rsidR="006C54E9" w:rsidRPr="006C7AF6" w:rsidRDefault="006C54E9" w:rsidP="009D2CA4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816238">
              <w:rPr>
                <w:rFonts w:ascii="標楷體" w:eastAsia="標楷體" w:hAnsi="標楷體"/>
                <w:noProof/>
                <w:spacing w:val="-10"/>
                <w:sz w:val="20"/>
              </w:rPr>
              <w:t xml:space="preserve"> </w:t>
            </w:r>
          </w:p>
        </w:tc>
      </w:tr>
    </w:tbl>
    <w:p w14:paraId="0DA4537A" w14:textId="63BD995A" w:rsidR="00F31595" w:rsidRDefault="00F31595" w:rsidP="003120F4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6F2BA" w14:textId="77777777" w:rsidR="006C54E9" w:rsidRDefault="006C54E9">
      <w:r>
        <w:separator/>
      </w:r>
    </w:p>
  </w:endnote>
  <w:endnote w:type="continuationSeparator" w:id="0">
    <w:p w14:paraId="57FE36B1" w14:textId="77777777" w:rsidR="006C54E9" w:rsidRDefault="006C5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39EA8" w14:textId="4CCF683E" w:rsidR="00E82602" w:rsidRPr="00771431" w:rsidRDefault="00E82602" w:rsidP="00771431">
    <w:pPr>
      <w:pStyle w:val="a4"/>
      <w:jc w:val="center"/>
      <w:rPr>
        <w:rFonts w:ascii="標楷體" w:eastAsia="標楷體" w:hAnsi="標楷體"/>
      </w:rPr>
    </w:pPr>
    <w:r w:rsidRPr="00E82602">
      <w:rPr>
        <w:rFonts w:ascii="標楷體" w:eastAsia="標楷體" w:hAnsi="標楷體" w:hint="eastAsia"/>
      </w:rPr>
      <w:t>第1-</w:t>
    </w:r>
    <w:sdt>
      <w:sdtPr>
        <w:rPr>
          <w:rFonts w:ascii="標楷體" w:eastAsia="標楷體" w:hAnsi="標楷體"/>
        </w:rPr>
        <w:id w:val="-2022850346"/>
        <w:docPartObj>
          <w:docPartGallery w:val="Page Numbers (Bottom of Page)"/>
          <w:docPartUnique/>
        </w:docPartObj>
      </w:sdtPr>
      <w:sdtEndPr/>
      <w:sdtContent>
        <w:r w:rsidRPr="00E82602">
          <w:rPr>
            <w:rFonts w:ascii="標楷體" w:eastAsia="標楷體" w:hAnsi="標楷體"/>
          </w:rPr>
          <w:fldChar w:fldCharType="begin"/>
        </w:r>
        <w:r w:rsidRPr="00E82602">
          <w:rPr>
            <w:rFonts w:ascii="標楷體" w:eastAsia="標楷體" w:hAnsi="標楷體"/>
          </w:rPr>
          <w:instrText>PAGE   \* MERGEFORMAT</w:instrText>
        </w:r>
        <w:r w:rsidRPr="00E82602">
          <w:rPr>
            <w:rFonts w:ascii="標楷體" w:eastAsia="標楷體" w:hAnsi="標楷體"/>
          </w:rPr>
          <w:fldChar w:fldCharType="separate"/>
        </w:r>
        <w:r w:rsidRPr="00E82602">
          <w:rPr>
            <w:rFonts w:ascii="標楷體" w:eastAsia="標楷體" w:hAnsi="標楷體"/>
            <w:lang w:val="zh-TW"/>
          </w:rPr>
          <w:t>2</w:t>
        </w:r>
        <w:r w:rsidRPr="00E82602">
          <w:rPr>
            <w:rFonts w:ascii="標楷體" w:eastAsia="標楷體" w:hAnsi="標楷體"/>
          </w:rPr>
          <w:fldChar w:fldCharType="end"/>
        </w:r>
        <w:r w:rsidRPr="00E82602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32112" w14:textId="77777777" w:rsidR="006C54E9" w:rsidRDefault="006C54E9">
      <w:r>
        <w:separator/>
      </w:r>
    </w:p>
  </w:footnote>
  <w:footnote w:type="continuationSeparator" w:id="0">
    <w:p w14:paraId="7FFBF7A2" w14:textId="77777777" w:rsidR="006C54E9" w:rsidRDefault="006C5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D195" w14:textId="7D7530E2" w:rsidR="00763A6B" w:rsidRDefault="003120F4">
    <w:pPr>
      <w:pStyle w:val="a3"/>
      <w:jc w:val="center"/>
    </w:pPr>
    <w:r w:rsidRPr="003120F4">
      <w:rPr>
        <w:rFonts w:ascii="標楷體" w:eastAsia="標楷體" w:hAnsi="標楷體" w:hint="eastAsia"/>
        <w:b/>
        <w:spacing w:val="10"/>
        <w:sz w:val="32"/>
        <w:szCs w:val="36"/>
        <w:u w:val="single"/>
      </w:rPr>
      <w:t>一</w:t>
    </w:r>
    <w:r w:rsidR="00C96114">
      <w:rPr>
        <w:rFonts w:hint="eastAsia"/>
        <w:b/>
        <w:spacing w:val="10"/>
        <w:sz w:val="32"/>
        <w:szCs w:val="36"/>
        <w:u w:val="single"/>
      </w:rPr>
      <w:t>、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120F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3120F4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763A6B"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763A6B" w:rsidRPr="00F31595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3120F4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A4486" w14:textId="049F20EE" w:rsidR="00E82602" w:rsidRDefault="00E82602">
    <w:pPr>
      <w:pStyle w:val="a3"/>
      <w:jc w:val="center"/>
      <w:rPr>
        <w:rFonts w:ascii="標楷體" w:eastAsia="標楷體" w:hAnsi="標楷體"/>
        <w:b/>
        <w:spacing w:val="10"/>
        <w:sz w:val="36"/>
        <w:szCs w:val="36"/>
        <w:u w:val="single"/>
      </w:rPr>
    </w:pPr>
    <w:r>
      <w:rPr>
        <w:rFonts w:ascii="標楷體" w:eastAsia="標楷體" w:hAnsi="標楷體" w:hint="eastAsia"/>
        <w:b/>
        <w:spacing w:val="10"/>
        <w:sz w:val="36"/>
        <w:szCs w:val="36"/>
        <w:u w:val="single"/>
      </w:rPr>
      <w:t>壹、總決算修正數</w:t>
    </w:r>
  </w:p>
  <w:p w14:paraId="5876C8E0" w14:textId="337AA8CB" w:rsidR="00763A6B" w:rsidRPr="003120F4" w:rsidRDefault="003120F4">
    <w:pPr>
      <w:pStyle w:val="a3"/>
      <w:jc w:val="center"/>
      <w:rPr>
        <w:rFonts w:ascii="標楷體" w:eastAsia="標楷體" w:hAnsi="標楷體"/>
        <w:b/>
        <w:sz w:val="36"/>
        <w:szCs w:val="36"/>
      </w:rPr>
    </w:pPr>
    <w:r w:rsidRPr="003120F4">
      <w:rPr>
        <w:rFonts w:ascii="標楷體" w:eastAsia="標楷體" w:hAnsi="標楷體" w:hint="eastAsia"/>
        <w:b/>
        <w:spacing w:val="10"/>
        <w:sz w:val="36"/>
        <w:szCs w:val="36"/>
        <w:u w:val="single"/>
      </w:rPr>
      <w:t>一</w:t>
    </w:r>
    <w:r w:rsidR="00C96114" w:rsidRPr="003120F4">
      <w:rPr>
        <w:rFonts w:ascii="標楷體" w:eastAsia="標楷體" w:hAnsi="標楷體" w:hint="eastAsia"/>
        <w:b/>
        <w:spacing w:val="10"/>
        <w:sz w:val="36"/>
        <w:szCs w:val="36"/>
        <w:u w:val="single"/>
      </w:rPr>
      <w:t>、</w:t>
    </w:r>
    <w:r w:rsidR="00763A6B"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763A6B"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763A6B"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總決算歲入決算</w:t>
    </w:r>
    <w:proofErr w:type="gramStart"/>
    <w:r w:rsidR="00763A6B"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修正數明細</w:t>
    </w:r>
    <w:proofErr w:type="gramEnd"/>
    <w:r w:rsidR="00763A6B" w:rsidRPr="003120F4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E9"/>
    <w:rsid w:val="000208AD"/>
    <w:rsid w:val="000640E8"/>
    <w:rsid w:val="001C438D"/>
    <w:rsid w:val="002C1B9B"/>
    <w:rsid w:val="002D052B"/>
    <w:rsid w:val="003120F4"/>
    <w:rsid w:val="004A7EFE"/>
    <w:rsid w:val="00610C0F"/>
    <w:rsid w:val="006C54E9"/>
    <w:rsid w:val="006C7AF6"/>
    <w:rsid w:val="00763A6B"/>
    <w:rsid w:val="00771431"/>
    <w:rsid w:val="00912D0E"/>
    <w:rsid w:val="00980899"/>
    <w:rsid w:val="00A276AE"/>
    <w:rsid w:val="00A8063F"/>
    <w:rsid w:val="00A95D81"/>
    <w:rsid w:val="00C6515E"/>
    <w:rsid w:val="00C87AFA"/>
    <w:rsid w:val="00C96114"/>
    <w:rsid w:val="00E82602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60C7C4DC"/>
  <w15:chartTrackingRefBased/>
  <w15:docId w15:val="{F1E0D02B-2EC0-4824-BED9-E8DB165FF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E826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dchIb6omCVLnV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dchIb6omCVLnV歲入決算修正數明細表.dot</Template>
  <TotalTime>31</TotalTime>
  <Pages>1</Pages>
  <Words>199</Words>
  <Characters>294</Characters>
  <Application>Microsoft Office Word</Application>
  <DocSecurity>0</DocSecurity>
  <Lines>2</Lines>
  <Paragraphs>1</Paragraphs>
  <ScaleCrop>false</ScaleCrop>
  <Company>N.A.O.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A</dc:creator>
  <cp:keywords/>
  <cp:lastModifiedBy>王詠萱</cp:lastModifiedBy>
  <cp:revision>11</cp:revision>
  <cp:lastPrinted>2025-06-11T05:19:00Z</cp:lastPrinted>
  <dcterms:created xsi:type="dcterms:W3CDTF">2025-06-11T05:20:00Z</dcterms:created>
  <dcterms:modified xsi:type="dcterms:W3CDTF">2025-06-28T14:01:00Z</dcterms:modified>
</cp:coreProperties>
</file>