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BC8A2" w14:textId="3308C4D3" w:rsidR="00B60739" w:rsidRDefault="00B60739" w:rsidP="00607947">
      <w:pPr>
        <w:tabs>
          <w:tab w:val="center" w:pos="5236"/>
        </w:tabs>
        <w:snapToGrid w:val="0"/>
        <w:ind w:leftChars="670" w:left="1608" w:firstLineChars="0" w:firstLine="0"/>
        <w:jc w:val="center"/>
        <w:rPr>
          <w:rFonts w:hAnsi="Times New Roman" w:cs="Times New Roman"/>
          <w:bCs/>
          <w:color w:val="000000" w:themeColor="text1"/>
          <w:sz w:val="32"/>
          <w:szCs w:val="32"/>
        </w:rPr>
      </w:pPr>
      <w:r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20161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三</w:t>
      </w:r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</w:t>
      </w:r>
      <w:proofErr w:type="gramStart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審定後現金流量綜計表　</w:t>
      </w:r>
      <w:r w:rsidRPr="001B1FB6">
        <w:rPr>
          <w:rFonts w:hAnsi="Times New Roman" w:cs="Times New Roman" w:hint="eastAsia"/>
          <w:bCs/>
          <w:color w:val="000000" w:themeColor="text1"/>
          <w:sz w:val="32"/>
          <w:szCs w:val="32"/>
        </w:rPr>
        <w:t>（項目別）</w:t>
      </w:r>
    </w:p>
    <w:p w14:paraId="60BCAF4A" w14:textId="66EF92E6" w:rsidR="00B60739" w:rsidRPr="00E64BBA" w:rsidRDefault="00B60739" w:rsidP="00607947">
      <w:pPr>
        <w:tabs>
          <w:tab w:val="left" w:pos="4648"/>
        </w:tabs>
        <w:spacing w:beforeLines="20" w:before="72"/>
        <w:ind w:rightChars="5" w:right="12"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64BBA">
        <w:rPr>
          <w:rFonts w:hAnsi="Times New Roman" w:cs="Times New Roman" w:hint="eastAsia"/>
          <w:color w:val="000000" w:themeColor="text1"/>
          <w:szCs w:val="20"/>
        </w:rPr>
        <w:t>中華民國</w:t>
      </w:r>
      <w:proofErr w:type="gramStart"/>
      <w:r w:rsidR="00AD289F" w:rsidRPr="00AD289F">
        <w:rPr>
          <w:rFonts w:hAnsi="Times New Roman" w:cs="Times New Roman" w:hint="eastAsia"/>
          <w:szCs w:val="20"/>
        </w:rPr>
        <w:t>11</w:t>
      </w:r>
      <w:r w:rsidR="0020161A">
        <w:rPr>
          <w:rFonts w:hAnsi="Times New Roman" w:cs="Times New Roman" w:hint="eastAsia"/>
          <w:szCs w:val="20"/>
        </w:rPr>
        <w:t>3</w:t>
      </w:r>
      <w:proofErr w:type="gramEnd"/>
      <w:r w:rsidRPr="00E64BBA">
        <w:rPr>
          <w:rFonts w:hAnsi="Times New Roman" w:cs="Times New Roman" w:hint="eastAsia"/>
          <w:color w:val="000000" w:themeColor="text1"/>
          <w:szCs w:val="20"/>
        </w:rPr>
        <w:t>年度</w:t>
      </w:r>
      <w:r w:rsidR="00A01030">
        <w:rPr>
          <w:rFonts w:hAnsi="Times New Roman" w:cs="Times New Roman"/>
          <w:color w:val="000000" w:themeColor="text1"/>
          <w:szCs w:val="20"/>
        </w:rPr>
        <w:tab/>
      </w:r>
      <w:r w:rsidRPr="00E64BBA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4"/>
        <w:gridCol w:w="1939"/>
        <w:gridCol w:w="1939"/>
        <w:gridCol w:w="1939"/>
      </w:tblGrid>
      <w:tr w:rsidR="00B60739" w:rsidRPr="00E64BBA" w14:paraId="09672397" w14:textId="77777777" w:rsidTr="00E52AB3">
        <w:trPr>
          <w:cantSplit/>
          <w:trHeight w:hRule="exact" w:val="465"/>
          <w:jc w:val="center"/>
        </w:trPr>
        <w:tc>
          <w:tcPr>
            <w:tcW w:w="44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19D8BD0" w14:textId="77777777" w:rsidR="00B60739" w:rsidRPr="00E64BBA" w:rsidRDefault="00B60739" w:rsidP="00A01030">
            <w:pPr>
              <w:ind w:left="113" w:right="113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93E9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3A53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D62C1D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</w:tr>
      <w:tr w:rsidR="00B60739" w:rsidRPr="00E64BBA" w14:paraId="03AAC16E" w14:textId="77777777" w:rsidTr="00E52AB3">
        <w:trPr>
          <w:cantSplit/>
          <w:trHeight w:hRule="exact" w:val="465"/>
          <w:jc w:val="center"/>
        </w:trPr>
        <w:tc>
          <w:tcPr>
            <w:tcW w:w="44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4CCFD2B" w14:textId="77777777"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1945FE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F0646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2C0A5F1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</w:tr>
      <w:tr w:rsidR="00B60739" w:rsidRPr="00E64BBA" w14:paraId="0D7EA250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8CB5940" w14:textId="27A85EDD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業務活動之現金流量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2BC03F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7AFC1D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A26CC77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B60739" w:rsidRPr="00E64BBA" w14:paraId="37CCFF91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258990" w14:textId="77777777" w:rsidR="00B60739" w:rsidRPr="00B9092C" w:rsidRDefault="00AD289F" w:rsidP="00607947">
            <w:pPr>
              <w:ind w:leftChars="200" w:left="480" w:rightChars="-27" w:right="-65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本期賸餘（短絀）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1B437D" w14:textId="4D6B6F3A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3,769,277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F8D4A5" w14:textId="12B7FBC5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87,228,898,248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2E02ADA9" w14:textId="6328CD1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- 31,564,921,895</w:t>
            </w:r>
          </w:p>
        </w:tc>
      </w:tr>
      <w:tr w:rsidR="00B60739" w:rsidRPr="00E64BBA" w14:paraId="63FC67BF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7528FA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調整非現金項目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B1EDB6" w14:textId="77618DC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132,258,537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F958B9" w14:textId="2068A639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34,297,887,725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3CDA9EA" w14:textId="3BA9CF5D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3,440,523,785</w:t>
            </w:r>
          </w:p>
        </w:tc>
      </w:tr>
      <w:tr w:rsidR="00B60739" w:rsidRPr="00E64BBA" w14:paraId="4E809C0E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525003F" w14:textId="47A770F2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876660" w14:textId="09FA8FF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136,027,814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6F4386" w14:textId="270A74C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121,526,785,973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77E2C91" w14:textId="61B88788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- 28,124,398,110</w:t>
            </w:r>
          </w:p>
        </w:tc>
      </w:tr>
      <w:tr w:rsidR="00B60739" w:rsidRPr="00E64BBA" w14:paraId="35DFA642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36EFA12C" w14:textId="77777777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投資活動之現金流量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06F7E4" w14:textId="7777777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60B6AE" w14:textId="7777777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94CE451" w14:textId="7777777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60739" w:rsidRPr="00E64BBA" w14:paraId="1DF901B8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5FFA07F9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減少短期投資及短期貸墊款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10D13F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38260C" w14:textId="10D74EF2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42,723,221,101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B184AC3" w14:textId="0B80059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156,483,732</w:t>
            </w:r>
          </w:p>
        </w:tc>
      </w:tr>
      <w:tr w:rsidR="00B60739" w:rsidRPr="00E64BBA" w14:paraId="28EC932F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4C3B274" w14:textId="0875B894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減少長期貸墊款及準備金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A1F857" w14:textId="5901C2F8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C0E02B" w14:textId="7BDD99C3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12,357,356,743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464C52A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6A131BBF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6D72B06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減少長期投資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9A3A74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C15399" w14:textId="274482CB" w:rsidR="00B60739" w:rsidRPr="00607947" w:rsidRDefault="00115B6C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5,376,355,046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DB0FE28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55808502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A1C58B5" w14:textId="380E01E0" w:rsidR="00B60739" w:rsidRPr="00B9092C" w:rsidRDefault="00AD289F" w:rsidP="00B9092C">
            <w:pPr>
              <w:ind w:leftChars="200" w:left="480" w:rightChars="18" w:right="43" w:firstLineChars="0" w:firstLine="0"/>
              <w:jc w:val="distribute"/>
              <w:rPr>
                <w:color w:val="000000" w:themeColor="text1"/>
                <w:spacing w:val="-16"/>
                <w:w w:val="90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pacing w:val="-16"/>
                <w:w w:val="90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840E4B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251482" w14:textId="31C79690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9,520,085,990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690A115" w14:textId="2DA27707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449,382</w:t>
            </w:r>
          </w:p>
        </w:tc>
      </w:tr>
      <w:tr w:rsidR="00B60739" w:rsidRPr="00E64BBA" w14:paraId="2FD11B6F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3E7B8A86" w14:textId="1A5B1E0D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增加短期投資及短期貸墊款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7E06A1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D12110" w14:textId="5945F0E5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- 28,555,669,483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EEE1CBC" w14:textId="65CC2CA8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- 158,824,285</w:t>
            </w:r>
          </w:p>
        </w:tc>
      </w:tr>
      <w:tr w:rsidR="00B60739" w:rsidRPr="00E64BBA" w14:paraId="0899E2C2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04164194" w14:textId="6E546DB8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增加長期貸墊款及準備金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DE6C7B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F4A0D8" w14:textId="7455480B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- 23,893,960,223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ACB6978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7009BB54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29CEEDE" w14:textId="3FC9B1AB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增加長期投資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846B94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1FD7B1" w14:textId="46B897A8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- 20,727,280,018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8A293B7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3754D1A0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0647C47" w14:textId="67424747" w:rsidR="00B60739" w:rsidRPr="00B9092C" w:rsidRDefault="00AD289F" w:rsidP="00B9092C">
            <w:pPr>
              <w:ind w:leftChars="200" w:left="480" w:rightChars="18" w:right="43" w:firstLineChars="0" w:firstLine="0"/>
              <w:jc w:val="distribute"/>
              <w:rPr>
                <w:noProof/>
                <w:color w:val="000000" w:themeColor="text1"/>
                <w:spacing w:val="-16"/>
                <w:w w:val="90"/>
                <w:sz w:val="22"/>
                <w:szCs w:val="22"/>
              </w:rPr>
            </w:pPr>
            <w:r w:rsidRPr="00B9092C">
              <w:rPr>
                <w:rFonts w:hint="eastAsia"/>
                <w:noProof/>
                <w:color w:val="000000" w:themeColor="text1"/>
                <w:spacing w:val="-16"/>
                <w:w w:val="90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0085E2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1D23FE" w14:textId="0E2944CF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- 26,024,976,855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5FA8889" w14:textId="75C1422A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41B20149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BFAC981" w14:textId="6A5ABDC4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其他投資活動之現金流出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1146A8" w14:textId="5D979F84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D09159" w14:textId="40CE96B6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- 46,919,242,828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064AF9D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1FF403C9" w14:textId="77777777" w:rsidTr="00E52AB3">
        <w:trPr>
          <w:cantSplit/>
          <w:trHeight w:val="465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4E832E5" w14:textId="14CC01F0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F5722E" w14:textId="08AF7641" w:rsidR="00B60739" w:rsidRPr="00607947" w:rsidRDefault="00AD289F" w:rsidP="00A01030">
            <w:pPr>
              <w:ind w:rightChars="10" w:right="24" w:firstLineChars="0" w:firstLine="0"/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2A1344" w14:textId="42129AE2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- 76,144,110,527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A321F9F" w14:textId="2C556FAE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- 1,891,171</w:t>
            </w:r>
          </w:p>
        </w:tc>
      </w:tr>
      <w:tr w:rsidR="00B60739" w:rsidRPr="00E64BBA" w14:paraId="0E181D85" w14:textId="77777777" w:rsidTr="00E52AB3">
        <w:trPr>
          <w:cantSplit/>
          <w:trHeight w:val="459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F41F482" w14:textId="684E832B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籌資活動之現金流量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4E0BCC" w14:textId="1A34DD8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277297" w14:textId="7777777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D63F0C2" w14:textId="77777777" w:rsidR="00B60739" w:rsidRPr="00607947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60739" w:rsidRPr="00E64BBA" w14:paraId="74EBD67E" w14:textId="77777777" w:rsidTr="00E52AB3">
        <w:trPr>
          <w:cantSplit/>
          <w:trHeight w:val="459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311F07" w14:textId="3BB46983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增加短期債務及其他負債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8033B9" w14:textId="784AE030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4D146D" w14:textId="0324E9C0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220,975,677,781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A1579BC" w14:textId="15208581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11,325,003,161</w:t>
            </w:r>
          </w:p>
        </w:tc>
      </w:tr>
      <w:tr w:rsidR="00B60739" w:rsidRPr="00E64BBA" w14:paraId="3501AB5C" w14:textId="77777777" w:rsidTr="00E52AB3">
        <w:trPr>
          <w:cantSplit/>
          <w:trHeight w:val="459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6909EA1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減少短期債務及其他負債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224DE5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132800" w14:textId="1F9B1EA3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- 187,847,571,137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9F271BA" w14:textId="0172E798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- 10,747,980,214</w:t>
            </w:r>
          </w:p>
        </w:tc>
      </w:tr>
      <w:tr w:rsidR="00B60739" w:rsidRPr="00E64BBA" w14:paraId="29DF66FD" w14:textId="77777777" w:rsidTr="00E52AB3">
        <w:trPr>
          <w:cantSplit/>
          <w:trHeight w:val="454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C17CA81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其他籌資活動之現金流出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C087C9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260A75" w14:textId="1A6FAB11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- 2,302,419,000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E6BD537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A01030" w14:paraId="4DEC1D72" w14:textId="77777777" w:rsidTr="00E52AB3">
        <w:trPr>
          <w:cantSplit/>
          <w:trHeight w:val="454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A7EC0BD" w14:textId="2BAF27AF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B501C7" w14:textId="77777777" w:rsidR="00B60739" w:rsidRPr="00607947" w:rsidRDefault="00AD289F" w:rsidP="00A01030">
            <w:pPr>
              <w:ind w:rightChars="10" w:right="24" w:firstLineChars="0" w:firstLine="0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607947">
              <w:rPr>
                <w:rFonts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121785" w14:textId="4FA75246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30,825,687,644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31D1645" w14:textId="2E8D2E33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577,022,947</w:t>
            </w:r>
          </w:p>
        </w:tc>
      </w:tr>
      <w:tr w:rsidR="00B60739" w:rsidRPr="00E64BBA" w14:paraId="5812DC96" w14:textId="77777777" w:rsidTr="00607947">
        <w:trPr>
          <w:cantSplit/>
          <w:trHeight w:val="454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6328A15" w14:textId="13A2C173" w:rsidR="00B60739" w:rsidRPr="00B9092C" w:rsidRDefault="00AD289F" w:rsidP="00607947">
            <w:pPr>
              <w:ind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E84882" w14:textId="56BB795B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136,027,814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3266E2" w14:textId="0DB8026F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76,208,363,090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DA1ED21" w14:textId="60EF4029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- 27,549,266,334</w:t>
            </w:r>
          </w:p>
        </w:tc>
      </w:tr>
      <w:tr w:rsidR="00B60739" w:rsidRPr="00E64BBA" w14:paraId="07127D62" w14:textId="77777777" w:rsidTr="00607947">
        <w:trPr>
          <w:cantSplit/>
          <w:trHeight w:val="454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6A538E9" w14:textId="0A821D2E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期初現金及約當現金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853B5A" w14:textId="0344AE8F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377,207,847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42DD6F" w14:textId="48958906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386,812,578,428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2D35E156" w14:textId="5AF1F94F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48,488,706,138</w:t>
            </w:r>
          </w:p>
        </w:tc>
      </w:tr>
      <w:tr w:rsidR="00B60739" w:rsidRPr="00E64BBA" w14:paraId="2A413018" w14:textId="77777777" w:rsidTr="00607947">
        <w:trPr>
          <w:cantSplit/>
          <w:trHeight w:val="454"/>
          <w:jc w:val="center"/>
        </w:trPr>
        <w:tc>
          <w:tcPr>
            <w:tcW w:w="44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60C39C" w14:textId="77777777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期末現金及約當現金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3D1B8C" w14:textId="5E2D8EEF" w:rsidR="00B60739" w:rsidRPr="00607947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513,235,661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56CF03" w14:textId="1BAC1CF8" w:rsidR="00B60739" w:rsidRPr="00607947" w:rsidRDefault="00DB3A9B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463,020,941,518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505106" w14:textId="4D213D9D" w:rsidR="00B60739" w:rsidRPr="00607947" w:rsidRDefault="00DB3A9B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607947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20,939,439,804</w:t>
            </w:r>
          </w:p>
        </w:tc>
      </w:tr>
    </w:tbl>
    <w:p w14:paraId="21DEC530" w14:textId="77777777" w:rsidR="00B60739" w:rsidRPr="006F338A" w:rsidRDefault="00B60739" w:rsidP="006F338A">
      <w:pPr>
        <w:tabs>
          <w:tab w:val="center" w:pos="4800"/>
        </w:tabs>
        <w:spacing w:line="260" w:lineRule="exact"/>
        <w:ind w:left="400" w:hangingChars="200" w:hanging="400"/>
        <w:rPr>
          <w:color w:val="000000" w:themeColor="text1"/>
          <w:sz w:val="20"/>
          <w:szCs w:val="20"/>
        </w:rPr>
      </w:pPr>
      <w:proofErr w:type="gramStart"/>
      <w:r w:rsidRPr="00E64BBA">
        <w:rPr>
          <w:rFonts w:hint="eastAsia"/>
          <w:color w:val="000000" w:themeColor="text1"/>
          <w:sz w:val="20"/>
        </w:rPr>
        <w:t>註</w:t>
      </w:r>
      <w:proofErr w:type="gramEnd"/>
      <w:r w:rsidRPr="00E64BBA">
        <w:rPr>
          <w:rFonts w:hint="eastAsia"/>
          <w:color w:val="000000" w:themeColor="text1"/>
          <w:sz w:val="20"/>
        </w:rPr>
        <w:t>：</w:t>
      </w:r>
      <w:r w:rsidRPr="00E64BBA">
        <w:rPr>
          <w:color w:val="000000" w:themeColor="text1"/>
          <w:sz w:val="20"/>
          <w:szCs w:val="20"/>
        </w:rPr>
        <w:t>1.本</w:t>
      </w:r>
      <w:r w:rsidRPr="006F338A">
        <w:rPr>
          <w:rFonts w:hint="eastAsia"/>
          <w:color w:val="000000" w:themeColor="text1"/>
          <w:sz w:val="20"/>
          <w:szCs w:val="20"/>
        </w:rPr>
        <w:t>表係</w:t>
      </w:r>
      <w:proofErr w:type="gramStart"/>
      <w:r w:rsidRPr="006F338A">
        <w:rPr>
          <w:rFonts w:hint="eastAsia"/>
          <w:color w:val="000000" w:themeColor="text1"/>
          <w:sz w:val="20"/>
          <w:szCs w:val="20"/>
        </w:rPr>
        <w:t>採</w:t>
      </w:r>
      <w:proofErr w:type="gramEnd"/>
      <w:r w:rsidRPr="006F338A">
        <w:rPr>
          <w:rFonts w:hint="eastAsia"/>
          <w:color w:val="000000" w:themeColor="text1"/>
          <w:sz w:val="20"/>
          <w:szCs w:val="20"/>
        </w:rPr>
        <w:t>現金及約當現金基礎，包括現金及自投資日起3個月內到期或清償之債權證券</w:t>
      </w:r>
      <w:r w:rsidRPr="006F338A">
        <w:rPr>
          <w:color w:val="000000" w:themeColor="text1"/>
          <w:sz w:val="20"/>
          <w:szCs w:val="20"/>
        </w:rPr>
        <w:t>。</w:t>
      </w:r>
    </w:p>
    <w:p w14:paraId="7A3F8C50" w14:textId="77777777" w:rsidR="00563FE9" w:rsidRPr="006F338A" w:rsidRDefault="00B60739" w:rsidP="006F338A">
      <w:pPr>
        <w:overflowPunct/>
        <w:spacing w:line="260" w:lineRule="exact"/>
        <w:ind w:leftChars="168" w:left="603" w:hangingChars="100" w:hanging="200"/>
        <w:rPr>
          <w:color w:val="000000" w:themeColor="text1"/>
          <w:spacing w:val="2"/>
          <w:sz w:val="20"/>
          <w:szCs w:val="20"/>
        </w:rPr>
      </w:pPr>
      <w:r w:rsidRPr="006F338A">
        <w:rPr>
          <w:color w:val="000000" w:themeColor="text1"/>
          <w:sz w:val="20"/>
          <w:szCs w:val="20"/>
        </w:rPr>
        <w:t>2.</w:t>
      </w:r>
      <w:r w:rsidRPr="006F338A">
        <w:rPr>
          <w:color w:val="000000" w:themeColor="text1"/>
          <w:spacing w:val="2"/>
          <w:sz w:val="20"/>
          <w:szCs w:val="20"/>
        </w:rPr>
        <w:t>本</w:t>
      </w:r>
      <w:r w:rsidRPr="006F338A">
        <w:rPr>
          <w:bCs/>
          <w:color w:val="000000" w:themeColor="text1"/>
          <w:spacing w:val="2"/>
          <w:sz w:val="20"/>
          <w:szCs w:val="20"/>
        </w:rPr>
        <w:t>表「調整非現金項目」欄所列，包括提存呆帳及評價損益、折舊、</w:t>
      </w:r>
      <w:proofErr w:type="gramStart"/>
      <w:r w:rsidRPr="006F338A">
        <w:rPr>
          <w:bCs/>
          <w:color w:val="000000" w:themeColor="text1"/>
          <w:spacing w:val="2"/>
          <w:sz w:val="20"/>
          <w:szCs w:val="20"/>
        </w:rPr>
        <w:t>折耗及攤</w:t>
      </w:r>
      <w:proofErr w:type="gramEnd"/>
      <w:r w:rsidRPr="006F338A">
        <w:rPr>
          <w:bCs/>
          <w:color w:val="000000" w:themeColor="text1"/>
          <w:spacing w:val="2"/>
          <w:sz w:val="20"/>
          <w:szCs w:val="20"/>
        </w:rPr>
        <w:t>銷、處理資產損失</w:t>
      </w:r>
      <w:r w:rsidR="00AC11A1" w:rsidRPr="006F338A">
        <w:rPr>
          <w:rFonts w:hint="eastAsia"/>
          <w:bCs/>
          <w:color w:val="000000" w:themeColor="text1"/>
          <w:spacing w:val="2"/>
          <w:sz w:val="20"/>
          <w:szCs w:val="20"/>
        </w:rPr>
        <w:t>（</w:t>
      </w:r>
      <w:r w:rsidRPr="006F338A">
        <w:rPr>
          <w:bCs/>
          <w:color w:val="000000" w:themeColor="text1"/>
          <w:spacing w:val="2"/>
          <w:sz w:val="20"/>
          <w:szCs w:val="20"/>
        </w:rPr>
        <w:t>利益</w:t>
      </w:r>
      <w:r w:rsidR="00AC11A1" w:rsidRPr="006F338A">
        <w:rPr>
          <w:rFonts w:hint="eastAsia"/>
          <w:bCs/>
          <w:color w:val="000000" w:themeColor="text1"/>
          <w:spacing w:val="2"/>
          <w:sz w:val="20"/>
          <w:szCs w:val="20"/>
        </w:rPr>
        <w:t>）</w:t>
      </w:r>
      <w:r w:rsidRPr="006F338A">
        <w:rPr>
          <w:bCs/>
          <w:color w:val="000000" w:themeColor="text1"/>
          <w:spacing w:val="2"/>
          <w:sz w:val="20"/>
          <w:szCs w:val="20"/>
        </w:rPr>
        <w:t>、</w:t>
      </w:r>
      <w:r w:rsidR="00563FE9" w:rsidRPr="006F338A">
        <w:rPr>
          <w:spacing w:val="2"/>
          <w:sz w:val="20"/>
          <w:szCs w:val="20"/>
        </w:rPr>
        <w:t>其他、</w:t>
      </w:r>
      <w:proofErr w:type="gramStart"/>
      <w:r w:rsidR="00563FE9" w:rsidRPr="006F338A">
        <w:rPr>
          <w:spacing w:val="2"/>
          <w:sz w:val="20"/>
          <w:szCs w:val="20"/>
        </w:rPr>
        <w:t>流動資產淨減</w:t>
      </w:r>
      <w:proofErr w:type="gramEnd"/>
      <w:r w:rsidR="00AC11A1" w:rsidRPr="006F338A">
        <w:rPr>
          <w:rFonts w:hint="eastAsia"/>
          <w:spacing w:val="2"/>
          <w:sz w:val="20"/>
          <w:szCs w:val="20"/>
        </w:rPr>
        <w:t>（</w:t>
      </w:r>
      <w:r w:rsidR="00563FE9" w:rsidRPr="006F338A">
        <w:rPr>
          <w:spacing w:val="2"/>
          <w:sz w:val="20"/>
          <w:szCs w:val="20"/>
        </w:rPr>
        <w:t>淨增</w:t>
      </w:r>
      <w:r w:rsidR="00AC11A1" w:rsidRPr="006F338A">
        <w:rPr>
          <w:rFonts w:hint="eastAsia"/>
          <w:spacing w:val="2"/>
          <w:sz w:val="20"/>
          <w:szCs w:val="20"/>
        </w:rPr>
        <w:t>）</w:t>
      </w:r>
      <w:r w:rsidR="00563FE9" w:rsidRPr="006F338A">
        <w:rPr>
          <w:spacing w:val="2"/>
          <w:sz w:val="20"/>
          <w:szCs w:val="20"/>
        </w:rPr>
        <w:t>及流動負債淨增</w:t>
      </w:r>
      <w:r w:rsidR="00AC11A1" w:rsidRPr="006F338A">
        <w:rPr>
          <w:rFonts w:hint="eastAsia"/>
          <w:spacing w:val="2"/>
          <w:sz w:val="20"/>
          <w:szCs w:val="20"/>
        </w:rPr>
        <w:t>（</w:t>
      </w:r>
      <w:r w:rsidR="00563FE9" w:rsidRPr="006F338A">
        <w:rPr>
          <w:spacing w:val="2"/>
          <w:sz w:val="20"/>
          <w:szCs w:val="20"/>
        </w:rPr>
        <w:t>淨減</w:t>
      </w:r>
      <w:r w:rsidR="00AC11A1" w:rsidRPr="006F338A">
        <w:rPr>
          <w:rFonts w:hint="eastAsia"/>
          <w:spacing w:val="2"/>
          <w:sz w:val="20"/>
          <w:szCs w:val="20"/>
        </w:rPr>
        <w:t>）</w:t>
      </w:r>
      <w:r w:rsidR="00563FE9" w:rsidRPr="006F338A">
        <w:rPr>
          <w:spacing w:val="2"/>
          <w:sz w:val="20"/>
          <w:szCs w:val="20"/>
        </w:rPr>
        <w:t>。</w:t>
      </w:r>
    </w:p>
    <w:p w14:paraId="72F6DD02" w14:textId="77777777" w:rsidR="00563FE9" w:rsidRPr="006F338A" w:rsidRDefault="00B60739" w:rsidP="006F338A">
      <w:pPr>
        <w:overflowPunct/>
        <w:spacing w:line="260" w:lineRule="exact"/>
        <w:ind w:leftChars="168" w:left="603" w:hangingChars="100" w:hanging="200"/>
        <w:rPr>
          <w:bCs/>
          <w:color w:val="000000" w:themeColor="text1"/>
          <w:sz w:val="20"/>
          <w:szCs w:val="20"/>
        </w:rPr>
      </w:pPr>
      <w:r w:rsidRPr="006F338A">
        <w:rPr>
          <w:rFonts w:hint="eastAsia"/>
          <w:color w:val="000000" w:themeColor="text1"/>
          <w:sz w:val="20"/>
          <w:szCs w:val="20"/>
        </w:rPr>
        <w:t>3.</w:t>
      </w:r>
      <w:proofErr w:type="gramStart"/>
      <w:r w:rsidR="008F4CB6" w:rsidRPr="006F338A">
        <w:rPr>
          <w:rFonts w:hint="eastAsia"/>
          <w:bCs/>
          <w:color w:val="000000" w:themeColor="text1"/>
          <w:sz w:val="20"/>
          <w:szCs w:val="20"/>
        </w:rPr>
        <w:t>本表編製</w:t>
      </w:r>
      <w:proofErr w:type="gramEnd"/>
      <w:r w:rsidR="008F4CB6" w:rsidRPr="006F338A">
        <w:rPr>
          <w:rFonts w:hint="eastAsia"/>
          <w:bCs/>
          <w:color w:val="000000" w:themeColor="text1"/>
          <w:sz w:val="20"/>
          <w:szCs w:val="20"/>
        </w:rPr>
        <w:t>基礎係依會計法刪除第</w:t>
      </w:r>
      <w:r w:rsidR="008F4CB6" w:rsidRPr="006F338A">
        <w:rPr>
          <w:bCs/>
          <w:color w:val="000000" w:themeColor="text1"/>
          <w:sz w:val="20"/>
          <w:szCs w:val="20"/>
        </w:rPr>
        <w:t>29條後，平衡表已納入固定資產及長期負債等科目，與預算編列基礎不同。</w:t>
      </w:r>
    </w:p>
    <w:p w14:paraId="038990FD" w14:textId="2CA83063" w:rsidR="001C5751" w:rsidRPr="000973BC" w:rsidRDefault="001C5751" w:rsidP="006F338A">
      <w:pPr>
        <w:spacing w:line="260" w:lineRule="exact"/>
        <w:ind w:leftChars="168" w:left="603" w:rightChars="-6" w:right="-14" w:hangingChars="100" w:hanging="200"/>
        <w:rPr>
          <w:bCs/>
          <w:spacing w:val="-2"/>
          <w:sz w:val="20"/>
          <w:szCs w:val="20"/>
        </w:rPr>
      </w:pPr>
      <w:r w:rsidRPr="006F338A">
        <w:rPr>
          <w:rFonts w:hint="eastAsia"/>
          <w:bCs/>
          <w:color w:val="000000" w:themeColor="text1"/>
          <w:sz w:val="20"/>
          <w:szCs w:val="20"/>
        </w:rPr>
        <w:t>4.</w:t>
      </w:r>
      <w:r w:rsidR="005469F5">
        <w:rPr>
          <w:rFonts w:hint="eastAsia"/>
          <w:bCs/>
          <w:spacing w:val="-2"/>
          <w:sz w:val="20"/>
          <w:szCs w:val="20"/>
        </w:rPr>
        <w:t>本表</w:t>
      </w:r>
      <w:r w:rsidR="00C1081E" w:rsidRPr="000973BC">
        <w:rPr>
          <w:rFonts w:hint="eastAsia"/>
          <w:bCs/>
          <w:spacing w:val="-2"/>
          <w:sz w:val="20"/>
          <w:szCs w:val="20"/>
        </w:rPr>
        <w:t>特別收入基金</w:t>
      </w:r>
      <w:r w:rsidR="001D1A9F" w:rsidRPr="000973BC">
        <w:rPr>
          <w:rFonts w:hint="eastAsia"/>
          <w:bCs/>
          <w:spacing w:val="-2"/>
          <w:sz w:val="20"/>
          <w:szCs w:val="20"/>
        </w:rPr>
        <w:t>「期初現金及約當現金」</w:t>
      </w:r>
      <w:r w:rsidR="007D6254" w:rsidRPr="000973BC">
        <w:rPr>
          <w:rFonts w:hint="eastAsia"/>
          <w:bCs/>
          <w:spacing w:val="-2"/>
          <w:sz w:val="20"/>
          <w:szCs w:val="20"/>
        </w:rPr>
        <w:t>決算</w:t>
      </w:r>
      <w:r w:rsidRPr="000973BC">
        <w:rPr>
          <w:rFonts w:hint="eastAsia"/>
          <w:bCs/>
          <w:spacing w:val="-2"/>
          <w:sz w:val="20"/>
          <w:szCs w:val="20"/>
        </w:rPr>
        <w:t>數</w:t>
      </w:r>
      <w:r w:rsidR="007D6254" w:rsidRPr="000973BC">
        <w:rPr>
          <w:bCs/>
          <w:spacing w:val="-2"/>
          <w:sz w:val="20"/>
          <w:szCs w:val="20"/>
        </w:rPr>
        <w:t>，</w:t>
      </w:r>
      <w:r w:rsidR="00100AC3">
        <w:rPr>
          <w:rFonts w:hint="eastAsia"/>
          <w:bCs/>
          <w:spacing w:val="-2"/>
          <w:sz w:val="20"/>
          <w:szCs w:val="20"/>
        </w:rPr>
        <w:t>不含</w:t>
      </w:r>
      <w:r w:rsidR="009F12A5">
        <w:rPr>
          <w:rFonts w:hint="eastAsia"/>
          <w:bCs/>
          <w:spacing w:val="-2"/>
          <w:sz w:val="20"/>
          <w:szCs w:val="20"/>
        </w:rPr>
        <w:t>自</w:t>
      </w:r>
      <w:r w:rsidR="000973BC" w:rsidRPr="000973BC">
        <w:rPr>
          <w:rFonts w:hint="eastAsia"/>
          <w:bCs/>
          <w:spacing w:val="-2"/>
          <w:sz w:val="20"/>
          <w:szCs w:val="20"/>
        </w:rPr>
        <w:t>113年</w:t>
      </w:r>
      <w:r w:rsidR="009F12A5">
        <w:rPr>
          <w:rFonts w:hint="eastAsia"/>
          <w:bCs/>
          <w:spacing w:val="-2"/>
          <w:sz w:val="20"/>
          <w:szCs w:val="20"/>
        </w:rPr>
        <w:t>1月1日起</w:t>
      </w:r>
      <w:r w:rsidR="000973BC" w:rsidRPr="000973BC">
        <w:rPr>
          <w:rFonts w:hint="eastAsia"/>
          <w:bCs/>
          <w:spacing w:val="-2"/>
          <w:sz w:val="20"/>
          <w:szCs w:val="20"/>
        </w:rPr>
        <w:t>裁撤之行政院公營事業民營化基金</w:t>
      </w:r>
      <w:r w:rsidR="00100AC3">
        <w:rPr>
          <w:rFonts w:hint="eastAsia"/>
          <w:bCs/>
          <w:spacing w:val="-2"/>
          <w:sz w:val="20"/>
          <w:szCs w:val="20"/>
        </w:rPr>
        <w:t>之金額</w:t>
      </w:r>
      <w:r w:rsidRPr="000973BC">
        <w:rPr>
          <w:rFonts w:hint="eastAsia"/>
          <w:bCs/>
          <w:spacing w:val="-2"/>
          <w:sz w:val="20"/>
          <w:szCs w:val="20"/>
        </w:rPr>
        <w:t>。</w:t>
      </w:r>
    </w:p>
    <w:sectPr w:rsidR="001C5751" w:rsidRPr="000973BC" w:rsidSect="00E016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8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1ACE" w14:textId="77777777" w:rsidR="00CD496C" w:rsidRDefault="00CD496C" w:rsidP="0001579B">
      <w:pPr>
        <w:ind w:firstLine="480"/>
      </w:pPr>
      <w:r>
        <w:separator/>
      </w:r>
    </w:p>
  </w:endnote>
  <w:endnote w:type="continuationSeparator" w:id="0">
    <w:p w14:paraId="44D81739" w14:textId="77777777" w:rsidR="00CD496C" w:rsidRDefault="00CD496C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87D" w14:textId="77777777" w:rsidR="00A01030" w:rsidRPr="00CF1AB8" w:rsidRDefault="00A01030" w:rsidP="008F2A7F">
    <w:pPr>
      <w:tabs>
        <w:tab w:val="left" w:pos="4608"/>
      </w:tabs>
      <w:ind w:firstLineChars="0" w:firstLine="0"/>
      <w:jc w:val="center"/>
      <w:rPr>
        <w:sz w:val="20"/>
      </w:rPr>
    </w:pPr>
    <w:r w:rsidRPr="00CF1AB8">
      <w:rPr>
        <w:rFonts w:hint="eastAsia"/>
        <w:color w:val="000000" w:themeColor="text1"/>
        <w:sz w:val="20"/>
      </w:rPr>
      <w:t>戊</w:t>
    </w:r>
    <w:r w:rsidRPr="00CF1AB8">
      <w:rPr>
        <w:rFonts w:hint="eastAsia"/>
        <w:sz w:val="20"/>
      </w:rPr>
      <w:t>-</w:t>
    </w:r>
    <w:r w:rsidRPr="00CF1AB8">
      <w:rPr>
        <w:sz w:val="20"/>
      </w:rPr>
      <w:fldChar w:fldCharType="begin"/>
    </w:r>
    <w:r w:rsidRPr="00CF1AB8">
      <w:rPr>
        <w:sz w:val="20"/>
      </w:rPr>
      <w:instrText xml:space="preserve"> PAGE </w:instrText>
    </w:r>
    <w:r w:rsidRPr="00CF1AB8">
      <w:rPr>
        <w:sz w:val="20"/>
      </w:rPr>
      <w:fldChar w:fldCharType="separate"/>
    </w:r>
    <w:r w:rsidR="00E2047D">
      <w:rPr>
        <w:noProof/>
        <w:sz w:val="20"/>
      </w:rPr>
      <w:t>282</w:t>
    </w:r>
    <w:r w:rsidRPr="00CF1AB8">
      <w:rPr>
        <w:sz w:val="20"/>
      </w:rPr>
      <w:fldChar w:fldCharType="end"/>
    </w:r>
  </w:p>
  <w:p w14:paraId="1835B21F" w14:textId="77777777" w:rsidR="00A01030" w:rsidRPr="00A01030" w:rsidRDefault="00A01030" w:rsidP="008F2A7F">
    <w:pPr>
      <w:pStyle w:val="a5"/>
      <w:tabs>
        <w:tab w:val="clear" w:pos="4153"/>
      </w:tabs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FB07" w14:textId="77777777" w:rsidR="001B0AFE" w:rsidRPr="006911C3" w:rsidRDefault="001B0AFE" w:rsidP="006911C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5BDC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2F8E" w14:textId="77777777" w:rsidR="00CD496C" w:rsidRDefault="00CD496C" w:rsidP="0001579B">
      <w:pPr>
        <w:ind w:firstLine="480"/>
      </w:pPr>
      <w:r>
        <w:separator/>
      </w:r>
    </w:p>
  </w:footnote>
  <w:footnote w:type="continuationSeparator" w:id="0">
    <w:p w14:paraId="4A0A65B6" w14:textId="77777777" w:rsidR="00CD496C" w:rsidRDefault="00CD496C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084E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2AD0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360C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10241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6A9B"/>
    <w:rsid w:val="0000711D"/>
    <w:rsid w:val="000128FF"/>
    <w:rsid w:val="0001579B"/>
    <w:rsid w:val="0001689E"/>
    <w:rsid w:val="000239FA"/>
    <w:rsid w:val="00025EDB"/>
    <w:rsid w:val="000476E1"/>
    <w:rsid w:val="00052358"/>
    <w:rsid w:val="000545C4"/>
    <w:rsid w:val="00060E0A"/>
    <w:rsid w:val="00067800"/>
    <w:rsid w:val="00067B7D"/>
    <w:rsid w:val="00072CA8"/>
    <w:rsid w:val="0008733E"/>
    <w:rsid w:val="000973BC"/>
    <w:rsid w:val="000B44D4"/>
    <w:rsid w:val="000B6E4C"/>
    <w:rsid w:val="00100AC3"/>
    <w:rsid w:val="001131C0"/>
    <w:rsid w:val="00115B6C"/>
    <w:rsid w:val="00117A9B"/>
    <w:rsid w:val="001204AE"/>
    <w:rsid w:val="00121356"/>
    <w:rsid w:val="001226FE"/>
    <w:rsid w:val="0012775A"/>
    <w:rsid w:val="00156E88"/>
    <w:rsid w:val="001605D5"/>
    <w:rsid w:val="00195F7B"/>
    <w:rsid w:val="001A4CFE"/>
    <w:rsid w:val="001A5C88"/>
    <w:rsid w:val="001A7AA4"/>
    <w:rsid w:val="001B0AFE"/>
    <w:rsid w:val="001B11E8"/>
    <w:rsid w:val="001B1FB6"/>
    <w:rsid w:val="001B2BC3"/>
    <w:rsid w:val="001B5641"/>
    <w:rsid w:val="001B6125"/>
    <w:rsid w:val="001C5751"/>
    <w:rsid w:val="001D1A9F"/>
    <w:rsid w:val="001D1B7C"/>
    <w:rsid w:val="001E1622"/>
    <w:rsid w:val="001F6A5B"/>
    <w:rsid w:val="0020161A"/>
    <w:rsid w:val="00206A02"/>
    <w:rsid w:val="00211DBC"/>
    <w:rsid w:val="002176DB"/>
    <w:rsid w:val="00217D00"/>
    <w:rsid w:val="00225597"/>
    <w:rsid w:val="00240D57"/>
    <w:rsid w:val="00243539"/>
    <w:rsid w:val="00245F49"/>
    <w:rsid w:val="00257A5C"/>
    <w:rsid w:val="0027317A"/>
    <w:rsid w:val="0028067F"/>
    <w:rsid w:val="00290CB3"/>
    <w:rsid w:val="00297998"/>
    <w:rsid w:val="002B1C1F"/>
    <w:rsid w:val="002B7AA6"/>
    <w:rsid w:val="002C50F3"/>
    <w:rsid w:val="002E4BB6"/>
    <w:rsid w:val="0030368B"/>
    <w:rsid w:val="00306988"/>
    <w:rsid w:val="0030707E"/>
    <w:rsid w:val="003113C0"/>
    <w:rsid w:val="00313BB4"/>
    <w:rsid w:val="00314579"/>
    <w:rsid w:val="0032556A"/>
    <w:rsid w:val="00332ADD"/>
    <w:rsid w:val="003549DA"/>
    <w:rsid w:val="00356112"/>
    <w:rsid w:val="00367A49"/>
    <w:rsid w:val="00386A4E"/>
    <w:rsid w:val="003A5280"/>
    <w:rsid w:val="003B23AA"/>
    <w:rsid w:val="003C3670"/>
    <w:rsid w:val="003D126D"/>
    <w:rsid w:val="003D2442"/>
    <w:rsid w:val="003F0A6E"/>
    <w:rsid w:val="00401A72"/>
    <w:rsid w:val="00406C63"/>
    <w:rsid w:val="00412EE9"/>
    <w:rsid w:val="00412F9A"/>
    <w:rsid w:val="0041571C"/>
    <w:rsid w:val="00440176"/>
    <w:rsid w:val="004428EE"/>
    <w:rsid w:val="00446EB1"/>
    <w:rsid w:val="00460BEB"/>
    <w:rsid w:val="00461A8B"/>
    <w:rsid w:val="004626DB"/>
    <w:rsid w:val="00463EF3"/>
    <w:rsid w:val="00466282"/>
    <w:rsid w:val="00473DD7"/>
    <w:rsid w:val="00474965"/>
    <w:rsid w:val="00477E7E"/>
    <w:rsid w:val="00484990"/>
    <w:rsid w:val="004A0C0D"/>
    <w:rsid w:val="004A1360"/>
    <w:rsid w:val="004D1446"/>
    <w:rsid w:val="004D2D70"/>
    <w:rsid w:val="004E3ECE"/>
    <w:rsid w:val="004F1285"/>
    <w:rsid w:val="005023AE"/>
    <w:rsid w:val="00504BA4"/>
    <w:rsid w:val="00535471"/>
    <w:rsid w:val="005469F5"/>
    <w:rsid w:val="00550E24"/>
    <w:rsid w:val="00550FE6"/>
    <w:rsid w:val="00561A79"/>
    <w:rsid w:val="00563FE9"/>
    <w:rsid w:val="00566888"/>
    <w:rsid w:val="00582A09"/>
    <w:rsid w:val="005B08A1"/>
    <w:rsid w:val="005C3DAB"/>
    <w:rsid w:val="005D5015"/>
    <w:rsid w:val="005D65C8"/>
    <w:rsid w:val="005D7D2A"/>
    <w:rsid w:val="005E0512"/>
    <w:rsid w:val="005E1A0B"/>
    <w:rsid w:val="005E50E5"/>
    <w:rsid w:val="006011C0"/>
    <w:rsid w:val="00602994"/>
    <w:rsid w:val="00607947"/>
    <w:rsid w:val="00616A4A"/>
    <w:rsid w:val="00616F1A"/>
    <w:rsid w:val="00623178"/>
    <w:rsid w:val="006558FF"/>
    <w:rsid w:val="00677B03"/>
    <w:rsid w:val="006842C0"/>
    <w:rsid w:val="006911C3"/>
    <w:rsid w:val="006962E7"/>
    <w:rsid w:val="006C1765"/>
    <w:rsid w:val="006C5363"/>
    <w:rsid w:val="006F338A"/>
    <w:rsid w:val="006F4BA0"/>
    <w:rsid w:val="00701103"/>
    <w:rsid w:val="00702117"/>
    <w:rsid w:val="0070265C"/>
    <w:rsid w:val="00740F67"/>
    <w:rsid w:val="0074590F"/>
    <w:rsid w:val="007459B1"/>
    <w:rsid w:val="007464CA"/>
    <w:rsid w:val="00783E1E"/>
    <w:rsid w:val="00786EBE"/>
    <w:rsid w:val="00787C21"/>
    <w:rsid w:val="007955CC"/>
    <w:rsid w:val="007A36DC"/>
    <w:rsid w:val="007A3B3D"/>
    <w:rsid w:val="007B7053"/>
    <w:rsid w:val="007D0C7A"/>
    <w:rsid w:val="007D6254"/>
    <w:rsid w:val="007E09C1"/>
    <w:rsid w:val="007E5C86"/>
    <w:rsid w:val="007F5F95"/>
    <w:rsid w:val="008147CE"/>
    <w:rsid w:val="00816B3C"/>
    <w:rsid w:val="0082312F"/>
    <w:rsid w:val="00823C9E"/>
    <w:rsid w:val="0082440E"/>
    <w:rsid w:val="008267CD"/>
    <w:rsid w:val="00830C3B"/>
    <w:rsid w:val="00840BDF"/>
    <w:rsid w:val="008440F6"/>
    <w:rsid w:val="008507B1"/>
    <w:rsid w:val="008507CE"/>
    <w:rsid w:val="00854DC8"/>
    <w:rsid w:val="008564A8"/>
    <w:rsid w:val="00862446"/>
    <w:rsid w:val="00873C25"/>
    <w:rsid w:val="008757D6"/>
    <w:rsid w:val="00895762"/>
    <w:rsid w:val="008A4A5D"/>
    <w:rsid w:val="008A4C53"/>
    <w:rsid w:val="008A5061"/>
    <w:rsid w:val="008A62A1"/>
    <w:rsid w:val="008A692E"/>
    <w:rsid w:val="008B1812"/>
    <w:rsid w:val="008C17DF"/>
    <w:rsid w:val="008D1AF1"/>
    <w:rsid w:val="008D2C67"/>
    <w:rsid w:val="008D3125"/>
    <w:rsid w:val="008E75E9"/>
    <w:rsid w:val="008F2A7F"/>
    <w:rsid w:val="008F4CB6"/>
    <w:rsid w:val="009235B4"/>
    <w:rsid w:val="00924EA2"/>
    <w:rsid w:val="00931F1A"/>
    <w:rsid w:val="009402DE"/>
    <w:rsid w:val="00943196"/>
    <w:rsid w:val="00944A16"/>
    <w:rsid w:val="009618F0"/>
    <w:rsid w:val="00962A5E"/>
    <w:rsid w:val="00970A34"/>
    <w:rsid w:val="00974D9B"/>
    <w:rsid w:val="00976424"/>
    <w:rsid w:val="00982844"/>
    <w:rsid w:val="009853FF"/>
    <w:rsid w:val="00985E58"/>
    <w:rsid w:val="00986699"/>
    <w:rsid w:val="009A420B"/>
    <w:rsid w:val="009C7A3D"/>
    <w:rsid w:val="009D108D"/>
    <w:rsid w:val="009E3A54"/>
    <w:rsid w:val="009E73E5"/>
    <w:rsid w:val="009F12A5"/>
    <w:rsid w:val="009F5B24"/>
    <w:rsid w:val="009F5D90"/>
    <w:rsid w:val="009F6BF3"/>
    <w:rsid w:val="00A01030"/>
    <w:rsid w:val="00A225C7"/>
    <w:rsid w:val="00A55EB2"/>
    <w:rsid w:val="00A63B29"/>
    <w:rsid w:val="00A868ED"/>
    <w:rsid w:val="00AA32B3"/>
    <w:rsid w:val="00AA4807"/>
    <w:rsid w:val="00AB1690"/>
    <w:rsid w:val="00AC11A1"/>
    <w:rsid w:val="00AC2B3D"/>
    <w:rsid w:val="00AD1A15"/>
    <w:rsid w:val="00AD289F"/>
    <w:rsid w:val="00AD2FC8"/>
    <w:rsid w:val="00AD643E"/>
    <w:rsid w:val="00AF50C9"/>
    <w:rsid w:val="00AF56B4"/>
    <w:rsid w:val="00AF608D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60739"/>
    <w:rsid w:val="00B9092C"/>
    <w:rsid w:val="00B938E8"/>
    <w:rsid w:val="00BB3F09"/>
    <w:rsid w:val="00BC722F"/>
    <w:rsid w:val="00BE2F92"/>
    <w:rsid w:val="00BF50DB"/>
    <w:rsid w:val="00BF5F13"/>
    <w:rsid w:val="00BF6FA7"/>
    <w:rsid w:val="00C1081E"/>
    <w:rsid w:val="00C230CC"/>
    <w:rsid w:val="00C26FBD"/>
    <w:rsid w:val="00C3140F"/>
    <w:rsid w:val="00C44BA8"/>
    <w:rsid w:val="00C51A9E"/>
    <w:rsid w:val="00C65E09"/>
    <w:rsid w:val="00C70F95"/>
    <w:rsid w:val="00C72DB3"/>
    <w:rsid w:val="00C96CDA"/>
    <w:rsid w:val="00CA161A"/>
    <w:rsid w:val="00CA24FD"/>
    <w:rsid w:val="00CA381C"/>
    <w:rsid w:val="00CA7CDC"/>
    <w:rsid w:val="00CB73FE"/>
    <w:rsid w:val="00CC62B6"/>
    <w:rsid w:val="00CD496C"/>
    <w:rsid w:val="00CE1CDA"/>
    <w:rsid w:val="00CF5D23"/>
    <w:rsid w:val="00D02773"/>
    <w:rsid w:val="00D04319"/>
    <w:rsid w:val="00D044D7"/>
    <w:rsid w:val="00D44860"/>
    <w:rsid w:val="00D47383"/>
    <w:rsid w:val="00D53E7E"/>
    <w:rsid w:val="00D547FB"/>
    <w:rsid w:val="00D57578"/>
    <w:rsid w:val="00D60B8B"/>
    <w:rsid w:val="00D711D6"/>
    <w:rsid w:val="00D830F7"/>
    <w:rsid w:val="00D9044D"/>
    <w:rsid w:val="00D9428C"/>
    <w:rsid w:val="00DA5BC1"/>
    <w:rsid w:val="00DA7388"/>
    <w:rsid w:val="00DB3A9B"/>
    <w:rsid w:val="00DC2C8C"/>
    <w:rsid w:val="00DC3488"/>
    <w:rsid w:val="00DC3DA6"/>
    <w:rsid w:val="00DC47DE"/>
    <w:rsid w:val="00DD6111"/>
    <w:rsid w:val="00DE46D7"/>
    <w:rsid w:val="00DF2D91"/>
    <w:rsid w:val="00E01684"/>
    <w:rsid w:val="00E170B1"/>
    <w:rsid w:val="00E17373"/>
    <w:rsid w:val="00E2047D"/>
    <w:rsid w:val="00E255E0"/>
    <w:rsid w:val="00E34D31"/>
    <w:rsid w:val="00E52AB3"/>
    <w:rsid w:val="00E57764"/>
    <w:rsid w:val="00E6273D"/>
    <w:rsid w:val="00E84B35"/>
    <w:rsid w:val="00E87AE5"/>
    <w:rsid w:val="00E905E3"/>
    <w:rsid w:val="00E91C78"/>
    <w:rsid w:val="00E9204D"/>
    <w:rsid w:val="00EA7B2B"/>
    <w:rsid w:val="00EB4B3B"/>
    <w:rsid w:val="00EB5345"/>
    <w:rsid w:val="00EB5C25"/>
    <w:rsid w:val="00EF539A"/>
    <w:rsid w:val="00F068AA"/>
    <w:rsid w:val="00F129BE"/>
    <w:rsid w:val="00F14A55"/>
    <w:rsid w:val="00F14EB7"/>
    <w:rsid w:val="00F15D72"/>
    <w:rsid w:val="00F21BC6"/>
    <w:rsid w:val="00F35050"/>
    <w:rsid w:val="00F353A3"/>
    <w:rsid w:val="00F35A72"/>
    <w:rsid w:val="00F45277"/>
    <w:rsid w:val="00F47A72"/>
    <w:rsid w:val="00F56011"/>
    <w:rsid w:val="00F70FD0"/>
    <w:rsid w:val="00F73AC6"/>
    <w:rsid w:val="00F76268"/>
    <w:rsid w:val="00F97BD0"/>
    <w:rsid w:val="00FA1E77"/>
    <w:rsid w:val="00FD0B41"/>
    <w:rsid w:val="00FD7973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8cf"/>
    </o:shapedefaults>
    <o:shapelayout v:ext="edit">
      <o:idmap v:ext="edit" data="1"/>
    </o:shapelayout>
  </w:shapeDefaults>
  <w:decimalSymbol w:val="."/>
  <w:listSeparator w:val=","/>
  <w14:docId w14:val="76163025"/>
  <w15:docId w15:val="{0044CF4D-08F9-4D20-93D9-0E14F252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laceholder Text"/>
    <w:basedOn w:val="a0"/>
    <w:uiPriority w:val="99"/>
    <w:semiHidden/>
    <w:rsid w:val="00AD28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5FB7-93AC-4AF9-8FF0-4A6B63D6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64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10</cp:revision>
  <cp:lastPrinted>2024-06-20T01:05:00Z</cp:lastPrinted>
  <dcterms:created xsi:type="dcterms:W3CDTF">2025-06-19T02:49:00Z</dcterms:created>
  <dcterms:modified xsi:type="dcterms:W3CDTF">2025-07-11T09:43:00Z</dcterms:modified>
</cp:coreProperties>
</file>