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D826" w14:textId="77777777" w:rsidR="006F4BA0" w:rsidRPr="007459B1" w:rsidRDefault="006F4BA0" w:rsidP="006F4BA0">
      <w:pPr>
        <w:tabs>
          <w:tab w:val="center" w:pos="4800"/>
        </w:tabs>
        <w:snapToGrid w:val="0"/>
        <w:ind w:left="-340" w:firstLineChars="0" w:firstLine="0"/>
        <w:jc w:val="center"/>
        <w:rPr>
          <w:b/>
          <w:color w:val="000000" w:themeColor="text1"/>
          <w:sz w:val="36"/>
          <w:u w:val="single" w:color="000000"/>
        </w:rPr>
      </w:pPr>
      <w:r w:rsidRPr="007459B1">
        <w:rPr>
          <w:rFonts w:hint="eastAsia"/>
          <w:b/>
          <w:color w:val="000000" w:themeColor="text1"/>
          <w:spacing w:val="-10"/>
          <w:sz w:val="36"/>
          <w:u w:val="single" w:color="000000"/>
        </w:rPr>
        <w:t xml:space="preserve">　</w:t>
      </w:r>
      <w:r w:rsidR="00265668">
        <w:rPr>
          <w:rFonts w:hint="eastAsia"/>
          <w:b/>
          <w:color w:val="000000" w:themeColor="text1"/>
          <w:sz w:val="36"/>
          <w:u w:val="single" w:color="000000"/>
        </w:rPr>
        <w:t>參</w:t>
      </w:r>
      <w:r w:rsidRPr="007459B1">
        <w:rPr>
          <w:rFonts w:hint="eastAsia"/>
          <w:b/>
          <w:color w:val="000000" w:themeColor="text1"/>
          <w:sz w:val="36"/>
          <w:u w:val="single" w:color="000000"/>
        </w:rPr>
        <w:t xml:space="preserve">、債務基金、特別收入基金及資本計畫基金　</w:t>
      </w:r>
    </w:p>
    <w:p w14:paraId="350B1E52" w14:textId="3B9B04DB" w:rsidR="006F4BA0" w:rsidRDefault="006F4BA0" w:rsidP="006B6FB9">
      <w:pPr>
        <w:overflowPunct/>
        <w:adjustRightInd w:val="0"/>
        <w:snapToGrid w:val="0"/>
        <w:ind w:left="1904" w:firstLineChars="0" w:firstLine="0"/>
        <w:jc w:val="left"/>
        <w:rPr>
          <w:bCs/>
          <w:color w:val="000000" w:themeColor="text1"/>
          <w:spacing w:val="-10"/>
          <w:sz w:val="32"/>
          <w:szCs w:val="32"/>
          <w:u w:color="000000"/>
        </w:rPr>
      </w:pPr>
      <w:r w:rsidRPr="007459B1">
        <w:rPr>
          <w:b/>
          <w:color w:val="000000" w:themeColor="text1"/>
          <w:spacing w:val="-10"/>
          <w:sz w:val="32"/>
          <w:u w:val="single" w:color="000000"/>
        </w:rPr>
        <w:tab/>
      </w:r>
      <w:r w:rsidRPr="007459B1">
        <w:rPr>
          <w:rFonts w:hint="eastAsia"/>
          <w:b/>
          <w:color w:val="000000" w:themeColor="text1"/>
          <w:spacing w:val="-10"/>
          <w:sz w:val="32"/>
          <w:u w:val="single" w:color="000000"/>
        </w:rPr>
        <w:t xml:space="preserve">　</w:t>
      </w:r>
      <w:r w:rsidRPr="007459B1">
        <w:rPr>
          <w:rFonts w:hint="eastAsia"/>
          <w:b/>
          <w:color w:val="000000" w:themeColor="text1"/>
          <w:sz w:val="32"/>
          <w:u w:val="single" w:color="000000"/>
        </w:rPr>
        <w:t>一、基金來源用途及餘</w:t>
      </w:r>
      <w:proofErr w:type="gramStart"/>
      <w:r w:rsidRPr="007459B1">
        <w:rPr>
          <w:rFonts w:hint="eastAsia"/>
          <w:b/>
          <w:color w:val="000000" w:themeColor="text1"/>
          <w:sz w:val="32"/>
          <w:u w:val="single" w:color="000000"/>
        </w:rPr>
        <w:t>絀</w:t>
      </w:r>
      <w:proofErr w:type="gramEnd"/>
      <w:r w:rsidRPr="007459B1">
        <w:rPr>
          <w:rFonts w:hint="eastAsia"/>
          <w:b/>
          <w:color w:val="000000" w:themeColor="text1"/>
          <w:sz w:val="32"/>
          <w:u w:val="single" w:color="000000"/>
        </w:rPr>
        <w:t>審定數額綜計表</w:t>
      </w:r>
      <w:r w:rsidRPr="007459B1">
        <w:rPr>
          <w:rFonts w:hint="eastAsia"/>
          <w:b/>
          <w:color w:val="000000" w:themeColor="text1"/>
          <w:spacing w:val="-10"/>
          <w:sz w:val="32"/>
          <w:u w:val="single" w:color="000000"/>
        </w:rPr>
        <w:t xml:space="preserve">　</w:t>
      </w:r>
      <w:r w:rsidRPr="007459B1">
        <w:rPr>
          <w:rFonts w:hint="eastAsia"/>
          <w:bCs/>
          <w:color w:val="000000" w:themeColor="text1"/>
          <w:spacing w:val="-10"/>
          <w:sz w:val="32"/>
          <w:szCs w:val="32"/>
          <w:u w:color="000000"/>
        </w:rPr>
        <w:t>（科目別）</w:t>
      </w:r>
    </w:p>
    <w:p w14:paraId="0696F494" w14:textId="51B97767" w:rsidR="006F4BA0" w:rsidRPr="007459B1" w:rsidRDefault="006F4BA0" w:rsidP="006B6FB9">
      <w:pPr>
        <w:tabs>
          <w:tab w:val="left" w:pos="4634"/>
        </w:tabs>
        <w:overflowPunct/>
        <w:snapToGrid w:val="0"/>
        <w:spacing w:beforeLines="20" w:before="72"/>
        <w:ind w:rightChars="18" w:right="43" w:firstLineChars="0" w:firstLine="0"/>
        <w:jc w:val="right"/>
        <w:rPr>
          <w:color w:val="000000" w:themeColor="text1"/>
          <w:spacing w:val="-20"/>
        </w:rPr>
      </w:pPr>
      <w:r w:rsidRPr="007459B1">
        <w:rPr>
          <w:rFonts w:hint="eastAsia"/>
          <w:color w:val="000000" w:themeColor="text1"/>
        </w:rPr>
        <w:t>中華民國</w:t>
      </w:r>
      <w:proofErr w:type="gramStart"/>
      <w:r w:rsidR="00284870" w:rsidRPr="00284870">
        <w:rPr>
          <w:rFonts w:hint="eastAsia"/>
          <w:color w:val="000000" w:themeColor="text1"/>
        </w:rPr>
        <w:t>113</w:t>
      </w:r>
      <w:proofErr w:type="gramEnd"/>
      <w:r w:rsidRPr="007459B1">
        <w:rPr>
          <w:rFonts w:hint="eastAsia"/>
          <w:color w:val="000000" w:themeColor="text1"/>
        </w:rPr>
        <w:t>年度</w:t>
      </w:r>
      <w:r w:rsidRPr="007459B1">
        <w:rPr>
          <w:color w:val="000000" w:themeColor="text1"/>
        </w:rPr>
        <w:tab/>
      </w:r>
      <w:r w:rsidRPr="007459B1">
        <w:rPr>
          <w:rFonts w:hint="eastAsia"/>
          <w:color w:val="000000" w:themeColor="text1"/>
          <w:spacing w:val="-20"/>
        </w:rPr>
        <w:t>單位：新臺幣</w:t>
      </w:r>
      <w:r w:rsidR="00284870" w:rsidRPr="00284870">
        <w:rPr>
          <w:rFonts w:hint="eastAsia"/>
          <w:color w:val="000000" w:themeColor="text1"/>
          <w:spacing w:val="-20"/>
        </w:rPr>
        <w:t>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36"/>
        <w:gridCol w:w="1429"/>
        <w:gridCol w:w="1429"/>
        <w:gridCol w:w="1429"/>
        <w:gridCol w:w="1284"/>
        <w:gridCol w:w="807"/>
        <w:gridCol w:w="1279"/>
        <w:gridCol w:w="812"/>
      </w:tblGrid>
      <w:tr w:rsidR="007459B1" w:rsidRPr="007459B1" w14:paraId="1D286D7E" w14:textId="77777777" w:rsidTr="00332349">
        <w:trPr>
          <w:cantSplit/>
          <w:trHeight w:hRule="exact" w:val="680"/>
        </w:trPr>
        <w:tc>
          <w:tcPr>
            <w:tcW w:w="1736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317B80" w14:textId="6F556DE3" w:rsidR="006F4BA0" w:rsidRPr="007459B1" w:rsidRDefault="00A66371" w:rsidP="006B6FB9">
            <w:pPr>
              <w:spacing w:line="240" w:lineRule="exact"/>
              <w:ind w:left="113" w:right="57" w:firstLineChars="0" w:firstLine="0"/>
              <w:jc w:val="distribut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項</w:t>
            </w:r>
            <w:r w:rsidR="006F4BA0" w:rsidRPr="007459B1">
              <w:rPr>
                <w:rFonts w:hint="eastAsia"/>
                <w:color w:val="000000" w:themeColor="text1"/>
              </w:rPr>
              <w:t>目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</w:tcBorders>
            <w:vAlign w:val="center"/>
          </w:tcPr>
          <w:p w14:paraId="4D5BBE02" w14:textId="77777777" w:rsidR="006F4BA0" w:rsidRPr="007459B1" w:rsidRDefault="006F4BA0" w:rsidP="006B6FB9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</w:tcBorders>
            <w:vAlign w:val="center"/>
          </w:tcPr>
          <w:p w14:paraId="53952AC4" w14:textId="77777777" w:rsidR="006F4BA0" w:rsidRPr="007459B1" w:rsidRDefault="006F4BA0" w:rsidP="006B6FB9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決算數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C968B74" w14:textId="77777777" w:rsidR="006F4BA0" w:rsidRPr="007459B1" w:rsidRDefault="006F4BA0" w:rsidP="006B6FB9">
            <w:pPr>
              <w:spacing w:line="240" w:lineRule="exact"/>
              <w:ind w:leftChars="20" w:left="48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決算審定數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</w:tcBorders>
            <w:vAlign w:val="center"/>
          </w:tcPr>
          <w:p w14:paraId="5670AA58" w14:textId="77777777" w:rsidR="00F10683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審定數與預算數</w:t>
            </w:r>
          </w:p>
          <w:p w14:paraId="3B43DD91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比較增減</w:t>
            </w:r>
          </w:p>
        </w:tc>
        <w:tc>
          <w:tcPr>
            <w:tcW w:w="209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71E2C01" w14:textId="77777777" w:rsidR="006B6FB9" w:rsidRDefault="006F4BA0" w:rsidP="006B6FB9">
            <w:pPr>
              <w:spacing w:line="240" w:lineRule="exact"/>
              <w:ind w:left="20" w:rightChars="-6" w:right="-14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審定數與決算數</w:t>
            </w:r>
          </w:p>
          <w:p w14:paraId="3597D739" w14:textId="05B04A47" w:rsidR="006F4BA0" w:rsidRPr="007459B1" w:rsidRDefault="006F4BA0" w:rsidP="006B6FB9">
            <w:pPr>
              <w:spacing w:line="240" w:lineRule="exact"/>
              <w:ind w:left="20" w:rightChars="-6" w:right="-14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比較增減</w:t>
            </w:r>
          </w:p>
        </w:tc>
      </w:tr>
      <w:tr w:rsidR="00332349" w:rsidRPr="007459B1" w14:paraId="04B83D77" w14:textId="77777777" w:rsidTr="00332349">
        <w:trPr>
          <w:cantSplit/>
          <w:trHeight w:hRule="exact" w:val="340"/>
        </w:trPr>
        <w:tc>
          <w:tcPr>
            <w:tcW w:w="1736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2FD2EB3" w14:textId="77777777" w:rsidR="006F4BA0" w:rsidRPr="007459B1" w:rsidRDefault="006F4BA0" w:rsidP="006F4BA0">
            <w:pPr>
              <w:spacing w:line="240" w:lineRule="exact"/>
              <w:ind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429" w:type="dxa"/>
            <w:vMerge/>
            <w:tcBorders>
              <w:bottom w:val="single" w:sz="8" w:space="0" w:color="auto"/>
            </w:tcBorders>
            <w:vAlign w:val="center"/>
          </w:tcPr>
          <w:p w14:paraId="35F55E26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429" w:type="dxa"/>
            <w:vMerge/>
            <w:tcBorders>
              <w:bottom w:val="single" w:sz="8" w:space="0" w:color="auto"/>
            </w:tcBorders>
            <w:vAlign w:val="center"/>
          </w:tcPr>
          <w:p w14:paraId="21299878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42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3CB0411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</w:p>
        </w:tc>
        <w:tc>
          <w:tcPr>
            <w:tcW w:w="1284" w:type="dxa"/>
            <w:tcBorders>
              <w:bottom w:val="single" w:sz="8" w:space="0" w:color="auto"/>
            </w:tcBorders>
            <w:vAlign w:val="center"/>
          </w:tcPr>
          <w:p w14:paraId="2E67DD2A" w14:textId="77777777" w:rsidR="006F4BA0" w:rsidRPr="007459B1" w:rsidRDefault="006F4BA0" w:rsidP="006B6FB9">
            <w:pPr>
              <w:spacing w:line="240" w:lineRule="exact"/>
              <w:ind w:leftChars="6" w:left="14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807" w:type="dxa"/>
            <w:tcBorders>
              <w:bottom w:val="single" w:sz="8" w:space="0" w:color="auto"/>
            </w:tcBorders>
            <w:vAlign w:val="center"/>
          </w:tcPr>
          <w:p w14:paraId="619C57B1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279" w:type="dxa"/>
            <w:tcBorders>
              <w:bottom w:val="single" w:sz="8" w:space="0" w:color="auto"/>
            </w:tcBorders>
            <w:vAlign w:val="center"/>
          </w:tcPr>
          <w:p w14:paraId="45DD0D6C" w14:textId="77777777" w:rsidR="006F4BA0" w:rsidRPr="007459B1" w:rsidRDefault="006F4BA0" w:rsidP="006B6FB9">
            <w:pPr>
              <w:spacing w:line="240" w:lineRule="exact"/>
              <w:ind w:leftChars="6" w:left="14" w:rightChars="20" w:right="48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812" w:type="dxa"/>
            <w:tcBorders>
              <w:bottom w:val="single" w:sz="8" w:space="0" w:color="auto"/>
              <w:right w:val="nil"/>
            </w:tcBorders>
            <w:vAlign w:val="center"/>
          </w:tcPr>
          <w:p w14:paraId="4C58C632" w14:textId="77777777" w:rsidR="006F4BA0" w:rsidRPr="007459B1" w:rsidRDefault="006F4BA0" w:rsidP="006B6FB9">
            <w:pPr>
              <w:spacing w:line="240" w:lineRule="exact"/>
              <w:ind w:left="20" w:right="20" w:firstLineChars="0" w:firstLine="0"/>
              <w:jc w:val="distribute"/>
              <w:rPr>
                <w:color w:val="000000" w:themeColor="text1"/>
              </w:rPr>
            </w:pPr>
            <w:r w:rsidRPr="007459B1">
              <w:rPr>
                <w:rFonts w:hint="eastAsia"/>
                <w:color w:val="000000" w:themeColor="text1"/>
              </w:rPr>
              <w:t>％</w:t>
            </w:r>
          </w:p>
        </w:tc>
      </w:tr>
      <w:tr w:rsidR="00332349" w:rsidRPr="00284870" w14:paraId="3788FED6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43965C50" w14:textId="0105E763" w:rsidR="00284870" w:rsidRPr="00284870" w:rsidRDefault="00284870" w:rsidP="00510EF5">
            <w:pPr>
              <w:ind w:rightChars="10" w:right="24" w:firstLineChars="0" w:firstLine="0"/>
              <w:jc w:val="distribute"/>
              <w:rPr>
                <w:bCs/>
                <w:noProof/>
                <w:color w:val="000000" w:themeColor="text1"/>
                <w:szCs w:val="28"/>
                <w:highlight w:val="yellow"/>
              </w:rPr>
            </w:pPr>
            <w:r w:rsidRPr="00510EF5">
              <w:rPr>
                <w:rFonts w:hint="eastAsia"/>
                <w:b/>
                <w:noProof/>
                <w:color w:val="000000" w:themeColor="text1"/>
                <w:szCs w:val="28"/>
              </w:rPr>
              <w:t>債務</w:t>
            </w:r>
            <w:r w:rsidRPr="00EA5DBA">
              <w:rPr>
                <w:rFonts w:hint="eastAsia"/>
                <w:b/>
                <w:bCs/>
                <w:noProof/>
                <w:color w:val="000000" w:themeColor="text1"/>
                <w:kern w:val="0"/>
                <w:szCs w:val="28"/>
              </w:rPr>
              <w:t>基金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A603DF4" w14:textId="0CE1B822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5935B220" w14:textId="5D4D1D7E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BFF5275" w14:textId="3AB2DE78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0D0B54BC" w14:textId="04CB4620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6BE5816" w14:textId="2B81A10A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4F4608C7" w14:textId="515B24D5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CCB8A64" w14:textId="281321D6" w:rsidR="00284870" w:rsidRPr="00284870" w:rsidRDefault="00284870" w:rsidP="00284870">
            <w:pPr>
              <w:ind w:firstLineChars="0" w:firstLine="0"/>
              <w:jc w:val="right"/>
              <w:rPr>
                <w:rFonts w:asciiTheme="minorEastAsia" w:eastAsiaTheme="minorEastAsia" w:hAnsiTheme="minorEastAsia"/>
                <w:sz w:val="20"/>
                <w:szCs w:val="20"/>
                <w:highlight w:val="yellow"/>
              </w:rPr>
            </w:pPr>
          </w:p>
        </w:tc>
      </w:tr>
      <w:tr w:rsidR="00332349" w:rsidRPr="00284870" w14:paraId="3C5A5EDA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06DD8613" w14:textId="77777777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基金來源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B6D35CE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892,966,201,000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7B614CD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984,755,113,939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F48C4C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984,755,113,939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75B1EAFE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91,788,912,939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5911745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10.28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6A369BCA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4C037989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5F481E34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71F5A21D" w14:textId="64E0ED6E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基金用途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7593954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892,965,251,000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4F94307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984,751,344,662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598D3297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984,751,344,662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8DABCE6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91,786,093,662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A8D8891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10.28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42BCE151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31CB492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2862EA8A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6CBB9092" w14:textId="2C0827AC" w:rsidR="00284870" w:rsidRPr="006B6FB9" w:rsidRDefault="00284870" w:rsidP="006B6FB9">
            <w:pPr>
              <w:ind w:leftChars="100" w:left="240" w:rightChars="-16" w:right="-38" w:firstLineChars="0" w:firstLine="0"/>
              <w:jc w:val="distribute"/>
              <w:rPr>
                <w:noProof/>
                <w:color w:val="000000" w:themeColor="text1"/>
                <w:spacing w:val="-12"/>
                <w:w w:val="91"/>
                <w:sz w:val="22"/>
              </w:rPr>
            </w:pPr>
            <w:r w:rsidRPr="006B6FB9">
              <w:rPr>
                <w:rFonts w:hint="eastAsia"/>
                <w:noProof/>
                <w:color w:val="000000" w:themeColor="text1"/>
                <w:spacing w:val="-12"/>
                <w:w w:val="91"/>
                <w:sz w:val="22"/>
              </w:rPr>
              <w:t>本期賸餘（短絀）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2A62F84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950,000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6C79CC2B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3,769,277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79A7925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3,769,277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C264D1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2,819,277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468649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296.77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33E7CAA6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E561B51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3F86C1F8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75CC6A20" w14:textId="7B2F9128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期初基金餘額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E103E1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78,586,000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02AEAED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80,853,543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59832F2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80,853,543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8B5000E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2,267,543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2CFC97D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2.89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2871A74A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2B2B847F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36530CC2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2FCC2C06" w14:textId="75A8400A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期末基金餘額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46C1AF5B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79,536,000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F711359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84,622,820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FFFF646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84,622,820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997DD6F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5,086,820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216A47E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6.40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69B16650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5AF04AC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7BD9DD2F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2B1D32E3" w14:textId="4ED46ADD" w:rsidR="00284870" w:rsidRPr="00284870" w:rsidRDefault="00284870" w:rsidP="00510EF5">
            <w:pPr>
              <w:ind w:rightChars="10" w:right="24" w:firstLineChars="0" w:firstLine="0"/>
              <w:jc w:val="distribute"/>
              <w:rPr>
                <w:bCs/>
                <w:noProof/>
                <w:color w:val="000000" w:themeColor="text1"/>
                <w:szCs w:val="28"/>
                <w:highlight w:val="yellow"/>
              </w:rPr>
            </w:pPr>
            <w:r w:rsidRPr="00EA5DBA">
              <w:rPr>
                <w:rFonts w:hint="eastAsia"/>
                <w:b/>
                <w:bCs/>
                <w:noProof/>
                <w:color w:val="000000" w:themeColor="text1"/>
                <w:kern w:val="0"/>
                <w:szCs w:val="28"/>
              </w:rPr>
              <w:t>特別收入基金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A360216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4FAD4BE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45C05331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7E44544A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E62A4C1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49573BFB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2A4EB0B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</w:tr>
      <w:tr w:rsidR="00332349" w:rsidRPr="00284870" w14:paraId="43B260DE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70074C42" w14:textId="1F703B27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基金來源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6305674D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345,220,671,000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6158E164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425,921,849,736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9CBB32A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425,982,059,240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06A51313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80,761,388,240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5D977F4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23.39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02DB7A06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60,209,504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8E4FC5D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0.01</w:t>
            </w:r>
          </w:p>
        </w:tc>
      </w:tr>
      <w:tr w:rsidR="00332349" w:rsidRPr="00284870" w14:paraId="13E9F20E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2D3AF067" w14:textId="2499B0F7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基金用途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49256B65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339,314,080,000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B95E293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344,429,529,991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021F5ED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343,761,002,028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31E43461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4,446,922,028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ABA3852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1.31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750F63CC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- 668,527,963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A748A49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- 0.19</w:t>
            </w:r>
          </w:p>
        </w:tc>
      </w:tr>
      <w:tr w:rsidR="00332349" w:rsidRPr="00284870" w14:paraId="59E211BA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10F7CD45" w14:textId="6A7797C8" w:rsidR="00284870" w:rsidRPr="00510EF5" w:rsidRDefault="00284870" w:rsidP="006B6FB9">
            <w:pPr>
              <w:ind w:leftChars="100" w:left="240" w:rightChars="-16" w:right="-38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6B6FB9">
              <w:rPr>
                <w:rFonts w:hint="eastAsia"/>
                <w:noProof/>
                <w:color w:val="000000" w:themeColor="text1"/>
                <w:spacing w:val="-12"/>
                <w:w w:val="91"/>
                <w:sz w:val="22"/>
              </w:rPr>
              <w:t>本期賸餘（短絀）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D8A7CCD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5,906,591,000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4E288CF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81,492,319,745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51A739DA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82,221,057,212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7633312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76,314,466,212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53AAE8F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1,292.02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5EB84B1B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728,737,467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F2642EB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0.89</w:t>
            </w:r>
          </w:p>
        </w:tc>
      </w:tr>
      <w:tr w:rsidR="00332349" w:rsidRPr="00284870" w14:paraId="651CD3B3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50CEFD09" w14:textId="77777777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期初基金餘額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FCE34C3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788,346,058,000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4CAE54C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855,967,842,944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46CB60E3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855,967,842,944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0350BADC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67,621,784,944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B1D4DF5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8.58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3E448726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60190CC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7101D7F0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1DF261F5" w14:textId="77777777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解繳公庫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6A4A501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2,302,419,000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55B0FA0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2,302,419,000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1733522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2,302,419,000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2BCA222F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48E2DD5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5D81062A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39D6658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2DC2EF8D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6EC6019A" w14:textId="77777777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期末基金餘額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D38750B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791,950,230,000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9EF09D4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935,157,743,689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258D3E6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935,886,481,156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44C5D5C7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143,936,251,156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74A7081C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18.17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46EF0BB0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728,737,467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BA03FF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0.08</w:t>
            </w:r>
          </w:p>
        </w:tc>
      </w:tr>
      <w:tr w:rsidR="00332349" w:rsidRPr="00284870" w14:paraId="31A8DA0C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2A6CC1A0" w14:textId="77777777" w:rsidR="00284870" w:rsidRPr="00284870" w:rsidRDefault="00284870" w:rsidP="00510EF5">
            <w:pPr>
              <w:ind w:rightChars="10" w:right="24" w:firstLineChars="0" w:firstLine="0"/>
              <w:jc w:val="distribute"/>
              <w:rPr>
                <w:bCs/>
                <w:noProof/>
                <w:color w:val="000000" w:themeColor="text1"/>
                <w:szCs w:val="28"/>
                <w:highlight w:val="yellow"/>
              </w:rPr>
            </w:pPr>
            <w:r w:rsidRPr="00510EF5">
              <w:rPr>
                <w:rFonts w:hint="eastAsia"/>
                <w:b/>
                <w:noProof/>
                <w:color w:val="000000" w:themeColor="text1"/>
                <w:szCs w:val="28"/>
              </w:rPr>
              <w:t>資本計畫基金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94CE2F4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5AB7D97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1EFDC041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07C55283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37FB1759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36BB8E2B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5449E37B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</w:p>
        </w:tc>
      </w:tr>
      <w:tr w:rsidR="00332349" w:rsidRPr="00284870" w14:paraId="6A6E2966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35C1DB92" w14:textId="6340B9CC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基金來源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69114861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18,022,524,000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571290FF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12,772,256,814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E5165B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12,772,256,814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13B830F1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- 5,250,267,186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1C3A5303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- 29.13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048F5C2E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0AD00C22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3C359B6D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1F371EF9" w14:textId="77777777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基金用途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0AC060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32,620,920,000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2703701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44,337,173,182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5FAC987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44,337,173,182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2112014F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11,716,253,182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AC90632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35.92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1CFF857B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11B086F2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379E3B46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6F987033" w14:textId="30CCCC91" w:rsidR="00284870" w:rsidRPr="00510EF5" w:rsidRDefault="00284870" w:rsidP="006B6FB9">
            <w:pPr>
              <w:ind w:leftChars="100" w:left="240" w:rightChars="-16" w:right="-38" w:firstLineChars="0" w:firstLine="0"/>
              <w:jc w:val="distribute"/>
              <w:rPr>
                <w:noProof/>
                <w:color w:val="000000" w:themeColor="text1"/>
                <w:spacing w:val="-24"/>
                <w:sz w:val="22"/>
              </w:rPr>
            </w:pPr>
            <w:r w:rsidRPr="006B6FB9">
              <w:rPr>
                <w:rFonts w:hint="eastAsia"/>
                <w:noProof/>
                <w:color w:val="000000" w:themeColor="text1"/>
                <w:spacing w:val="-12"/>
                <w:w w:val="91"/>
                <w:sz w:val="22"/>
              </w:rPr>
              <w:t>本期賸餘（短絀）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461538EE" w14:textId="4C96A79B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- 14,598,396,000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3735EB96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- 31,564,916,368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2A9BAD43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- 31,564,916,368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3152C007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- 16,966,520,368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4E9D9A7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116.22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0F3BC3D7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02D4C535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1C90C05B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nil"/>
            </w:tcBorders>
            <w:vAlign w:val="center"/>
          </w:tcPr>
          <w:p w14:paraId="4C54CF0A" w14:textId="38CEC358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期初基金餘額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6C977E9C" w14:textId="182DF2AC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115,256,950,000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0AE1078F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103,085,148,684</w:t>
            </w:r>
          </w:p>
        </w:tc>
        <w:tc>
          <w:tcPr>
            <w:tcW w:w="1429" w:type="dxa"/>
            <w:tcBorders>
              <w:top w:val="nil"/>
              <w:bottom w:val="nil"/>
            </w:tcBorders>
            <w:vAlign w:val="center"/>
          </w:tcPr>
          <w:p w14:paraId="75EBA72D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103,085,148,684</w:t>
            </w:r>
          </w:p>
        </w:tc>
        <w:tc>
          <w:tcPr>
            <w:tcW w:w="1284" w:type="dxa"/>
            <w:tcBorders>
              <w:top w:val="nil"/>
              <w:bottom w:val="nil"/>
            </w:tcBorders>
            <w:vAlign w:val="center"/>
          </w:tcPr>
          <w:p w14:paraId="6C796C52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- 12,171,801,316</w:t>
            </w:r>
          </w:p>
        </w:tc>
        <w:tc>
          <w:tcPr>
            <w:tcW w:w="807" w:type="dxa"/>
            <w:tcBorders>
              <w:top w:val="nil"/>
              <w:bottom w:val="nil"/>
            </w:tcBorders>
            <w:vAlign w:val="center"/>
          </w:tcPr>
          <w:p w14:paraId="093D731D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- 10.56</w:t>
            </w:r>
          </w:p>
        </w:tc>
        <w:tc>
          <w:tcPr>
            <w:tcW w:w="1279" w:type="dxa"/>
            <w:tcBorders>
              <w:top w:val="nil"/>
              <w:bottom w:val="nil"/>
            </w:tcBorders>
            <w:vAlign w:val="center"/>
          </w:tcPr>
          <w:p w14:paraId="1575D39D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  <w:right w:val="nil"/>
            </w:tcBorders>
            <w:vAlign w:val="center"/>
          </w:tcPr>
          <w:p w14:paraId="6443EABA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  <w:tr w:rsidR="00332349" w:rsidRPr="00284870" w14:paraId="0F78E963" w14:textId="77777777" w:rsidTr="00332349">
        <w:trPr>
          <w:cantSplit/>
          <w:trHeight w:val="578"/>
        </w:trPr>
        <w:tc>
          <w:tcPr>
            <w:tcW w:w="173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303447" w14:textId="77777777" w:rsidR="00284870" w:rsidRPr="00510EF5" w:rsidRDefault="00284870" w:rsidP="00510EF5">
            <w:pPr>
              <w:ind w:leftChars="100" w:left="240" w:rightChars="10" w:right="24" w:firstLineChars="0" w:firstLine="0"/>
              <w:jc w:val="distribute"/>
              <w:rPr>
                <w:noProof/>
                <w:color w:val="000000" w:themeColor="text1"/>
                <w:sz w:val="22"/>
              </w:rPr>
            </w:pPr>
            <w:r w:rsidRPr="00510EF5">
              <w:rPr>
                <w:rFonts w:hint="eastAsia"/>
                <w:noProof/>
                <w:color w:val="000000" w:themeColor="text1"/>
                <w:sz w:val="22"/>
              </w:rPr>
              <w:t>期末基金餘額</w:t>
            </w:r>
          </w:p>
        </w:tc>
        <w:tc>
          <w:tcPr>
            <w:tcW w:w="1429" w:type="dxa"/>
            <w:tcBorders>
              <w:top w:val="nil"/>
              <w:bottom w:val="single" w:sz="8" w:space="0" w:color="auto"/>
            </w:tcBorders>
            <w:vAlign w:val="center"/>
          </w:tcPr>
          <w:p w14:paraId="6C528419" w14:textId="71250DD5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100,658,554,000</w:t>
            </w:r>
          </w:p>
        </w:tc>
        <w:tc>
          <w:tcPr>
            <w:tcW w:w="1429" w:type="dxa"/>
            <w:tcBorders>
              <w:top w:val="nil"/>
              <w:bottom w:val="single" w:sz="8" w:space="0" w:color="auto"/>
            </w:tcBorders>
            <w:vAlign w:val="center"/>
          </w:tcPr>
          <w:p w14:paraId="34A29A1C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71,520,232,316</w:t>
            </w:r>
          </w:p>
        </w:tc>
        <w:tc>
          <w:tcPr>
            <w:tcW w:w="1429" w:type="dxa"/>
            <w:tcBorders>
              <w:top w:val="nil"/>
              <w:bottom w:val="single" w:sz="8" w:space="0" w:color="auto"/>
            </w:tcBorders>
            <w:vAlign w:val="center"/>
          </w:tcPr>
          <w:p w14:paraId="5CFEF4B8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71,520,232,316</w:t>
            </w:r>
          </w:p>
        </w:tc>
        <w:tc>
          <w:tcPr>
            <w:tcW w:w="1284" w:type="dxa"/>
            <w:tcBorders>
              <w:top w:val="nil"/>
              <w:bottom w:val="single" w:sz="8" w:space="0" w:color="auto"/>
            </w:tcBorders>
            <w:vAlign w:val="center"/>
          </w:tcPr>
          <w:p w14:paraId="3BFF1ACC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- 29,138,321,684</w:t>
            </w:r>
          </w:p>
        </w:tc>
        <w:tc>
          <w:tcPr>
            <w:tcW w:w="807" w:type="dxa"/>
            <w:tcBorders>
              <w:top w:val="nil"/>
              <w:bottom w:val="single" w:sz="8" w:space="0" w:color="auto"/>
            </w:tcBorders>
            <w:vAlign w:val="center"/>
          </w:tcPr>
          <w:p w14:paraId="44B3E9C9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- 28.95</w:t>
            </w:r>
          </w:p>
        </w:tc>
        <w:tc>
          <w:tcPr>
            <w:tcW w:w="1279" w:type="dxa"/>
            <w:tcBorders>
              <w:top w:val="nil"/>
              <w:bottom w:val="single" w:sz="8" w:space="0" w:color="auto"/>
            </w:tcBorders>
            <w:vAlign w:val="center"/>
          </w:tcPr>
          <w:p w14:paraId="451CB084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  <w:tc>
          <w:tcPr>
            <w:tcW w:w="81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8AC9263" w14:textId="77777777" w:rsidR="00284870" w:rsidRPr="00332349" w:rsidRDefault="00284870" w:rsidP="006B6FB9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spacing w:val="-2"/>
                <w:w w:val="95"/>
                <w:sz w:val="20"/>
                <w:szCs w:val="20"/>
                <w:highlight w:val="yellow"/>
              </w:rPr>
            </w:pPr>
            <w:r w:rsidRPr="00332349">
              <w:rPr>
                <w:rFonts w:asciiTheme="minorEastAsia" w:eastAsiaTheme="minorEastAsia" w:hAnsiTheme="minorEastAsia" w:hint="eastAsia"/>
                <w:spacing w:val="-2"/>
                <w:w w:val="95"/>
                <w:sz w:val="20"/>
                <w:szCs w:val="20"/>
              </w:rPr>
              <w:t>－</w:t>
            </w:r>
          </w:p>
        </w:tc>
      </w:tr>
    </w:tbl>
    <w:p w14:paraId="5285DE2F" w14:textId="2887D611" w:rsidR="00F1703C" w:rsidRPr="006B6FB9" w:rsidRDefault="00807FD5" w:rsidP="006B6FB9">
      <w:pPr>
        <w:pStyle w:val="a5"/>
        <w:tabs>
          <w:tab w:val="clear" w:pos="4153"/>
          <w:tab w:val="clear" w:pos="8306"/>
        </w:tabs>
        <w:snapToGrid/>
        <w:spacing w:line="230" w:lineRule="exact"/>
        <w:ind w:leftChars="-5" w:left="-12" w:firstLineChars="0" w:firstLine="0"/>
        <w:rPr>
          <w:spacing w:val="2"/>
        </w:rPr>
      </w:pPr>
      <w:proofErr w:type="gramStart"/>
      <w:r w:rsidRPr="0096583A">
        <w:rPr>
          <w:rFonts w:hint="eastAsia"/>
        </w:rPr>
        <w:t>註</w:t>
      </w:r>
      <w:proofErr w:type="gramEnd"/>
      <w:r w:rsidRPr="0096583A">
        <w:rPr>
          <w:rFonts w:hint="eastAsia"/>
        </w:rPr>
        <w:t>：</w:t>
      </w:r>
      <w:r w:rsidR="00F1703C">
        <w:rPr>
          <w:rFonts w:hint="eastAsia"/>
        </w:rPr>
        <w:t>1.</w:t>
      </w:r>
      <w:r w:rsidRPr="006B6FB9">
        <w:rPr>
          <w:rFonts w:hint="eastAsia"/>
          <w:spacing w:val="2"/>
        </w:rPr>
        <w:t>本表決算審定數，係包含</w:t>
      </w:r>
      <w:proofErr w:type="gramStart"/>
      <w:r w:rsidR="00284870" w:rsidRPr="006B6FB9">
        <w:rPr>
          <w:rFonts w:hint="eastAsia"/>
          <w:spacing w:val="2"/>
        </w:rPr>
        <w:t>113</w:t>
      </w:r>
      <w:proofErr w:type="gramEnd"/>
      <w:r w:rsidRPr="006B6FB9">
        <w:rPr>
          <w:rFonts w:hint="eastAsia"/>
          <w:spacing w:val="2"/>
        </w:rPr>
        <w:t>年度預算數、報准先行辦理數及以前年度保留數等之執行數。</w:t>
      </w:r>
    </w:p>
    <w:p w14:paraId="7E2C1E51" w14:textId="6AFFE6F7" w:rsidR="00F1703C" w:rsidRPr="006B6FB9" w:rsidRDefault="00F1703C" w:rsidP="009E0305">
      <w:pPr>
        <w:pStyle w:val="a5"/>
        <w:tabs>
          <w:tab w:val="clear" w:pos="4153"/>
          <w:tab w:val="clear" w:pos="8306"/>
        </w:tabs>
        <w:snapToGrid/>
        <w:spacing w:line="230" w:lineRule="exact"/>
        <w:ind w:leftChars="163" w:left="591" w:hangingChars="100" w:hanging="200"/>
        <w:rPr>
          <w:spacing w:val="2"/>
        </w:rPr>
      </w:pPr>
      <w:r>
        <w:t>2.</w:t>
      </w:r>
      <w:r w:rsidRPr="006B6FB9">
        <w:rPr>
          <w:rFonts w:hint="eastAsia"/>
          <w:spacing w:val="2"/>
        </w:rPr>
        <w:t>本表特別收入基金「</w:t>
      </w:r>
      <w:r w:rsidR="00B83CD8" w:rsidRPr="006B6FB9">
        <w:rPr>
          <w:rFonts w:hint="eastAsia"/>
          <w:spacing w:val="2"/>
        </w:rPr>
        <w:t>期初基金餘額</w:t>
      </w:r>
      <w:r w:rsidRPr="006B6FB9">
        <w:rPr>
          <w:rFonts w:hint="eastAsia"/>
          <w:spacing w:val="2"/>
        </w:rPr>
        <w:t>」</w:t>
      </w:r>
      <w:r w:rsidR="00FA3BD0" w:rsidRPr="006B6FB9">
        <w:rPr>
          <w:rFonts w:hint="eastAsia"/>
          <w:spacing w:val="2"/>
        </w:rPr>
        <w:t>決算數及</w:t>
      </w:r>
      <w:r w:rsidRPr="006B6FB9">
        <w:rPr>
          <w:rFonts w:hint="eastAsia"/>
          <w:spacing w:val="2"/>
        </w:rPr>
        <w:t>決算審定數，不含</w:t>
      </w:r>
      <w:r w:rsidR="00FA3BD0" w:rsidRPr="006B6FB9">
        <w:rPr>
          <w:rFonts w:hint="eastAsia"/>
          <w:spacing w:val="2"/>
        </w:rPr>
        <w:t>自</w:t>
      </w:r>
      <w:r w:rsidRPr="006B6FB9">
        <w:rPr>
          <w:rFonts w:hint="eastAsia"/>
          <w:spacing w:val="2"/>
        </w:rPr>
        <w:t>113年</w:t>
      </w:r>
      <w:r w:rsidR="00FA3BD0" w:rsidRPr="006B6FB9">
        <w:rPr>
          <w:rFonts w:hint="eastAsia"/>
          <w:spacing w:val="2"/>
        </w:rPr>
        <w:t>1月1日起</w:t>
      </w:r>
      <w:r w:rsidRPr="006B6FB9">
        <w:rPr>
          <w:rFonts w:hint="eastAsia"/>
          <w:spacing w:val="2"/>
        </w:rPr>
        <w:t>裁撤之行政院公營事業民營化基金之金額。</w:t>
      </w:r>
    </w:p>
    <w:sectPr w:rsidR="00F1703C" w:rsidRPr="006B6FB9" w:rsidSect="0057314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069A4" w14:textId="77777777" w:rsidR="00195116" w:rsidRDefault="00195116" w:rsidP="0001579B">
      <w:pPr>
        <w:ind w:firstLine="480"/>
      </w:pPr>
      <w:r>
        <w:separator/>
      </w:r>
    </w:p>
  </w:endnote>
  <w:endnote w:type="continuationSeparator" w:id="0">
    <w:p w14:paraId="3463CEE0" w14:textId="77777777" w:rsidR="00195116" w:rsidRDefault="00195116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50CA" w14:textId="77777777" w:rsidR="00D8095B" w:rsidRPr="00F44C8B" w:rsidRDefault="00D8095B" w:rsidP="00F44C8B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EC85" w14:textId="77777777" w:rsidR="009E0305" w:rsidRPr="00CB28FB" w:rsidRDefault="009E0305" w:rsidP="009E0305">
    <w:pPr>
      <w:tabs>
        <w:tab w:val="left" w:pos="4608"/>
      </w:tabs>
      <w:ind w:firstLineChars="0" w:firstLine="0"/>
      <w:jc w:val="center"/>
      <w:rPr>
        <w:sz w:val="20"/>
      </w:rPr>
    </w:pPr>
    <w:r w:rsidRPr="00CB28FB">
      <w:rPr>
        <w:rFonts w:hint="eastAsia"/>
        <w:color w:val="000000" w:themeColor="text1"/>
        <w:sz w:val="20"/>
      </w:rPr>
      <w:t>戊</w:t>
    </w:r>
    <w:r w:rsidRPr="00CB28FB">
      <w:rPr>
        <w:rFonts w:hint="eastAsia"/>
        <w:sz w:val="20"/>
      </w:rPr>
      <w:t>-</w:t>
    </w:r>
    <w:r w:rsidRPr="00CB28FB">
      <w:rPr>
        <w:sz w:val="20"/>
      </w:rPr>
      <w:fldChar w:fldCharType="begin"/>
    </w:r>
    <w:r w:rsidRPr="00CB28FB">
      <w:rPr>
        <w:sz w:val="20"/>
      </w:rPr>
      <w:instrText xml:space="preserve"> PAGE </w:instrText>
    </w:r>
    <w:r w:rsidRPr="00CB28FB">
      <w:rPr>
        <w:sz w:val="20"/>
      </w:rPr>
      <w:fldChar w:fldCharType="separate"/>
    </w:r>
    <w:r>
      <w:rPr>
        <w:sz w:val="20"/>
      </w:rPr>
      <w:t>259</w:t>
    </w:r>
    <w:r w:rsidRPr="00CB28FB">
      <w:rPr>
        <w:sz w:val="20"/>
      </w:rPr>
      <w:fldChar w:fldCharType="end"/>
    </w:r>
  </w:p>
  <w:p w14:paraId="0F636B5C" w14:textId="77777777" w:rsidR="009E0305" w:rsidRPr="00CB28FB" w:rsidRDefault="009E0305" w:rsidP="009E0305">
    <w:pPr>
      <w:tabs>
        <w:tab w:val="left" w:pos="4608"/>
      </w:tabs>
      <w:ind w:firstLineChars="0" w:firstLine="0"/>
      <w:jc w:val="center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7F6AE" w14:textId="77777777"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05B56" w14:textId="77777777" w:rsidR="00195116" w:rsidRDefault="00195116" w:rsidP="0001579B">
      <w:pPr>
        <w:ind w:firstLine="480"/>
      </w:pPr>
      <w:r>
        <w:separator/>
      </w:r>
    </w:p>
  </w:footnote>
  <w:footnote w:type="continuationSeparator" w:id="0">
    <w:p w14:paraId="68D101E6" w14:textId="77777777" w:rsidR="00195116" w:rsidRDefault="00195116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4EAEE" w14:textId="77777777" w:rsidR="00D53E7E" w:rsidRDefault="00D53E7E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10EE0" w14:textId="77777777" w:rsidR="00D53E7E" w:rsidRDefault="00D53E7E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C7CF" w14:textId="77777777"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isplayHorizontalDrawingGridEvery w:val="0"/>
  <w:displayVerticalDrawingGridEvery w:val="2"/>
  <w:characterSpacingControl w:val="doNotCompress"/>
  <w:hdrShapeDefaults>
    <o:shapedefaults v:ext="edit" spidmax="10241">
      <o:colormru v:ext="edit" colors="#cce8dc,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6A9B"/>
    <w:rsid w:val="0000711D"/>
    <w:rsid w:val="000128FF"/>
    <w:rsid w:val="0001579B"/>
    <w:rsid w:val="0001689E"/>
    <w:rsid w:val="00025EDB"/>
    <w:rsid w:val="000476E1"/>
    <w:rsid w:val="000545C4"/>
    <w:rsid w:val="00060E0A"/>
    <w:rsid w:val="00067800"/>
    <w:rsid w:val="00067B7D"/>
    <w:rsid w:val="00072CA8"/>
    <w:rsid w:val="0008733E"/>
    <w:rsid w:val="000A2455"/>
    <w:rsid w:val="000B44D4"/>
    <w:rsid w:val="000B6E4C"/>
    <w:rsid w:val="000F6C5C"/>
    <w:rsid w:val="001131C0"/>
    <w:rsid w:val="00117A9B"/>
    <w:rsid w:val="00121356"/>
    <w:rsid w:val="001226FE"/>
    <w:rsid w:val="0012775A"/>
    <w:rsid w:val="00195116"/>
    <w:rsid w:val="001A4CFE"/>
    <w:rsid w:val="001B0AFE"/>
    <w:rsid w:val="001B11E8"/>
    <w:rsid w:val="001B2BC3"/>
    <w:rsid w:val="001B5641"/>
    <w:rsid w:val="001B5805"/>
    <w:rsid w:val="001B6125"/>
    <w:rsid w:val="001C1DE2"/>
    <w:rsid w:val="001D1B7C"/>
    <w:rsid w:val="001E1622"/>
    <w:rsid w:val="001F6A5B"/>
    <w:rsid w:val="00206A02"/>
    <w:rsid w:val="00206A38"/>
    <w:rsid w:val="002176DB"/>
    <w:rsid w:val="00225577"/>
    <w:rsid w:val="00225597"/>
    <w:rsid w:val="002341E6"/>
    <w:rsid w:val="00240D57"/>
    <w:rsid w:val="00243539"/>
    <w:rsid w:val="00243F74"/>
    <w:rsid w:val="00245F49"/>
    <w:rsid w:val="00257A5C"/>
    <w:rsid w:val="00265668"/>
    <w:rsid w:val="0027317A"/>
    <w:rsid w:val="0028067F"/>
    <w:rsid w:val="00284870"/>
    <w:rsid w:val="002861A4"/>
    <w:rsid w:val="00290CB3"/>
    <w:rsid w:val="002B7AA6"/>
    <w:rsid w:val="002C50F3"/>
    <w:rsid w:val="002E1A83"/>
    <w:rsid w:val="002E4BB6"/>
    <w:rsid w:val="002F3908"/>
    <w:rsid w:val="002F68B2"/>
    <w:rsid w:val="00303286"/>
    <w:rsid w:val="0030368B"/>
    <w:rsid w:val="00306988"/>
    <w:rsid w:val="003076AF"/>
    <w:rsid w:val="003113C0"/>
    <w:rsid w:val="00314579"/>
    <w:rsid w:val="0032556A"/>
    <w:rsid w:val="00332349"/>
    <w:rsid w:val="00332ADD"/>
    <w:rsid w:val="003549DA"/>
    <w:rsid w:val="00356112"/>
    <w:rsid w:val="00372E45"/>
    <w:rsid w:val="003814E8"/>
    <w:rsid w:val="00386A4E"/>
    <w:rsid w:val="003B23AA"/>
    <w:rsid w:val="003D126D"/>
    <w:rsid w:val="003D2442"/>
    <w:rsid w:val="003F0A6E"/>
    <w:rsid w:val="00401A72"/>
    <w:rsid w:val="00406C63"/>
    <w:rsid w:val="0041048B"/>
    <w:rsid w:val="00412EE9"/>
    <w:rsid w:val="00412F9A"/>
    <w:rsid w:val="0041571C"/>
    <w:rsid w:val="00443F02"/>
    <w:rsid w:val="00446EB1"/>
    <w:rsid w:val="00460BEB"/>
    <w:rsid w:val="00461A8B"/>
    <w:rsid w:val="004626DB"/>
    <w:rsid w:val="00463EF3"/>
    <w:rsid w:val="00466282"/>
    <w:rsid w:val="00474965"/>
    <w:rsid w:val="00477E7E"/>
    <w:rsid w:val="00484990"/>
    <w:rsid w:val="00493C94"/>
    <w:rsid w:val="004A1360"/>
    <w:rsid w:val="004D1446"/>
    <w:rsid w:val="004D248A"/>
    <w:rsid w:val="004E3ECE"/>
    <w:rsid w:val="004F08C6"/>
    <w:rsid w:val="004F1285"/>
    <w:rsid w:val="005023AE"/>
    <w:rsid w:val="005044AB"/>
    <w:rsid w:val="00504BA4"/>
    <w:rsid w:val="00510EF5"/>
    <w:rsid w:val="00535471"/>
    <w:rsid w:val="00550E24"/>
    <w:rsid w:val="00550FE6"/>
    <w:rsid w:val="005559D5"/>
    <w:rsid w:val="00566888"/>
    <w:rsid w:val="00573146"/>
    <w:rsid w:val="00582A09"/>
    <w:rsid w:val="005B08A1"/>
    <w:rsid w:val="005C3DAB"/>
    <w:rsid w:val="005D65C8"/>
    <w:rsid w:val="005D7D2A"/>
    <w:rsid w:val="005E0512"/>
    <w:rsid w:val="005E1A0B"/>
    <w:rsid w:val="005E50E5"/>
    <w:rsid w:val="006011C0"/>
    <w:rsid w:val="00602994"/>
    <w:rsid w:val="00616A4A"/>
    <w:rsid w:val="00623178"/>
    <w:rsid w:val="006432E8"/>
    <w:rsid w:val="006558FF"/>
    <w:rsid w:val="00673C8B"/>
    <w:rsid w:val="00677B03"/>
    <w:rsid w:val="006962E7"/>
    <w:rsid w:val="006B6FB9"/>
    <w:rsid w:val="006C1765"/>
    <w:rsid w:val="006D4815"/>
    <w:rsid w:val="006F4BA0"/>
    <w:rsid w:val="00701103"/>
    <w:rsid w:val="0070265C"/>
    <w:rsid w:val="00710123"/>
    <w:rsid w:val="00740F67"/>
    <w:rsid w:val="0074590F"/>
    <w:rsid w:val="007459B1"/>
    <w:rsid w:val="007464CA"/>
    <w:rsid w:val="00776362"/>
    <w:rsid w:val="00783E1E"/>
    <w:rsid w:val="00787C21"/>
    <w:rsid w:val="007A36DC"/>
    <w:rsid w:val="007A3B3D"/>
    <w:rsid w:val="007B7053"/>
    <w:rsid w:val="007D0C7A"/>
    <w:rsid w:val="007E09C1"/>
    <w:rsid w:val="007E2476"/>
    <w:rsid w:val="007E5C86"/>
    <w:rsid w:val="007F5F95"/>
    <w:rsid w:val="008025DB"/>
    <w:rsid w:val="00807FD5"/>
    <w:rsid w:val="00810BE6"/>
    <w:rsid w:val="008147CE"/>
    <w:rsid w:val="00815F59"/>
    <w:rsid w:val="00816B3C"/>
    <w:rsid w:val="0082312F"/>
    <w:rsid w:val="00823C9E"/>
    <w:rsid w:val="008267CD"/>
    <w:rsid w:val="00830C3B"/>
    <w:rsid w:val="00840BDF"/>
    <w:rsid w:val="008507B1"/>
    <w:rsid w:val="00855564"/>
    <w:rsid w:val="008564A8"/>
    <w:rsid w:val="008757D6"/>
    <w:rsid w:val="00895762"/>
    <w:rsid w:val="008A4C53"/>
    <w:rsid w:val="008A5061"/>
    <w:rsid w:val="008A62A1"/>
    <w:rsid w:val="008B1812"/>
    <w:rsid w:val="008C17DF"/>
    <w:rsid w:val="008D1AF1"/>
    <w:rsid w:val="008D2C67"/>
    <w:rsid w:val="008E75E9"/>
    <w:rsid w:val="009235B4"/>
    <w:rsid w:val="00924EA2"/>
    <w:rsid w:val="00931F1A"/>
    <w:rsid w:val="009402DE"/>
    <w:rsid w:val="00943CC7"/>
    <w:rsid w:val="00944A16"/>
    <w:rsid w:val="009618F0"/>
    <w:rsid w:val="00974D9B"/>
    <w:rsid w:val="00976424"/>
    <w:rsid w:val="00976A0A"/>
    <w:rsid w:val="00982844"/>
    <w:rsid w:val="009853FF"/>
    <w:rsid w:val="00985E58"/>
    <w:rsid w:val="00986699"/>
    <w:rsid w:val="009A420B"/>
    <w:rsid w:val="009C3799"/>
    <w:rsid w:val="009C7A3D"/>
    <w:rsid w:val="009D108D"/>
    <w:rsid w:val="009E0305"/>
    <w:rsid w:val="009E3A54"/>
    <w:rsid w:val="009E41F8"/>
    <w:rsid w:val="009F5B24"/>
    <w:rsid w:val="009F5D90"/>
    <w:rsid w:val="009F6BF3"/>
    <w:rsid w:val="00A03359"/>
    <w:rsid w:val="00A04D64"/>
    <w:rsid w:val="00A225C7"/>
    <w:rsid w:val="00A52506"/>
    <w:rsid w:val="00A55CFF"/>
    <w:rsid w:val="00A60669"/>
    <w:rsid w:val="00A66371"/>
    <w:rsid w:val="00A868ED"/>
    <w:rsid w:val="00A905F8"/>
    <w:rsid w:val="00AA32B3"/>
    <w:rsid w:val="00AA4807"/>
    <w:rsid w:val="00AB1690"/>
    <w:rsid w:val="00AD1A15"/>
    <w:rsid w:val="00AF50C9"/>
    <w:rsid w:val="00AF56B4"/>
    <w:rsid w:val="00B0492E"/>
    <w:rsid w:val="00B04C59"/>
    <w:rsid w:val="00B07C6A"/>
    <w:rsid w:val="00B11757"/>
    <w:rsid w:val="00B11D8D"/>
    <w:rsid w:val="00B22F74"/>
    <w:rsid w:val="00B26F4D"/>
    <w:rsid w:val="00B2767B"/>
    <w:rsid w:val="00B32A0A"/>
    <w:rsid w:val="00B77408"/>
    <w:rsid w:val="00B83CD8"/>
    <w:rsid w:val="00B938E8"/>
    <w:rsid w:val="00BB3F09"/>
    <w:rsid w:val="00BC36C3"/>
    <w:rsid w:val="00BC722F"/>
    <w:rsid w:val="00BC7FA5"/>
    <w:rsid w:val="00BE2F92"/>
    <w:rsid w:val="00BF50DB"/>
    <w:rsid w:val="00BF6FA7"/>
    <w:rsid w:val="00C06E88"/>
    <w:rsid w:val="00C230CC"/>
    <w:rsid w:val="00C26FBD"/>
    <w:rsid w:val="00C44BA8"/>
    <w:rsid w:val="00C65E09"/>
    <w:rsid w:val="00C72DB3"/>
    <w:rsid w:val="00C806B6"/>
    <w:rsid w:val="00C96CDA"/>
    <w:rsid w:val="00CA58CB"/>
    <w:rsid w:val="00CA7CDC"/>
    <w:rsid w:val="00CB73FE"/>
    <w:rsid w:val="00CC62B6"/>
    <w:rsid w:val="00CE1CDA"/>
    <w:rsid w:val="00CF5D23"/>
    <w:rsid w:val="00CF79E0"/>
    <w:rsid w:val="00D02773"/>
    <w:rsid w:val="00D04319"/>
    <w:rsid w:val="00D044D7"/>
    <w:rsid w:val="00D13429"/>
    <w:rsid w:val="00D44860"/>
    <w:rsid w:val="00D47383"/>
    <w:rsid w:val="00D53E7E"/>
    <w:rsid w:val="00D547FB"/>
    <w:rsid w:val="00D57578"/>
    <w:rsid w:val="00D57741"/>
    <w:rsid w:val="00D711D6"/>
    <w:rsid w:val="00D8095B"/>
    <w:rsid w:val="00D82EA6"/>
    <w:rsid w:val="00D830F7"/>
    <w:rsid w:val="00D9428C"/>
    <w:rsid w:val="00DA5BC1"/>
    <w:rsid w:val="00DA7388"/>
    <w:rsid w:val="00DC2C8C"/>
    <w:rsid w:val="00DC3DA6"/>
    <w:rsid w:val="00DC47DE"/>
    <w:rsid w:val="00DD6111"/>
    <w:rsid w:val="00E17373"/>
    <w:rsid w:val="00E24A88"/>
    <w:rsid w:val="00E255E0"/>
    <w:rsid w:val="00E34D31"/>
    <w:rsid w:val="00E57764"/>
    <w:rsid w:val="00E6273D"/>
    <w:rsid w:val="00E67527"/>
    <w:rsid w:val="00E75827"/>
    <w:rsid w:val="00E845D3"/>
    <w:rsid w:val="00E84B35"/>
    <w:rsid w:val="00E905E3"/>
    <w:rsid w:val="00E91C78"/>
    <w:rsid w:val="00E9204D"/>
    <w:rsid w:val="00EA5DBA"/>
    <w:rsid w:val="00EA7B2B"/>
    <w:rsid w:val="00EB4B3B"/>
    <w:rsid w:val="00EB5C25"/>
    <w:rsid w:val="00ED08F8"/>
    <w:rsid w:val="00EF539A"/>
    <w:rsid w:val="00F068AA"/>
    <w:rsid w:val="00F10683"/>
    <w:rsid w:val="00F129BE"/>
    <w:rsid w:val="00F14A55"/>
    <w:rsid w:val="00F14EB7"/>
    <w:rsid w:val="00F15D72"/>
    <w:rsid w:val="00F1703C"/>
    <w:rsid w:val="00F21BC6"/>
    <w:rsid w:val="00F30868"/>
    <w:rsid w:val="00F32861"/>
    <w:rsid w:val="00F35050"/>
    <w:rsid w:val="00F353A3"/>
    <w:rsid w:val="00F35A72"/>
    <w:rsid w:val="00F37132"/>
    <w:rsid w:val="00F44C8B"/>
    <w:rsid w:val="00F47A72"/>
    <w:rsid w:val="00F50523"/>
    <w:rsid w:val="00F70FD0"/>
    <w:rsid w:val="00F71475"/>
    <w:rsid w:val="00F73AC6"/>
    <w:rsid w:val="00F77645"/>
    <w:rsid w:val="00F860F6"/>
    <w:rsid w:val="00F97BD0"/>
    <w:rsid w:val="00FA1E77"/>
    <w:rsid w:val="00FA3BD0"/>
    <w:rsid w:val="00FB0610"/>
    <w:rsid w:val="00FD0B41"/>
    <w:rsid w:val="00FD7973"/>
    <w:rsid w:val="00FE1927"/>
    <w:rsid w:val="00FE5CC9"/>
    <w:rsid w:val="00FE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cce8dc,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799AEDF3"/>
  <w15:docId w15:val="{1190930B-FA89-41E5-9304-120CC4179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319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D04319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D04319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D04319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D04319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D04319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D04319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D04319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D04319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D04319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D04319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D04319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D04319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D04319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04319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D0431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D04319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D0431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D04319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D04319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D04319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04319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04319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D04319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00118P">
    <w:name w:val="3廳_T00表頭標題01_18P標楷_乙部份"/>
    <w:basedOn w:val="a"/>
    <w:qFormat/>
    <w:rsid w:val="00006A9B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LT010116P">
    <w:name w:val="3廳_LT01表頭標題01_16P標楷"/>
    <w:basedOn w:val="3T010116P"/>
    <w:qFormat/>
    <w:rsid w:val="00B938E8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laceholder Text"/>
    <w:basedOn w:val="a0"/>
    <w:uiPriority w:val="99"/>
    <w:semiHidden/>
    <w:rsid w:val="0028487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5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6A9FD-FF19-47BC-A3A7-A98A86E3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39</TotalTime>
  <Pages>1</Pages>
  <Words>229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吳怡霈</cp:lastModifiedBy>
  <cp:revision>12</cp:revision>
  <cp:lastPrinted>2025-06-30T08:49:00Z</cp:lastPrinted>
  <dcterms:created xsi:type="dcterms:W3CDTF">2025-06-12T01:25:00Z</dcterms:created>
  <dcterms:modified xsi:type="dcterms:W3CDTF">2025-07-11T09:42:00Z</dcterms:modified>
</cp:coreProperties>
</file>