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EF0D4" w14:textId="30B45E67" w:rsidR="0048031D" w:rsidRDefault="0048031D" w:rsidP="00E1010B">
      <w:pPr>
        <w:snapToGrid w:val="0"/>
        <w:ind w:leftChars="665" w:left="1638" w:hangingChars="13" w:hanging="42"/>
        <w:jc w:val="center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　</w:t>
      </w:r>
      <w:r w:rsidR="00745DC7">
        <w:rPr>
          <w:rFonts w:ascii="標楷體" w:eastAsia="標楷體" w:hAnsi="標楷體" w:hint="eastAsia"/>
          <w:b/>
          <w:sz w:val="32"/>
          <w:szCs w:val="32"/>
          <w:u w:val="single"/>
        </w:rPr>
        <w:t>七</w:t>
      </w:r>
      <w:r w:rsidRPr="00767669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、餘絀審定後平衡綜計表　</w:t>
      </w:r>
      <w:r>
        <w:rPr>
          <w:rFonts w:ascii="標楷體" w:eastAsia="標楷體" w:hAnsi="標楷體" w:hint="eastAsia"/>
          <w:bCs/>
          <w:sz w:val="32"/>
          <w:szCs w:val="32"/>
        </w:rPr>
        <w:t>（</w:t>
      </w:r>
      <w:r w:rsidRPr="00767669">
        <w:rPr>
          <w:rFonts w:ascii="標楷體" w:eastAsia="標楷體" w:hAnsi="標楷體" w:hint="eastAsia"/>
          <w:bCs/>
          <w:sz w:val="32"/>
          <w:szCs w:val="32"/>
        </w:rPr>
        <w:t>基金別</w:t>
      </w:r>
      <w:r>
        <w:rPr>
          <w:rFonts w:ascii="標楷體" w:eastAsia="標楷體" w:hAnsi="標楷體" w:hint="eastAsia"/>
          <w:bCs/>
          <w:sz w:val="32"/>
          <w:szCs w:val="32"/>
        </w:rPr>
        <w:t>）</w:t>
      </w:r>
    </w:p>
    <w:p w14:paraId="318FDC2C" w14:textId="30F4C01D" w:rsidR="00767669" w:rsidRDefault="00767669" w:rsidP="00A26903">
      <w:pPr>
        <w:tabs>
          <w:tab w:val="left" w:pos="11087"/>
        </w:tabs>
        <w:snapToGrid w:val="0"/>
        <w:spacing w:beforeLines="20" w:before="72"/>
        <w:ind w:rightChars="15" w:right="36"/>
        <w:jc w:val="right"/>
      </w:pPr>
      <w:r w:rsidRPr="00767669">
        <w:rPr>
          <w:rFonts w:ascii="標楷體" w:eastAsia="標楷體" w:hAnsi="標楷體" w:hint="eastAsia"/>
        </w:rPr>
        <w:t>中華民國</w:t>
      </w:r>
      <w:r w:rsidRPr="00767669">
        <w:rPr>
          <w:rFonts w:ascii="標楷體" w:eastAsia="標楷體" w:hAnsi="標楷體"/>
        </w:rPr>
        <w:t>11</w:t>
      </w:r>
      <w:r w:rsidR="00745DC7">
        <w:rPr>
          <w:rFonts w:ascii="標楷體" w:eastAsia="標楷體" w:hAnsi="標楷體" w:hint="eastAsia"/>
        </w:rPr>
        <w:t>3</w:t>
      </w:r>
      <w:r w:rsidRPr="00767669">
        <w:rPr>
          <w:rFonts w:ascii="標楷體" w:eastAsia="標楷體" w:hAnsi="標楷體" w:hint="eastAsia"/>
        </w:rPr>
        <w:t>年12月31日</w:t>
      </w:r>
      <w:r>
        <w:rPr>
          <w:rFonts w:ascii="標楷體" w:eastAsia="標楷體" w:hAnsi="標楷體"/>
        </w:rPr>
        <w:tab/>
      </w:r>
      <w:r w:rsidRPr="00767669">
        <w:rPr>
          <w:rFonts w:ascii="標楷體" w:eastAsia="標楷體" w:hint="eastAsia"/>
          <w:spacing w:val="-20"/>
        </w:rPr>
        <w:t>單位：新臺幣元</w:t>
      </w:r>
    </w:p>
    <w:tbl>
      <w:tblPr>
        <w:tblW w:w="22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5"/>
        <w:gridCol w:w="2304"/>
        <w:gridCol w:w="2304"/>
        <w:gridCol w:w="2304"/>
        <w:gridCol w:w="2304"/>
        <w:gridCol w:w="2304"/>
        <w:gridCol w:w="2304"/>
        <w:gridCol w:w="2304"/>
        <w:gridCol w:w="2304"/>
      </w:tblGrid>
      <w:tr w:rsidR="009F1186" w:rsidRPr="00767669" w14:paraId="41EE789D" w14:textId="77777777" w:rsidTr="00767669">
        <w:trPr>
          <w:cantSplit/>
          <w:trHeight w:hRule="exact" w:val="850"/>
          <w:tblHeader/>
        </w:trPr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E579867" w14:textId="77777777" w:rsidR="009F1186" w:rsidRPr="00767669" w:rsidRDefault="009F1186" w:rsidP="00767669">
            <w:pPr>
              <w:snapToGrid w:val="0"/>
              <w:ind w:left="113" w:right="113"/>
              <w:jc w:val="distribute"/>
              <w:rPr>
                <w:rFonts w:ascii="標楷體" w:eastAsia="標楷體"/>
                <w:szCs w:val="24"/>
              </w:rPr>
            </w:pPr>
            <w:r w:rsidRPr="00767669">
              <w:rPr>
                <w:rFonts w:ascii="標楷體" w:eastAsia="標楷體" w:hint="eastAsia"/>
                <w:szCs w:val="24"/>
              </w:rPr>
              <w:t>基金名稱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7E836D" w14:textId="77777777" w:rsidR="009F1186" w:rsidRPr="00767669" w:rsidRDefault="009F1186" w:rsidP="00767669">
            <w:pPr>
              <w:snapToGrid w:val="0"/>
              <w:ind w:leftChars="20" w:left="48" w:rightChars="20" w:right="48"/>
              <w:jc w:val="distribute"/>
              <w:rPr>
                <w:rFonts w:ascii="標楷體" w:eastAsia="標楷體"/>
                <w:b/>
                <w:szCs w:val="24"/>
              </w:rPr>
            </w:pPr>
            <w:r w:rsidRPr="00767669">
              <w:rPr>
                <w:rFonts w:ascii="標楷體" w:eastAsia="標楷體" w:hint="eastAsia"/>
                <w:b/>
                <w:szCs w:val="24"/>
              </w:rPr>
              <w:t>資產總額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84EEE6" w14:textId="77777777" w:rsidR="009F1186" w:rsidRPr="00767669" w:rsidRDefault="009F1186" w:rsidP="00767669">
            <w:pPr>
              <w:snapToGrid w:val="0"/>
              <w:ind w:leftChars="20" w:left="48" w:rightChars="20" w:right="48"/>
              <w:jc w:val="distribute"/>
              <w:rPr>
                <w:rFonts w:ascii="標楷體" w:eastAsia="標楷體"/>
                <w:szCs w:val="24"/>
              </w:rPr>
            </w:pPr>
            <w:r w:rsidRPr="00767669">
              <w:rPr>
                <w:rFonts w:ascii="標楷體" w:eastAsia="標楷體" w:hint="eastAsia"/>
                <w:szCs w:val="24"/>
              </w:rPr>
              <w:t>流動資產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CDC29A" w14:textId="77777777" w:rsidR="009F1186" w:rsidRPr="00767669" w:rsidRDefault="009F1186" w:rsidP="00594AEE">
            <w:pPr>
              <w:kinsoku w:val="0"/>
              <w:overflowPunct w:val="0"/>
              <w:adjustRightInd w:val="0"/>
              <w:snapToGrid w:val="0"/>
              <w:spacing w:line="300" w:lineRule="exact"/>
              <w:ind w:leftChars="20" w:left="48" w:rightChars="20" w:right="48"/>
              <w:jc w:val="distribute"/>
              <w:rPr>
                <w:rFonts w:ascii="標楷體" w:eastAsia="標楷體"/>
                <w:szCs w:val="24"/>
              </w:rPr>
            </w:pPr>
            <w:r w:rsidRPr="00767669">
              <w:rPr>
                <w:rFonts w:ascii="標楷體" w:eastAsia="標楷體" w:hint="eastAsia"/>
                <w:szCs w:val="24"/>
              </w:rPr>
              <w:t>投資、長期應收款、</w:t>
            </w:r>
          </w:p>
          <w:p w14:paraId="63AF47A3" w14:textId="77777777" w:rsidR="009F1186" w:rsidRPr="00767669" w:rsidRDefault="009F1186" w:rsidP="00594AEE">
            <w:pPr>
              <w:kinsoku w:val="0"/>
              <w:overflowPunct w:val="0"/>
              <w:adjustRightInd w:val="0"/>
              <w:snapToGrid w:val="0"/>
              <w:spacing w:line="300" w:lineRule="exact"/>
              <w:ind w:leftChars="20" w:left="48" w:rightChars="20" w:right="48"/>
              <w:jc w:val="distribute"/>
              <w:rPr>
                <w:rFonts w:ascii="標楷體" w:eastAsia="標楷體"/>
                <w:szCs w:val="24"/>
              </w:rPr>
            </w:pPr>
            <w:r w:rsidRPr="00767669">
              <w:rPr>
                <w:rFonts w:ascii="標楷體" w:eastAsia="標楷體" w:hint="eastAsia"/>
                <w:szCs w:val="24"/>
              </w:rPr>
              <w:t>貸墊款及準備金</w:t>
            </w:r>
          </w:p>
        </w:tc>
        <w:tc>
          <w:tcPr>
            <w:tcW w:w="23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5C332C" w14:textId="77777777" w:rsidR="009F1186" w:rsidRPr="00767669" w:rsidRDefault="009F1186" w:rsidP="00767669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/>
                <w:spacing w:val="-2"/>
                <w:szCs w:val="24"/>
              </w:rPr>
            </w:pPr>
            <w:r w:rsidRPr="00767669">
              <w:rPr>
                <w:rFonts w:ascii="標楷體" w:eastAsia="標楷體" w:hint="eastAsia"/>
                <w:spacing w:val="-2"/>
                <w:szCs w:val="24"/>
              </w:rPr>
              <w:t>不動產、廠房及設備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23FB99" w14:textId="77777777" w:rsidR="009F1186" w:rsidRPr="00767669" w:rsidRDefault="009F1186" w:rsidP="00767669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/>
                <w:szCs w:val="24"/>
              </w:rPr>
            </w:pPr>
            <w:r w:rsidRPr="00767669">
              <w:rPr>
                <w:rFonts w:ascii="標楷體" w:eastAsia="標楷體" w:hint="eastAsia"/>
                <w:szCs w:val="24"/>
              </w:rPr>
              <w:t>投資性不動產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77E38A" w14:textId="77777777" w:rsidR="009F1186" w:rsidRPr="00767669" w:rsidRDefault="009F1186" w:rsidP="00767669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/>
                <w:szCs w:val="24"/>
              </w:rPr>
            </w:pPr>
            <w:r w:rsidRPr="00767669">
              <w:rPr>
                <w:rFonts w:ascii="標楷體" w:eastAsia="標楷體" w:hint="eastAsia"/>
                <w:szCs w:val="24"/>
              </w:rPr>
              <w:t>生物資產－非流動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60FF7F" w14:textId="77777777" w:rsidR="009F1186" w:rsidRPr="00767669" w:rsidRDefault="009F1186" w:rsidP="00767669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/>
                <w:szCs w:val="24"/>
              </w:rPr>
            </w:pPr>
            <w:r w:rsidRPr="00767669">
              <w:rPr>
                <w:rFonts w:ascii="標楷體" w:eastAsia="標楷體" w:hint="eastAsia"/>
                <w:szCs w:val="24"/>
              </w:rPr>
              <w:t>無形資產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7368739" w14:textId="77777777" w:rsidR="009F1186" w:rsidRPr="00767669" w:rsidRDefault="009F1186" w:rsidP="00767669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/>
                <w:szCs w:val="24"/>
              </w:rPr>
            </w:pPr>
            <w:r w:rsidRPr="00767669">
              <w:rPr>
                <w:rFonts w:ascii="標楷體" w:eastAsia="標楷體" w:hint="eastAsia"/>
                <w:szCs w:val="24"/>
              </w:rPr>
              <w:t>其他資產</w:t>
            </w:r>
          </w:p>
        </w:tc>
      </w:tr>
      <w:tr w:rsidR="00DE707D" w14:paraId="3F4040CF" w14:textId="77777777" w:rsidTr="00A76B45">
        <w:trPr>
          <w:cantSplit/>
          <w:trHeight w:val="493"/>
        </w:trPr>
        <w:tc>
          <w:tcPr>
            <w:tcW w:w="36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495EFE1" w14:textId="77777777" w:rsidR="00DE707D" w:rsidRPr="00FE0C4A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456613">
              <w:rPr>
                <w:rFonts w:ascii="標楷體" w:eastAsia="標楷體" w:hint="eastAsia"/>
                <w:b/>
                <w:szCs w:val="24"/>
              </w:rPr>
              <w:t>合計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08A91" w14:textId="516789BC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8,228,326,957,246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0B204" w14:textId="2385F5C8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2,467,188,024,805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A3F62" w14:textId="684A936E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2,981,744,352,406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0E7D39" w14:textId="702677E1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2,372,929,521,699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6DFC2" w14:textId="26876321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154,271,450,450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2C641" w14:textId="2254DCCA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11,146,617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C8EF7" w14:textId="1D35D49A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8,394,321,067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A59489" w14:textId="1F0EE42D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243,788,140,202</w:t>
            </w:r>
          </w:p>
        </w:tc>
      </w:tr>
      <w:tr w:rsidR="00DE707D" w14:paraId="2015010D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031467" w14:textId="77777777" w:rsidR="00DE707D" w:rsidRPr="00FE0C4A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b/>
                <w:sz w:val="22"/>
                <w:szCs w:val="22"/>
              </w:rPr>
              <w:t>行政院主管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266AB" w14:textId="33531FED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2,098,512,635,761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99141" w14:textId="20A9F814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36,523,810,528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62A01" w14:textId="711EE6CD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2,056,879,355,880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663577" w14:textId="2F9D6CDF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2,801,093,339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DEC8C" w14:textId="08FC9646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89A4B" w14:textId="59BA0A33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3E425" w14:textId="3E6CAB0E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96,884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E24426D" w14:textId="783B785D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2,308,279,130</w:t>
            </w:r>
          </w:p>
        </w:tc>
      </w:tr>
      <w:tr w:rsidR="00DE707D" w14:paraId="3D0A3377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D62510" w14:textId="77777777" w:rsidR="00DE707D" w:rsidRPr="00FE0C4A" w:rsidRDefault="00DE707D" w:rsidP="00DE707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sz w:val="22"/>
                <w:szCs w:val="22"/>
              </w:rPr>
              <w:t>行政院國家發展基金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8D2BF" w14:textId="49546B84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2,098,512,635,761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9AD7E" w14:textId="0B12C7D3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36,523,810,528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1BF3F" w14:textId="1648A96E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2,056,879,355,880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32B31F" w14:textId="0640EA51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2,801,093,339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E80EF" w14:textId="10A71117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50E0B" w14:textId="70F67364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87ED6" w14:textId="0B2CA067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96,884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168C1E" w14:textId="3794D446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2,308,279,130</w:t>
            </w:r>
          </w:p>
        </w:tc>
      </w:tr>
      <w:tr w:rsidR="00DE707D" w14:paraId="3953A688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652A88" w14:textId="77777777" w:rsidR="00DE707D" w:rsidRPr="00FE0C4A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b/>
                <w:sz w:val="22"/>
                <w:szCs w:val="22"/>
              </w:rPr>
              <w:t>內政部主管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D7622" w14:textId="1695BD60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89,620,428,146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997D9" w14:textId="45BCC0F1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50,908,900,144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31ABA" w14:textId="1D7F121D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33,803,296,828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353992" w14:textId="5EF34450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9,181,067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E7460" w14:textId="06C5BF3B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354A6" w14:textId="733DE6E7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352F8" w14:textId="52EF0D64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89,170,608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92FF2A" w14:textId="63B9D0BB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4,809,879,499</w:t>
            </w:r>
          </w:p>
        </w:tc>
      </w:tr>
      <w:tr w:rsidR="00DE707D" w14:paraId="082E0415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2872B1" w14:textId="77777777" w:rsidR="00DE707D" w:rsidRPr="00FE0C4A" w:rsidRDefault="00DE707D" w:rsidP="00DE707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sz w:val="22"/>
                <w:szCs w:val="22"/>
              </w:rPr>
              <w:t>營建建設基金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4CE7B" w14:textId="37B11829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84,017,455,881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25140" w14:textId="21B850CB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50,747,945,117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3D4CC" w14:textId="1EC13CA1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28,361,279,590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E77A11" w14:textId="04471D1E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9,181,067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29DA4" w14:textId="7EE24E13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670A6" w14:textId="3033E636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C627F" w14:textId="4E9DB93D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89,170,608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9BAC4D" w14:textId="69E124E2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4,809,879,499</w:t>
            </w:r>
          </w:p>
        </w:tc>
      </w:tr>
      <w:tr w:rsidR="00DE707D" w14:paraId="1DEF3B01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5F41B7" w14:textId="77777777" w:rsidR="00DE707D" w:rsidRPr="00FE0C4A" w:rsidRDefault="00DE707D" w:rsidP="00DE707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sz w:val="22"/>
                <w:szCs w:val="22"/>
              </w:rPr>
              <w:t>實施平均地權基金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8EA24" w14:textId="22DA29A0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5,602,972,265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B26B1" w14:textId="7118088F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160,955,027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8364F" w14:textId="121405EC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5,442,017,238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883EA6" w14:textId="53011D36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87139" w14:textId="2E6F9030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C688E" w14:textId="2A013179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3E90D" w14:textId="762D756C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D06CEA" w14:textId="6B56A65E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</w:tr>
      <w:tr w:rsidR="00DE707D" w14:paraId="179AD57F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B761B6" w14:textId="77777777" w:rsidR="00DE707D" w:rsidRPr="00FE0C4A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b/>
                <w:sz w:val="22"/>
                <w:szCs w:val="22"/>
              </w:rPr>
              <w:t>國防部主管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C86D6" w14:textId="0F30EC09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94,087,283,571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DCC88" w14:textId="23BFA3ED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56,247,181,322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C62EF" w14:textId="4DB00E4C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20,555,237,390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CC4963" w14:textId="79851DAF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16,485,819,338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81748" w14:textId="1E4B985A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7,071,402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20777" w14:textId="59D5CB4D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51FB3" w14:textId="6891BEEB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266,580,739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8DC3BC" w14:textId="185A0F87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525,393,380</w:t>
            </w:r>
          </w:p>
        </w:tc>
      </w:tr>
      <w:tr w:rsidR="00DE707D" w14:paraId="348C40E0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FD2694" w14:textId="77777777" w:rsidR="00DE707D" w:rsidRPr="00FE0C4A" w:rsidRDefault="00DE707D" w:rsidP="00DE707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sz w:val="22"/>
                <w:szCs w:val="22"/>
              </w:rPr>
              <w:t>國軍生產及服務作業基金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DD381" w14:textId="271FB263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76,539,203,927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7F09A" w14:textId="77C9BBD2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41,039,278,494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61DCA" w14:textId="1625578A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18,610,421,883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3179B1" w14:textId="4A5605E7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16,281,424,822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654B0" w14:textId="1F7E40F9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7,071,402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BD886" w14:textId="19CEC6BF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E7ECB" w14:textId="4342B4AB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237,235,315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032417" w14:textId="0A3F42B4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363,772,011</w:t>
            </w:r>
          </w:p>
        </w:tc>
      </w:tr>
      <w:tr w:rsidR="00DE707D" w14:paraId="0A166008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A1A5E6" w14:textId="77777777" w:rsidR="00DE707D" w:rsidRPr="00FE0C4A" w:rsidRDefault="00DE707D" w:rsidP="00DE707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sz w:val="22"/>
                <w:szCs w:val="22"/>
              </w:rPr>
              <w:t>國軍老舊眷村改建基金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617D5" w14:textId="5B0B52BB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16,955,558,153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D37D2" w14:textId="11B88984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14,887,909,098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34D6D" w14:textId="270F03CE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1,906,020,030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FE3C24" w14:textId="735BFCE6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7,656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62080" w14:textId="0420E037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985E0" w14:textId="3011AE4A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19EC5" w14:textId="1D3CDF9B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34AE7B" w14:textId="16213AAC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161,621,369</w:t>
            </w:r>
          </w:p>
        </w:tc>
      </w:tr>
      <w:tr w:rsidR="00DE707D" w14:paraId="004E4EF8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87D832" w14:textId="7CDA537A" w:rsidR="00DE707D" w:rsidRPr="00FE0C4A" w:rsidRDefault="00CC1189" w:rsidP="00DE707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</w:rPr>
            </w:pPr>
            <w:r w:rsidRPr="00CC1189">
              <w:rPr>
                <w:rFonts w:ascii="標楷體" w:eastAsia="標楷體" w:hint="eastAsia"/>
                <w:sz w:val="22"/>
                <w:szCs w:val="22"/>
              </w:rPr>
              <w:t>國防醫學院軍事教育基金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DC8F6" w14:textId="7525AC27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592,521,491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35430" w14:textId="5E601323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319,993,730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1B8F0" w14:textId="26CB1848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38,795,477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F0A0A2" w14:textId="586F5194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204,386,860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F51B3" w14:textId="41998949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E1A9E" w14:textId="3A348C4A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FEA07" w14:textId="0CF6B366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29,345,424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D1E516" w14:textId="6F4D1297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</w:tr>
      <w:tr w:rsidR="00DE707D" w14:paraId="70E3F74C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6EC0FD" w14:textId="77777777" w:rsidR="00DE707D" w:rsidRPr="00FE0C4A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b/>
                <w:sz w:val="22"/>
                <w:szCs w:val="22"/>
              </w:rPr>
              <w:t>教育部主管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E7897" w14:textId="2E81E35F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605,603,207,932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4E1B0" w14:textId="12324BBD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171,887,153,668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31CEB" w14:textId="6E5D5108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130,349,879,400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992024" w14:textId="05C904C1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284,175,021,486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2C478" w14:textId="14260ABB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2,059,787,095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7FCB3" w14:textId="6332EA94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3,358,015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60EFB" w14:textId="3E7A393E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2,643,897,431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09969E" w14:textId="0AC08B06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14,484,110,837</w:t>
            </w:r>
          </w:p>
        </w:tc>
      </w:tr>
      <w:tr w:rsidR="00DE707D" w14:paraId="32E7DF73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931EE2" w14:textId="466FBCFE" w:rsidR="00DE707D" w:rsidRPr="00FE0C4A" w:rsidRDefault="00DE707D" w:rsidP="00A76B45">
            <w:pPr>
              <w:autoSpaceDE w:val="0"/>
              <w:autoSpaceDN w:val="0"/>
              <w:adjustRightInd w:val="0"/>
              <w:snapToGrid w:val="0"/>
              <w:ind w:leftChars="100" w:left="240" w:rightChars="23" w:right="55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spacing w:val="-24"/>
                <w:sz w:val="22"/>
                <w:szCs w:val="22"/>
              </w:rPr>
              <w:t>國立大學校院校務基金(</w:t>
            </w:r>
            <w:r w:rsidR="00DA7C87">
              <w:rPr>
                <w:rFonts w:ascii="標楷體" w:eastAsia="標楷體" w:hint="eastAsia"/>
                <w:spacing w:val="-24"/>
                <w:sz w:val="22"/>
                <w:szCs w:val="22"/>
              </w:rPr>
              <w:t>綜計</w:t>
            </w:r>
            <w:r w:rsidRPr="00FE0C4A">
              <w:rPr>
                <w:rFonts w:ascii="標楷體" w:eastAsia="標楷體" w:hint="eastAsia"/>
                <w:spacing w:val="-24"/>
                <w:sz w:val="22"/>
                <w:szCs w:val="22"/>
              </w:rPr>
              <w:t>)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4C31B" w14:textId="3B4E7B32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419,748,194,999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DB826" w14:textId="18CE3E2F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111,878,645,070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E85BD" w14:textId="6119912B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90,655,743,334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BD67EC" w14:textId="1A0C5C6C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205,459,272,767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88E6A" w14:textId="7708DFD2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C75DD" w14:textId="742ACB20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3,358,015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274B5" w14:textId="56AB1F48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1,937,065,125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93F9ED" w14:textId="7AE89765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9,814,110,688</w:t>
            </w:r>
          </w:p>
        </w:tc>
      </w:tr>
      <w:tr w:rsidR="00DE707D" w14:paraId="27094F54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741D44" w14:textId="77777777" w:rsidR="00DE707D" w:rsidRPr="00A76B45" w:rsidRDefault="00DE707D" w:rsidP="00DE707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pacing w:val="-2"/>
                <w:sz w:val="22"/>
                <w:szCs w:val="22"/>
              </w:rPr>
            </w:pPr>
            <w:r w:rsidRPr="00A76B45">
              <w:rPr>
                <w:rFonts w:ascii="標楷體" w:eastAsia="標楷體" w:hint="eastAsia"/>
                <w:spacing w:val="-2"/>
                <w:sz w:val="22"/>
                <w:szCs w:val="22"/>
              </w:rPr>
              <w:t>國立臺灣大學附設醫院作業基金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36F0D" w14:textId="045EB6FE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99,653,288,895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82C27" w14:textId="28F143D0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28,892,385,437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29356" w14:textId="426C5C39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29,714,678,451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BB0270" w14:textId="6732D9E3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40,200,824,929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9655F" w14:textId="6A59904E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2A974" w14:textId="29D082DB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BACF7" w14:textId="7F982758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307,921,461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A77A3E" w14:textId="7026F91D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537,478,617</w:t>
            </w:r>
          </w:p>
        </w:tc>
      </w:tr>
      <w:tr w:rsidR="00DE707D" w14:paraId="4A1B2808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3502D6" w14:textId="77777777" w:rsidR="00DE707D" w:rsidRPr="00A76B45" w:rsidRDefault="00DE707D" w:rsidP="00DE707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pacing w:val="-2"/>
                <w:sz w:val="22"/>
                <w:szCs w:val="22"/>
              </w:rPr>
            </w:pPr>
            <w:r w:rsidRPr="00A76B45">
              <w:rPr>
                <w:rFonts w:ascii="標楷體" w:eastAsia="標楷體" w:hint="eastAsia"/>
                <w:spacing w:val="-2"/>
                <w:sz w:val="22"/>
                <w:szCs w:val="22"/>
              </w:rPr>
              <w:t>國立成功大學附設醫院作業基金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AA3DC" w14:textId="1EACC0B8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28,820,248,737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CF9C7" w14:textId="52B7E701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11,538,751,437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70C62" w14:textId="6D6F5F0D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7,455,330,535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22AAD9" w14:textId="2D7DDE17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9,706,644,963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116DC" w14:textId="1D528FC4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6C01A" w14:textId="67016205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4788A" w14:textId="7C7AE94E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111,542,953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E130D5" w14:textId="6DB9CC92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7,978,849</w:t>
            </w:r>
          </w:p>
        </w:tc>
      </w:tr>
      <w:tr w:rsidR="00DE707D" w14:paraId="434315B9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DB8DC8" w14:textId="77777777" w:rsidR="00DE707D" w:rsidRPr="00A76B45" w:rsidRDefault="00DE707D" w:rsidP="00DE707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pacing w:val="-4"/>
                <w:w w:val="98"/>
                <w:sz w:val="22"/>
                <w:szCs w:val="22"/>
              </w:rPr>
            </w:pPr>
            <w:r w:rsidRPr="00A76B45">
              <w:rPr>
                <w:rFonts w:ascii="標楷體" w:eastAsia="標楷體" w:hint="eastAsia"/>
                <w:spacing w:val="-4"/>
                <w:w w:val="98"/>
                <w:sz w:val="22"/>
                <w:szCs w:val="22"/>
              </w:rPr>
              <w:t>國立陽明交通大學附設醫院作業基金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AE117" w14:textId="294934FF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6,733,032,286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9E202" w14:textId="4F2C890F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2,454,290,894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0387A" w14:textId="6E07DE54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64,583,084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635A51" w14:textId="15552A63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4,190,200,788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C9F88" w14:textId="00689ED2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0F088" w14:textId="7AC08E18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8803B" w14:textId="64485469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16,837,821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4BFD5A" w14:textId="01724ADF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7,119,699</w:t>
            </w:r>
          </w:p>
        </w:tc>
      </w:tr>
      <w:tr w:rsidR="00DE707D" w14:paraId="1CA82CAD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A5449A" w14:textId="77777777" w:rsidR="00DE707D" w:rsidRPr="00FE0C4A" w:rsidRDefault="00DE707D" w:rsidP="00DE707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sz w:val="22"/>
                <w:szCs w:val="22"/>
              </w:rPr>
              <w:t>教育部所屬機構作業基金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5C574" w14:textId="09F80C83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10,332,892,204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4B035" w14:textId="2D4A00EB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3,012,375,584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8BC85" w14:textId="4EE1C996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338,446,665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C50DF0" w14:textId="4E61C472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3,432,757,525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47EF0" w14:textId="5D1AACF0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2,059,787,095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6935A" w14:textId="595B1B9C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FDF8D" w14:textId="6C0B8DD7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92,890,631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3007CE" w14:textId="3E9685BE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1,396,634,704</w:t>
            </w:r>
          </w:p>
        </w:tc>
      </w:tr>
      <w:tr w:rsidR="00DE707D" w14:paraId="4327E0C1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C69D38" w14:textId="77777777" w:rsidR="00DE707D" w:rsidRPr="00FE0C4A" w:rsidRDefault="00DE707D" w:rsidP="00DE707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A76B45">
              <w:rPr>
                <w:rFonts w:ascii="標楷體" w:eastAsia="標楷體" w:hint="eastAsia"/>
                <w:spacing w:val="-4"/>
                <w:w w:val="98"/>
                <w:sz w:val="22"/>
                <w:szCs w:val="22"/>
              </w:rPr>
              <w:t>國立高級中等學校校務基金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A6C46" w14:textId="34643A90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40,315,550,811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887E1" w14:textId="2541C84D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14,110,705,246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1A365" w14:textId="181F7DBC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2,121,097,331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563FAB" w14:textId="7C08D225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21,185,320,514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56521" w14:textId="4213F3CD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56CF2" w14:textId="58034241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13E1B" w14:textId="0EFA0A50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177,639,440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386282" w14:textId="70A23625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2,720,788,280</w:t>
            </w:r>
          </w:p>
        </w:tc>
      </w:tr>
      <w:tr w:rsidR="00DE707D" w14:paraId="3AEE3C06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E6298C" w14:textId="77777777" w:rsidR="00DE707D" w:rsidRPr="00FE0C4A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b/>
                <w:sz w:val="22"/>
                <w:szCs w:val="22"/>
              </w:rPr>
              <w:t>法務部主管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4CD1A" w14:textId="7E605639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3,995,649,545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D585B" w14:textId="5831DA6E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3,228,630,895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362EB" w14:textId="06110C69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56,807,095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B68C45" w14:textId="7B0EBA79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66,879,643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FDDB4" w14:textId="56AF8D78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9036F" w14:textId="66760EA6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255,700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55FE9" w14:textId="2354F478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3,665,717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9D5C65" w14:textId="0A6A6D23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639,410,495</w:t>
            </w:r>
          </w:p>
        </w:tc>
      </w:tr>
      <w:tr w:rsidR="00DE707D" w14:paraId="2940BCF9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8187E5" w14:textId="6E26005E" w:rsidR="00DE707D" w:rsidRPr="00FE0C4A" w:rsidRDefault="00DE707D" w:rsidP="00DE707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sz w:val="22"/>
                <w:szCs w:val="22"/>
              </w:rPr>
              <w:t>法務部矯正機關作業基金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75499" w14:textId="5F8F95AE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3,995,649,545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56DD1" w14:textId="0EDA87C3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3,228,630,895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2A48B" w14:textId="6E2CC6F8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56,807,095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FF5C7D" w14:textId="36E5F8BD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66,879,643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BE1C8" w14:textId="7E19ED21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17C3E" w14:textId="123E1AF8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255,700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80E0B" w14:textId="7704EE8F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3,665,717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6FACAF" w14:textId="3A1ECDB1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639,410,495</w:t>
            </w:r>
          </w:p>
        </w:tc>
      </w:tr>
      <w:tr w:rsidR="00DE707D" w14:paraId="3AFEEB86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9E58A0" w14:textId="77777777" w:rsidR="00DE707D" w:rsidRPr="00FE0C4A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b/>
                <w:sz w:val="22"/>
                <w:szCs w:val="22"/>
              </w:rPr>
              <w:t>經濟部主管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AC67E" w14:textId="16B6E248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299,395,805,784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DBDD9" w14:textId="5762C5E4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73,522,853,123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8DACB" w14:textId="7CC74523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55,020,656,963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FE509F" w14:textId="37CF6E98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170,055,068,474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7CA6A" w14:textId="49F9C09C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D1881" w14:textId="1232C8F1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1D818" w14:textId="3D001491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164,467,241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3BD248" w14:textId="75C750CA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632,759,983</w:t>
            </w:r>
          </w:p>
        </w:tc>
      </w:tr>
      <w:tr w:rsidR="00DE707D" w14:paraId="15E57C3A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9E4593" w14:textId="77777777" w:rsidR="00DE707D" w:rsidRPr="00FE0C4A" w:rsidRDefault="00DE707D" w:rsidP="00DE707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sz w:val="22"/>
                <w:szCs w:val="22"/>
              </w:rPr>
              <w:t>經濟作業基金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006B3" w14:textId="1D1D220C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212,434,264,082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DC2E3" w14:textId="18283AA1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68,153,177,469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A71B5" w14:textId="611231F8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49,624,492,507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48EE2A" w14:textId="1D5A3177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94,271,010,706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5B10E" w14:textId="2F2A89E4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619DE" w14:textId="1BC7FD85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AFA78" w14:textId="0A077966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54,935,814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C79680" w14:textId="493CA52E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330,647,586</w:t>
            </w:r>
          </w:p>
        </w:tc>
      </w:tr>
      <w:tr w:rsidR="00DE707D" w14:paraId="0583C0EF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DB7ABD" w14:textId="77777777" w:rsidR="00DE707D" w:rsidRPr="00FE0C4A" w:rsidRDefault="00DE707D" w:rsidP="00DE707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sz w:val="22"/>
                <w:szCs w:val="22"/>
              </w:rPr>
              <w:t>水資源作業基金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06AF1" w14:textId="7271FF14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86,961,541,702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387EE" w14:textId="6D49CC73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5,369,675,654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269E8" w14:textId="6CB18407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5,396,164,456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B5EF2D" w14:textId="6328FBDD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75,784,057,768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581F8" w14:textId="3235A416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7BACA" w14:textId="3735B800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5E453" w14:textId="20ABDB6F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109,531,427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551141" w14:textId="40FA6580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302,112,397</w:t>
            </w:r>
          </w:p>
        </w:tc>
      </w:tr>
      <w:tr w:rsidR="00DE707D" w14:paraId="183A035A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8D4DE4" w14:textId="77777777" w:rsidR="00DE707D" w:rsidRPr="00FE0C4A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b/>
                <w:sz w:val="22"/>
                <w:szCs w:val="22"/>
              </w:rPr>
              <w:t>交通部主管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1FF18" w14:textId="2A214452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1,531,794,148,614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3F856" w14:textId="598BCBE2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41,571,656,600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AD310" w14:textId="67477B6E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60,167,705,096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AFBBCA" w14:textId="7500745F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1,229,914,522,187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43051" w14:textId="39E0AD19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142,604,061,060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E57AF" w14:textId="4ACE5D92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6C09E" w14:textId="17D8E342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904,649,028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486AE6" w14:textId="04A3B28A" w:rsidR="00DE707D" w:rsidRPr="00767669" w:rsidRDefault="00DE707D" w:rsidP="00DE707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56,631,554,643</w:t>
            </w:r>
          </w:p>
        </w:tc>
      </w:tr>
      <w:tr w:rsidR="00404878" w14:paraId="064AEED4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49F48AC" w14:textId="77777777" w:rsidR="00404878" w:rsidRPr="00FE0C4A" w:rsidRDefault="00404878" w:rsidP="00767669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sz w:val="22"/>
                <w:szCs w:val="22"/>
              </w:rPr>
              <w:t>交通作業基金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B3B211" w14:textId="0758099B" w:rsidR="00404878" w:rsidRPr="00767669" w:rsidRDefault="00DE707D" w:rsidP="00767669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DE707D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1,531,794,148,614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C3303C" w14:textId="28ADEE95" w:rsidR="00404878" w:rsidRPr="00767669" w:rsidRDefault="00DE707D" w:rsidP="00767669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DE707D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41,571,656,600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1E4397" w14:textId="2DE61783" w:rsidR="00404878" w:rsidRPr="00767669" w:rsidRDefault="00DE707D" w:rsidP="00767669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DE707D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60,167,705,096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13D0DF" w14:textId="00FA375D" w:rsidR="00404878" w:rsidRPr="00767669" w:rsidRDefault="00DE707D" w:rsidP="00767669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DE707D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1,229,914,522,187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40CCC2" w14:textId="74D44931" w:rsidR="00404878" w:rsidRPr="00767669" w:rsidRDefault="00DE707D" w:rsidP="00767669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DE707D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142,604,061,060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FC0ED6" w14:textId="77777777" w:rsidR="00404878" w:rsidRPr="00767669" w:rsidRDefault="00404878" w:rsidP="00767669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767669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D1F1D8" w14:textId="7094386C" w:rsidR="00404878" w:rsidRPr="00767669" w:rsidRDefault="00DE707D" w:rsidP="00767669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DE707D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904,649,028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C37DDF5" w14:textId="760C2068" w:rsidR="00404878" w:rsidRPr="00767669" w:rsidRDefault="00DE707D" w:rsidP="00767669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DE707D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56,631,554,643</w:t>
            </w:r>
          </w:p>
        </w:tc>
      </w:tr>
    </w:tbl>
    <w:p w14:paraId="317510DA" w14:textId="3DA28F48" w:rsidR="00456613" w:rsidRPr="00456613" w:rsidRDefault="00404878" w:rsidP="00456613">
      <w:pPr>
        <w:snapToGrid w:val="0"/>
        <w:spacing w:line="240" w:lineRule="exact"/>
        <w:ind w:leftChars="5" w:left="12"/>
        <w:rPr>
          <w:rFonts w:ascii="標楷體" w:eastAsia="標楷體" w:hAnsi="標楷體"/>
          <w:sz w:val="20"/>
          <w:szCs w:val="22"/>
        </w:rPr>
      </w:pPr>
      <w:r w:rsidRPr="00456613">
        <w:rPr>
          <w:rFonts w:ascii="標楷體" w:eastAsia="標楷體" w:hAnsi="標楷體" w:hint="eastAsia"/>
          <w:sz w:val="20"/>
          <w:szCs w:val="22"/>
        </w:rPr>
        <w:t>註：1.信託代理與保證資產（負債）為</w:t>
      </w:r>
      <w:r w:rsidR="009F178E" w:rsidRPr="009F178E">
        <w:rPr>
          <w:rFonts w:ascii="標楷體" w:eastAsia="標楷體" w:hAnsi="標楷體" w:hint="eastAsia"/>
          <w:sz w:val="20"/>
          <w:szCs w:val="22"/>
        </w:rPr>
        <w:t>69,027,692,992</w:t>
      </w:r>
      <w:r w:rsidRPr="00456613">
        <w:rPr>
          <w:rFonts w:ascii="標楷體" w:eastAsia="標楷體" w:hAnsi="標楷體" w:hint="eastAsia"/>
          <w:sz w:val="20"/>
          <w:szCs w:val="22"/>
        </w:rPr>
        <w:t>元。</w:t>
      </w:r>
    </w:p>
    <w:p w14:paraId="402B7D91" w14:textId="73399B6A" w:rsidR="00456613" w:rsidRDefault="00404878" w:rsidP="00456613">
      <w:pPr>
        <w:snapToGrid w:val="0"/>
        <w:spacing w:line="240" w:lineRule="exact"/>
        <w:ind w:leftChars="169" w:left="432" w:hangingChars="13" w:hanging="26"/>
        <w:rPr>
          <w:rFonts w:ascii="標楷體" w:eastAsia="標楷體" w:hAnsi="標楷體"/>
          <w:sz w:val="22"/>
          <w:szCs w:val="22"/>
        </w:rPr>
      </w:pPr>
      <w:r w:rsidRPr="00456613">
        <w:rPr>
          <w:rFonts w:ascii="標楷體" w:eastAsia="標楷體" w:hAnsi="標楷體" w:hint="eastAsia"/>
          <w:sz w:val="20"/>
          <w:szCs w:val="22"/>
        </w:rPr>
        <w:t>2.因擔保、保證或契約可能造成未來會計年度支出事項（包括或有負債）為</w:t>
      </w:r>
      <w:r w:rsidR="009F178E" w:rsidRPr="009F178E">
        <w:rPr>
          <w:rFonts w:ascii="標楷體" w:eastAsia="標楷體" w:hAnsi="標楷體" w:hint="eastAsia"/>
          <w:sz w:val="20"/>
          <w:szCs w:val="22"/>
        </w:rPr>
        <w:t>16,225,294,894,775</w:t>
      </w:r>
      <w:r w:rsidRPr="00456613">
        <w:rPr>
          <w:rFonts w:ascii="標楷體" w:eastAsia="標楷體" w:hAnsi="標楷體" w:hint="eastAsia"/>
          <w:sz w:val="20"/>
          <w:szCs w:val="22"/>
        </w:rPr>
        <w:t>元。</w:t>
      </w:r>
    </w:p>
    <w:p w14:paraId="2974F8D2" w14:textId="7318304D" w:rsidR="0048031D" w:rsidRPr="00E1010B" w:rsidRDefault="0048031D" w:rsidP="00E1010B">
      <w:pPr>
        <w:snapToGrid w:val="0"/>
        <w:ind w:leftChars="1009" w:left="2464" w:hangingChars="13" w:hanging="42"/>
        <w:jc w:val="center"/>
        <w:rPr>
          <w:rFonts w:ascii="標楷體" w:eastAsia="標楷體" w:hAnsi="標楷體"/>
          <w:bCs/>
          <w:sz w:val="32"/>
          <w:szCs w:val="32"/>
        </w:rPr>
      </w:pPr>
      <w:r w:rsidRPr="00E1010B">
        <w:rPr>
          <w:rFonts w:ascii="標楷體" w:eastAsia="標楷體" w:hAnsi="標楷體" w:hint="eastAsia"/>
          <w:b/>
          <w:sz w:val="32"/>
          <w:szCs w:val="32"/>
          <w:u w:val="single"/>
        </w:rPr>
        <w:lastRenderedPageBreak/>
        <w:t xml:space="preserve">　</w:t>
      </w:r>
      <w:r w:rsidR="0000189B">
        <w:rPr>
          <w:rFonts w:ascii="標楷體" w:eastAsia="標楷體" w:hAnsi="標楷體" w:hint="eastAsia"/>
          <w:b/>
          <w:sz w:val="32"/>
          <w:szCs w:val="32"/>
          <w:u w:val="single"/>
        </w:rPr>
        <w:t>七</w:t>
      </w:r>
      <w:r w:rsidRPr="00E1010B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、餘絀審定後平衡綜計表　</w:t>
      </w:r>
      <w:r w:rsidRPr="00E1010B">
        <w:rPr>
          <w:rFonts w:ascii="標楷體" w:eastAsia="標楷體" w:hAnsi="標楷體" w:hint="eastAsia"/>
          <w:bCs/>
          <w:sz w:val="32"/>
          <w:szCs w:val="32"/>
        </w:rPr>
        <w:t>（基金別）（續）</w:t>
      </w:r>
    </w:p>
    <w:p w14:paraId="49999F80" w14:textId="1D440C00" w:rsidR="00767669" w:rsidRDefault="00767669" w:rsidP="00456613">
      <w:pPr>
        <w:tabs>
          <w:tab w:val="left" w:pos="11087"/>
        </w:tabs>
        <w:snapToGrid w:val="0"/>
        <w:spacing w:beforeLines="20" w:before="72"/>
        <w:ind w:rightChars="9" w:right="22"/>
        <w:jc w:val="right"/>
      </w:pPr>
      <w:r w:rsidRPr="00767669">
        <w:rPr>
          <w:rFonts w:ascii="標楷體" w:eastAsia="標楷體" w:hAnsi="標楷體" w:hint="eastAsia"/>
        </w:rPr>
        <w:t>中華民國</w:t>
      </w:r>
      <w:r w:rsidRPr="00767669">
        <w:rPr>
          <w:rFonts w:ascii="標楷體" w:eastAsia="標楷體" w:hAnsi="標楷體"/>
        </w:rPr>
        <w:t>11</w:t>
      </w:r>
      <w:r w:rsidR="0000189B">
        <w:rPr>
          <w:rFonts w:ascii="標楷體" w:eastAsia="標楷體" w:hAnsi="標楷體" w:hint="eastAsia"/>
        </w:rPr>
        <w:t>3</w:t>
      </w:r>
      <w:r w:rsidRPr="00767669">
        <w:rPr>
          <w:rFonts w:ascii="標楷體" w:eastAsia="標楷體" w:hAnsi="標楷體" w:hint="eastAsia"/>
        </w:rPr>
        <w:t>年12月31日</w:t>
      </w:r>
      <w:r>
        <w:rPr>
          <w:rFonts w:ascii="標楷體" w:eastAsia="標楷體" w:hAnsi="標楷體"/>
        </w:rPr>
        <w:tab/>
      </w:r>
      <w:r w:rsidRPr="00767669">
        <w:rPr>
          <w:rFonts w:ascii="標楷體" w:eastAsia="標楷體" w:hint="eastAsia"/>
          <w:spacing w:val="-20"/>
        </w:rPr>
        <w:t>單位：新臺幣元</w:t>
      </w:r>
    </w:p>
    <w:tbl>
      <w:tblPr>
        <w:tblW w:w="22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5"/>
        <w:gridCol w:w="2304"/>
        <w:gridCol w:w="2304"/>
        <w:gridCol w:w="2304"/>
        <w:gridCol w:w="2304"/>
        <w:gridCol w:w="2304"/>
        <w:gridCol w:w="2304"/>
        <w:gridCol w:w="2304"/>
        <w:gridCol w:w="2318"/>
      </w:tblGrid>
      <w:tr w:rsidR="00767669" w:rsidRPr="00767669" w14:paraId="2EB54083" w14:textId="77777777" w:rsidTr="00456613">
        <w:trPr>
          <w:cantSplit/>
          <w:trHeight w:hRule="exact" w:val="850"/>
          <w:tblHeader/>
        </w:trPr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88D768" w14:textId="77777777" w:rsidR="00767669" w:rsidRPr="00767669" w:rsidRDefault="00767669" w:rsidP="006A7EA5">
            <w:pPr>
              <w:snapToGrid w:val="0"/>
              <w:ind w:left="113" w:right="113"/>
              <w:jc w:val="distribute"/>
              <w:rPr>
                <w:rFonts w:ascii="標楷體" w:eastAsia="標楷體"/>
                <w:szCs w:val="24"/>
              </w:rPr>
            </w:pPr>
            <w:r w:rsidRPr="00767669">
              <w:rPr>
                <w:rFonts w:ascii="標楷體" w:eastAsia="標楷體" w:hint="eastAsia"/>
                <w:szCs w:val="24"/>
              </w:rPr>
              <w:t>基金名稱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BC6576" w14:textId="77777777" w:rsidR="00767669" w:rsidRPr="00767669" w:rsidRDefault="00767669" w:rsidP="006A7EA5">
            <w:pPr>
              <w:snapToGrid w:val="0"/>
              <w:ind w:leftChars="20" w:left="48" w:rightChars="20" w:right="48"/>
              <w:jc w:val="distribute"/>
              <w:rPr>
                <w:rFonts w:ascii="標楷體" w:eastAsia="標楷體"/>
                <w:b/>
                <w:szCs w:val="24"/>
              </w:rPr>
            </w:pPr>
            <w:r w:rsidRPr="00767669">
              <w:rPr>
                <w:rFonts w:ascii="標楷體" w:eastAsia="標楷體" w:hint="eastAsia"/>
                <w:b/>
                <w:szCs w:val="24"/>
              </w:rPr>
              <w:t>資產總額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8D0795" w14:textId="77777777" w:rsidR="00767669" w:rsidRPr="00767669" w:rsidRDefault="00767669" w:rsidP="006A7EA5">
            <w:pPr>
              <w:snapToGrid w:val="0"/>
              <w:ind w:leftChars="20" w:left="48" w:rightChars="20" w:right="48"/>
              <w:jc w:val="distribute"/>
              <w:rPr>
                <w:rFonts w:ascii="標楷體" w:eastAsia="標楷體"/>
                <w:szCs w:val="24"/>
              </w:rPr>
            </w:pPr>
            <w:r w:rsidRPr="00767669">
              <w:rPr>
                <w:rFonts w:ascii="標楷體" w:eastAsia="標楷體" w:hint="eastAsia"/>
                <w:szCs w:val="24"/>
              </w:rPr>
              <w:t>流動資產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689CF2" w14:textId="77777777" w:rsidR="00767669" w:rsidRPr="00767669" w:rsidRDefault="00767669" w:rsidP="00594AEE">
            <w:pPr>
              <w:kinsoku w:val="0"/>
              <w:overflowPunct w:val="0"/>
              <w:adjustRightInd w:val="0"/>
              <w:snapToGrid w:val="0"/>
              <w:spacing w:line="300" w:lineRule="exact"/>
              <w:ind w:leftChars="20" w:left="48" w:rightChars="20" w:right="48"/>
              <w:jc w:val="distribute"/>
              <w:rPr>
                <w:rFonts w:ascii="標楷體" w:eastAsia="標楷體"/>
                <w:szCs w:val="24"/>
              </w:rPr>
            </w:pPr>
            <w:r w:rsidRPr="00767669">
              <w:rPr>
                <w:rFonts w:ascii="標楷體" w:eastAsia="標楷體" w:hint="eastAsia"/>
                <w:szCs w:val="24"/>
              </w:rPr>
              <w:t>投資、長期應收款、</w:t>
            </w:r>
          </w:p>
          <w:p w14:paraId="3859C422" w14:textId="77777777" w:rsidR="00767669" w:rsidRPr="00767669" w:rsidRDefault="00767669" w:rsidP="00594AEE">
            <w:pPr>
              <w:kinsoku w:val="0"/>
              <w:overflowPunct w:val="0"/>
              <w:adjustRightInd w:val="0"/>
              <w:snapToGrid w:val="0"/>
              <w:spacing w:line="300" w:lineRule="exact"/>
              <w:ind w:leftChars="20" w:left="48" w:rightChars="20" w:right="48"/>
              <w:jc w:val="distribute"/>
              <w:rPr>
                <w:rFonts w:ascii="標楷體" w:eastAsia="標楷體"/>
                <w:szCs w:val="24"/>
              </w:rPr>
            </w:pPr>
            <w:r w:rsidRPr="00767669">
              <w:rPr>
                <w:rFonts w:ascii="標楷體" w:eastAsia="標楷體" w:hint="eastAsia"/>
                <w:szCs w:val="24"/>
              </w:rPr>
              <w:t>貸墊款及準備金</w:t>
            </w:r>
          </w:p>
        </w:tc>
        <w:tc>
          <w:tcPr>
            <w:tcW w:w="23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6C62C7C" w14:textId="77777777" w:rsidR="00767669" w:rsidRPr="00767669" w:rsidRDefault="00767669" w:rsidP="006A7EA5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/>
                <w:spacing w:val="-2"/>
                <w:szCs w:val="24"/>
              </w:rPr>
            </w:pPr>
            <w:r w:rsidRPr="00767669">
              <w:rPr>
                <w:rFonts w:ascii="標楷體" w:eastAsia="標楷體" w:hint="eastAsia"/>
                <w:spacing w:val="-2"/>
                <w:szCs w:val="24"/>
              </w:rPr>
              <w:t>不動產、廠房及設備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A56C9C" w14:textId="77777777" w:rsidR="00767669" w:rsidRPr="00767669" w:rsidRDefault="00767669" w:rsidP="006A7EA5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/>
                <w:szCs w:val="24"/>
              </w:rPr>
            </w:pPr>
            <w:r w:rsidRPr="00767669">
              <w:rPr>
                <w:rFonts w:ascii="標楷體" w:eastAsia="標楷體" w:hint="eastAsia"/>
                <w:szCs w:val="24"/>
              </w:rPr>
              <w:t>投資性不動產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447529" w14:textId="77777777" w:rsidR="00767669" w:rsidRPr="00767669" w:rsidRDefault="00767669" w:rsidP="006A7EA5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/>
                <w:szCs w:val="24"/>
              </w:rPr>
            </w:pPr>
            <w:r w:rsidRPr="00767669">
              <w:rPr>
                <w:rFonts w:ascii="標楷體" w:eastAsia="標楷體" w:hint="eastAsia"/>
                <w:szCs w:val="24"/>
              </w:rPr>
              <w:t>生物資產－非流動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4F9398" w14:textId="77777777" w:rsidR="00767669" w:rsidRPr="00767669" w:rsidRDefault="00767669" w:rsidP="006A7EA5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/>
                <w:szCs w:val="24"/>
              </w:rPr>
            </w:pPr>
            <w:r w:rsidRPr="00767669">
              <w:rPr>
                <w:rFonts w:ascii="標楷體" w:eastAsia="標楷體" w:hint="eastAsia"/>
                <w:szCs w:val="24"/>
              </w:rPr>
              <w:t>無形資產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4DDDEB2" w14:textId="77777777" w:rsidR="00767669" w:rsidRPr="00767669" w:rsidRDefault="00767669" w:rsidP="006A7EA5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/>
                <w:szCs w:val="24"/>
              </w:rPr>
            </w:pPr>
            <w:r w:rsidRPr="00767669">
              <w:rPr>
                <w:rFonts w:ascii="標楷體" w:eastAsia="標楷體" w:hint="eastAsia"/>
                <w:szCs w:val="24"/>
              </w:rPr>
              <w:t>其他資產</w:t>
            </w:r>
          </w:p>
        </w:tc>
      </w:tr>
      <w:tr w:rsidR="00E74824" w14:paraId="717AB8DF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48465B" w14:textId="77777777" w:rsidR="00E74824" w:rsidRPr="00FE0C4A" w:rsidRDefault="00E74824" w:rsidP="00A76B45">
            <w:pPr>
              <w:autoSpaceDE w:val="0"/>
              <w:autoSpaceDN w:val="0"/>
              <w:adjustRightInd w:val="0"/>
              <w:snapToGrid w:val="0"/>
              <w:ind w:rightChars="35" w:right="8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b/>
                <w:spacing w:val="-24"/>
                <w:sz w:val="22"/>
                <w:szCs w:val="22"/>
              </w:rPr>
              <w:t>國軍退除役官兵輔導委員會主管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FBCAA" w14:textId="5A40CF81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180,319,617,272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5BB05" w14:textId="655351B0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61,129,020,773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492FF" w14:textId="4D6AF732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34,636,972,857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1814EE" w14:textId="7F6ACF75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64,498,873,025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7D590" w14:textId="51FF9904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8,247,097,408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8CCC0" w14:textId="2E73EB98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4,593,902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3E0FB" w14:textId="236BF0FE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563,791,376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6AC0FE" w14:textId="1A8C4419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11,239,267,931</w:t>
            </w:r>
          </w:p>
        </w:tc>
      </w:tr>
      <w:tr w:rsidR="00E74824" w14:paraId="1EEB3EA6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1332BC" w14:textId="1DF842B8" w:rsidR="00E74824" w:rsidRPr="00FE0C4A" w:rsidRDefault="00E74824" w:rsidP="00E74824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sz w:val="22"/>
                <w:szCs w:val="22"/>
              </w:rPr>
              <w:t>國軍退除役官兵安置基金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E032E" w14:textId="067C29AC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42,898,455,097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CCDFB" w14:textId="079ACCC4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5,545,800,416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700F5" w14:textId="2DE85362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17,590,917,720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8C8AB3" w14:textId="06C040C3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3,260,678,199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1CABF" w14:textId="30541CAA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8,247,097,408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BD36F" w14:textId="172EE139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4,593,902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B1F31" w14:textId="48A8C336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14,436,520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D87AC9" w14:textId="2E6288E7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8,234,930,932</w:t>
            </w:r>
          </w:p>
        </w:tc>
      </w:tr>
      <w:tr w:rsidR="00E74824" w14:paraId="2ABAC77A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CF20AD" w14:textId="77777777" w:rsidR="00E74824" w:rsidRPr="00FE0C4A" w:rsidRDefault="00E74824" w:rsidP="00E74824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sz w:val="22"/>
                <w:szCs w:val="22"/>
              </w:rPr>
              <w:t>榮民醫療作業基金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5536E" w14:textId="26644358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137,421,162,175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E80D9" w14:textId="74BCDE2F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55,583,220,357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1CF29" w14:textId="232C59D2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17,046,055,137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9538ED" w14:textId="4E072F61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61,238,194,826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5BE8E" w14:textId="2802E3D1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C1B23" w14:textId="70031B6D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9E77B" w14:textId="304F6F8D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549,354,856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822463" w14:textId="63798A52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3,004,336,999</w:t>
            </w:r>
          </w:p>
        </w:tc>
      </w:tr>
      <w:tr w:rsidR="00E74824" w14:paraId="07DFC192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83612B" w14:textId="376A7113" w:rsidR="00E74824" w:rsidRPr="00FE0C4A" w:rsidRDefault="00E74824" w:rsidP="00A76B45">
            <w:pPr>
              <w:autoSpaceDE w:val="0"/>
              <w:autoSpaceDN w:val="0"/>
              <w:adjustRightInd w:val="0"/>
              <w:snapToGrid w:val="0"/>
              <w:ind w:rightChars="35" w:right="8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b/>
                <w:spacing w:val="-24"/>
                <w:sz w:val="22"/>
                <w:szCs w:val="22"/>
              </w:rPr>
              <w:t>國家科學及技術委員會主管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3A441" w14:textId="6E07F4D5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274,066,984,733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1588F" w14:textId="043B01F6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5,794,161,071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F4509" w14:textId="7AD58FA9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280,368,441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A83100" w14:textId="74A258E9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265,126,428,769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CB8D2" w14:textId="2E41F645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B38BD" w14:textId="718BD2CE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C8C98" w14:textId="0A15AB63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2,732,335,988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6A6635" w14:textId="0C93C7BF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133,690,464</w:t>
            </w:r>
          </w:p>
        </w:tc>
      </w:tr>
      <w:tr w:rsidR="00E74824" w14:paraId="0F3800AC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11A800" w14:textId="711041E5" w:rsidR="00E74824" w:rsidRPr="00FE0C4A" w:rsidRDefault="00E74824" w:rsidP="00E74824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sz w:val="22"/>
                <w:szCs w:val="22"/>
              </w:rPr>
              <w:t>科學園區管理局作業基金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6D70C" w14:textId="11BE9163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274,066,984,733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4D966" w14:textId="59CDD6F6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5,794,161,071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50993" w14:textId="04085FFA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280,368,441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ED3F57" w14:textId="28FB0602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265,126,428,769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3DF06" w14:textId="57FA0B0F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FAAAA" w14:textId="1416EE61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33285" w14:textId="467213B8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2,732,335,988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25EE6A" w14:textId="2D8D3137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133,690,464</w:t>
            </w:r>
          </w:p>
        </w:tc>
      </w:tr>
      <w:tr w:rsidR="00E74824" w14:paraId="018B0346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7E87BF" w14:textId="51D5CD3D" w:rsidR="00E74824" w:rsidRPr="00A76B45" w:rsidRDefault="00E74824" w:rsidP="00A76B45">
            <w:pPr>
              <w:autoSpaceDE w:val="0"/>
              <w:autoSpaceDN w:val="0"/>
              <w:adjustRightInd w:val="0"/>
              <w:snapToGrid w:val="0"/>
              <w:ind w:rightChars="35" w:right="84"/>
              <w:jc w:val="distribute"/>
              <w:rPr>
                <w:rFonts w:ascii="標楷體" w:eastAsia="標楷體"/>
                <w:b/>
                <w:spacing w:val="-24"/>
                <w:sz w:val="22"/>
                <w:szCs w:val="22"/>
              </w:rPr>
            </w:pPr>
            <w:r w:rsidRPr="00FE0C4A">
              <w:rPr>
                <w:rFonts w:ascii="標楷體" w:eastAsia="標楷體" w:hint="eastAsia"/>
                <w:b/>
                <w:spacing w:val="-24"/>
                <w:sz w:val="22"/>
                <w:szCs w:val="22"/>
              </w:rPr>
              <w:t>農業部主管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A8C3D" w14:textId="1E4617A5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413,290,734,600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3090E" w14:textId="32510945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68,546,171,867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F3288" w14:textId="6D8E8A26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24,263,024,054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925A14" w14:textId="694A7982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316,421,186,858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6A6D5" w14:textId="36029D3F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AECA2" w14:textId="38484E5C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2,939,000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4BF9F" w14:textId="289F9B90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97,152,792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57F627" w14:textId="6ECE5F32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3,960,260,029</w:t>
            </w:r>
          </w:p>
        </w:tc>
      </w:tr>
      <w:tr w:rsidR="00E74824" w14:paraId="3D68C001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094462" w14:textId="77777777" w:rsidR="00E74824" w:rsidRPr="00FE0C4A" w:rsidRDefault="00E74824" w:rsidP="00E74824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sz w:val="22"/>
                <w:szCs w:val="22"/>
              </w:rPr>
              <w:t>農業作業基金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14708" w14:textId="3877EFF7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4,522,455,033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EE4A3" w14:textId="12B4C4DB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913,718,380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5F5E4" w14:textId="1EFCC8AA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62,157,257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66F9E8" w14:textId="52834546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3,528,072,074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DF718" w14:textId="181EE980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D4E4D" w14:textId="4A4EB84D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2,939,000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1C01B" w14:textId="5234CBA5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2,640,000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F3A75F" w14:textId="057CD9C4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12,928,322</w:t>
            </w:r>
          </w:p>
        </w:tc>
      </w:tr>
      <w:tr w:rsidR="00E74824" w14:paraId="29067191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9AADB1" w14:textId="77777777" w:rsidR="00E74824" w:rsidRPr="00FE0C4A" w:rsidRDefault="00E74824" w:rsidP="00E74824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sz w:val="22"/>
                <w:szCs w:val="22"/>
              </w:rPr>
              <w:t>農田水利事業作業基金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65C82" w14:textId="1776F0FE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408,768,279,567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7AEC9" w14:textId="53ED7E17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67,632,453,487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91A67" w14:textId="1989510B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24,200,866,797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96C2E6" w14:textId="7116F45D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312,893,114,784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FD775" w14:textId="391E4B02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97E8C" w14:textId="0BE6722C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86893" w14:textId="57FD0EC9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94,512,792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108D38" w14:textId="37FE644F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3,947,331,707</w:t>
            </w:r>
          </w:p>
        </w:tc>
      </w:tr>
      <w:tr w:rsidR="00E74824" w14:paraId="4A681080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3F8171" w14:textId="77777777" w:rsidR="00E74824" w:rsidRPr="00FE0C4A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b/>
                <w:sz w:val="22"/>
                <w:szCs w:val="22"/>
              </w:rPr>
              <w:t>勞動部主管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5CDFA" w14:textId="7BE480AD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1,435,358,030,250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BC876" w14:textId="39CD6C16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1,115,676,402,552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62C23" w14:textId="73B0A402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288,456,643,569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680951" w14:textId="7ED06D25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A30A8" w14:textId="74EAD38C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1,353,433,485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97AC4" w14:textId="1796BFBC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793F6" w14:textId="5BD87376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33,372,034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140746" w14:textId="37733FF5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29,838,178,610</w:t>
            </w:r>
          </w:p>
        </w:tc>
      </w:tr>
      <w:tr w:rsidR="00E74824" w14:paraId="23C01CEE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4DD2F2" w14:textId="77777777" w:rsidR="00E74824" w:rsidRPr="00FE0C4A" w:rsidRDefault="00E74824" w:rsidP="00E74824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sz w:val="22"/>
                <w:szCs w:val="22"/>
              </w:rPr>
              <w:t>勞工保險局作業基金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25C96" w14:textId="75CD8B50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1,435,358,030,250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6DC0F" w14:textId="1A445F44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1,115,676,402,552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4DEB4" w14:textId="53D47875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288,456,643,569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105C28" w14:textId="3169CD7E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C504A" w14:textId="02D04B24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1,353,433,485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0CDA0" w14:textId="0F9C71E1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D2315" w14:textId="70293F43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33,372,034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A799B2" w14:textId="5E5E333B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29,838,178,610</w:t>
            </w:r>
          </w:p>
        </w:tc>
      </w:tr>
      <w:tr w:rsidR="00E74824" w14:paraId="50066104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229315" w14:textId="77777777" w:rsidR="00E74824" w:rsidRPr="00FE0C4A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b/>
                <w:sz w:val="22"/>
                <w:szCs w:val="22"/>
              </w:rPr>
              <w:t>衛生福利部主管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13E14" w14:textId="5CE6CF90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1,189,043,582,165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780FA" w14:textId="5E7809DF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776,488,388,371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BA619" w14:textId="5A8B06C8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274,955,482,304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AFFE86" w14:textId="09D75528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19,009,722,551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434AB" w14:textId="56C8BD61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563BC" w14:textId="60BD1736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FCE16" w14:textId="44A179CC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846,016,089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41CA9B" w14:textId="4BF05C35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117,743,972,850</w:t>
            </w:r>
          </w:p>
        </w:tc>
      </w:tr>
      <w:tr w:rsidR="00E74824" w14:paraId="3BD60999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C4C5F3" w14:textId="77777777" w:rsidR="00E74824" w:rsidRPr="00FE0C4A" w:rsidRDefault="00E74824" w:rsidP="00E74824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sz w:val="22"/>
                <w:szCs w:val="22"/>
              </w:rPr>
              <w:t>醫療藥品基金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AB98B" w14:textId="408F6EF2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70,328,444,419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CE129" w14:textId="6AB8A097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48,729,022,556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6CFAB" w14:textId="34B80AC7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533,466,404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498AA4" w14:textId="055BC9CD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17,640,527,308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8A645" w14:textId="598020C5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F8619" w14:textId="0274D7B4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84F8B" w14:textId="77F5E608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268,184,383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102E89" w14:textId="5F382617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3,157,243,768</w:t>
            </w:r>
          </w:p>
        </w:tc>
      </w:tr>
      <w:tr w:rsidR="00E74824" w14:paraId="010EC9D5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3B0588" w14:textId="77777777" w:rsidR="00E74824" w:rsidRPr="00A76B45" w:rsidRDefault="00E74824" w:rsidP="00A76B45">
            <w:pPr>
              <w:autoSpaceDE w:val="0"/>
              <w:autoSpaceDN w:val="0"/>
              <w:adjustRightInd w:val="0"/>
              <w:snapToGrid w:val="0"/>
              <w:ind w:leftChars="100" w:left="240" w:rightChars="17" w:right="41"/>
              <w:jc w:val="distribute"/>
              <w:rPr>
                <w:rFonts w:ascii="標楷體" w:eastAsia="標楷體"/>
                <w:spacing w:val="-12"/>
                <w:w w:val="97"/>
                <w:sz w:val="22"/>
                <w:szCs w:val="22"/>
                <w:highlight w:val="yellow"/>
              </w:rPr>
            </w:pPr>
            <w:r w:rsidRPr="00A76B45">
              <w:rPr>
                <w:rFonts w:ascii="標楷體" w:eastAsia="標楷體" w:hint="eastAsia"/>
                <w:spacing w:val="-12"/>
                <w:w w:val="97"/>
                <w:sz w:val="22"/>
                <w:szCs w:val="22"/>
              </w:rPr>
              <w:t>管制藥品製藥工廠作業基金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FE8CD" w14:textId="6F1AC2ED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2,078,198,360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2FBBB" w14:textId="669BAF09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959,366,030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00722" w14:textId="203A43CE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250,000,000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3E60CB" w14:textId="441E4213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858,114,600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4237E" w14:textId="534957C4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240C9" w14:textId="31A2B08C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C38B6" w14:textId="5F25E940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7,217,730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3861DB" w14:textId="5404D124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3,500,000</w:t>
            </w:r>
          </w:p>
        </w:tc>
      </w:tr>
      <w:tr w:rsidR="00E74824" w14:paraId="636F63C9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61977E" w14:textId="77777777" w:rsidR="00E74824" w:rsidRPr="00FE0C4A" w:rsidRDefault="00E74824" w:rsidP="00E74824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sz w:val="22"/>
                <w:szCs w:val="22"/>
              </w:rPr>
              <w:t>全民健康保險基金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D8F92" w14:textId="1D4D0EB3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337,305,546,249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9AE5E" w14:textId="2CD416EF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150,854,422,638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31188" w14:textId="63C26B39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179,009,067,366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646FE3" w14:textId="54B9B19C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278,711,337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53D5E" w14:textId="0760DB9B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01A30" w14:textId="7F4BEF3D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97183" w14:textId="0D8148B1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343,595,627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B492C6" w14:textId="1113AF40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6,819,749,281</w:t>
            </w:r>
          </w:p>
        </w:tc>
      </w:tr>
      <w:tr w:rsidR="00E74824" w14:paraId="465E94EC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53F627" w14:textId="77777777" w:rsidR="00E74824" w:rsidRPr="00FE0C4A" w:rsidRDefault="00E74824" w:rsidP="00E74824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sz w:val="22"/>
                <w:szCs w:val="22"/>
              </w:rPr>
              <w:t>國民年金保險基金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711BC" w14:textId="44748844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779,331,393,137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00B6D" w14:textId="1E366C6B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575,945,577,147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31BEE" w14:textId="37EE2632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95,162,948,534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A3504E" w14:textId="0C5FA7FA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232,369,306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C87D0" w14:textId="60650E94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341B4" w14:textId="66A3F455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C7C12" w14:textId="702E78A4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227,018,349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3084AD" w14:textId="71F78008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107,763,479,801</w:t>
            </w:r>
          </w:p>
        </w:tc>
      </w:tr>
      <w:tr w:rsidR="00E74824" w14:paraId="201BB1EE" w14:textId="77777777" w:rsidTr="005E772E">
        <w:trPr>
          <w:cantSplit/>
          <w:trHeight w:val="539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8404CA" w14:textId="77777777" w:rsidR="00E74824" w:rsidRPr="00FE0C4A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b/>
                <w:sz w:val="22"/>
                <w:szCs w:val="22"/>
              </w:rPr>
              <w:t>文化部主管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8982B" w14:textId="3C54D0E3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4,502,056,226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27AD8" w14:textId="1B3AA385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930,513,244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F8669" w14:textId="19747114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75,549,781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745119" w14:textId="0BC0188C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2,867,724,257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7F596" w14:textId="68C62DA5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55C9A" w14:textId="36A86A73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E4301" w14:textId="44202963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5,270,661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0D6D01" w14:textId="637CEBB6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622,998,283</w:t>
            </w:r>
          </w:p>
        </w:tc>
      </w:tr>
      <w:tr w:rsidR="00E74824" w14:paraId="1C1EE5FE" w14:textId="77777777" w:rsidTr="005E772E">
        <w:trPr>
          <w:cantSplit/>
          <w:trHeight w:val="539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85C6E2" w14:textId="77777777" w:rsidR="00E74824" w:rsidRPr="00FE0C4A" w:rsidRDefault="00E74824" w:rsidP="00E74824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sz w:val="22"/>
                <w:szCs w:val="22"/>
              </w:rPr>
              <w:t>國立文化機構作業基金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BBA9E" w14:textId="1CE0616A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4,502,056,226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33C86" w14:textId="67BAC55A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930,513,244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5EDEC" w14:textId="2F71E314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75,549,781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953959" w14:textId="77DDB497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2,867,724,257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5D12A" w14:textId="56365522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61D30" w14:textId="51A9FF16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A87B0" w14:textId="37021C84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5,270,661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EC44F32" w14:textId="70AA5425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622,998,283</w:t>
            </w:r>
          </w:p>
        </w:tc>
      </w:tr>
      <w:tr w:rsidR="00E74824" w14:paraId="77530036" w14:textId="77777777" w:rsidTr="005E772E">
        <w:trPr>
          <w:cantSplit/>
          <w:trHeight w:val="539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69F6EC" w14:textId="77777777" w:rsidR="00E74824" w:rsidRPr="00FE0C4A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b/>
                <w:sz w:val="22"/>
                <w:szCs w:val="22"/>
              </w:rPr>
              <w:t>國立故宮博物院主管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297AC" w14:textId="0F758A75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1,844,507,231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17674" w14:textId="546E3D16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435,600,948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A193B" w14:textId="04B2037B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9,500,000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86C526" w14:textId="6B4A6402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1,394,991,212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61F0B" w14:textId="29762B14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1B37A" w14:textId="2A7596A5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F17ED" w14:textId="1B71DA4E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4,415,071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75B950" w14:textId="54B67FB6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E74824" w14:paraId="24E3506D" w14:textId="77777777" w:rsidTr="005E772E">
        <w:trPr>
          <w:cantSplit/>
          <w:trHeight w:val="539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3C02C4" w14:textId="77777777" w:rsidR="00E74824" w:rsidRPr="00FE0C4A" w:rsidRDefault="00E74824" w:rsidP="00E74824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sz w:val="22"/>
                <w:szCs w:val="22"/>
              </w:rPr>
              <w:t>故宮文物藝術發展基金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2E975" w14:textId="711A5841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1,844,507,231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2CF39" w14:textId="39BF74B6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435,600,948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48D81" w14:textId="2666A16F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9,500,000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4578DC" w14:textId="5A083DF7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1,394,991,212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A7873" w14:textId="2B698265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B963E" w14:textId="10FB59D2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F806C" w14:textId="54A5DC62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4,415,071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5E760B" w14:textId="1B41FD62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</w:tr>
      <w:tr w:rsidR="00E74824" w14:paraId="1EB84DFE" w14:textId="77777777" w:rsidTr="005E772E">
        <w:trPr>
          <w:cantSplit/>
          <w:trHeight w:val="539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912390" w14:textId="77777777" w:rsidR="00E74824" w:rsidRPr="00FE0C4A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b/>
                <w:sz w:val="22"/>
                <w:szCs w:val="22"/>
              </w:rPr>
              <w:t>原住民族委員會主管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E2D78" w14:textId="6AEDB7A7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6,620,672,158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32C7C" w14:textId="19156B9C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4,168,422,142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E6D5C" w14:textId="28ED2ADE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2,233,872,748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B633DE" w14:textId="5F95BABC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0B67F" w14:textId="6C372E76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600E0" w14:textId="09AED2E8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C69F0" w14:textId="62280C95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6910DB" w14:textId="4B2D64A1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218,377,268</w:t>
            </w:r>
          </w:p>
        </w:tc>
      </w:tr>
      <w:tr w:rsidR="00E74824" w14:paraId="767307F3" w14:textId="77777777" w:rsidTr="005E772E">
        <w:trPr>
          <w:cantSplit/>
          <w:trHeight w:val="539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94D81A" w14:textId="77777777" w:rsidR="00E74824" w:rsidRPr="00FE0C4A" w:rsidRDefault="00E74824" w:rsidP="00E74824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sz w:val="22"/>
                <w:szCs w:val="22"/>
              </w:rPr>
              <w:t>原住民族綜合發展基金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31438" w14:textId="1A525BBC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6,620,672,158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B79B7" w14:textId="66A85717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4,168,422,142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9455C" w14:textId="2BCB1FFF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2,233,872,748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06B922" w14:textId="054E5BD7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9179C" w14:textId="0D44A0BA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B6F60" w14:textId="75ECEA84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C7616" w14:textId="6940548D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0B1D61" w14:textId="5034EEB7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218,377,268</w:t>
            </w:r>
          </w:p>
        </w:tc>
      </w:tr>
      <w:tr w:rsidR="00E74824" w14:paraId="070F1F9F" w14:textId="77777777" w:rsidTr="005E772E">
        <w:trPr>
          <w:cantSplit/>
          <w:trHeight w:val="539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04DCD4" w14:textId="77777777" w:rsidR="00E74824" w:rsidRPr="00FE0C4A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b/>
                <w:sz w:val="22"/>
                <w:szCs w:val="22"/>
              </w:rPr>
              <w:t>考試院考選部主管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88C0D" w14:textId="139CB95E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271,613,258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1C329" w14:textId="10F31F4E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129,157,557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8E038" w14:textId="031DE198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EECCDD" w14:textId="1E03DEF5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103,009,493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61253" w14:textId="639DC3BC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9E466" w14:textId="4207BBF5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C0CC6" w14:textId="6978B598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39,439,408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32DB2D" w14:textId="3F3886F7" w:rsidR="00E74824" w:rsidRPr="00767669" w:rsidRDefault="00E74824" w:rsidP="00E74824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6,800</w:t>
            </w:r>
          </w:p>
        </w:tc>
      </w:tr>
      <w:tr w:rsidR="00767669" w14:paraId="414ACFFB" w14:textId="77777777" w:rsidTr="005E772E">
        <w:trPr>
          <w:cantSplit/>
          <w:trHeight w:val="539"/>
        </w:trPr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3CDB2B" w14:textId="77777777" w:rsidR="00767669" w:rsidRPr="00FE0C4A" w:rsidRDefault="00767669" w:rsidP="006A7EA5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FE0C4A">
              <w:rPr>
                <w:rFonts w:ascii="標楷體" w:eastAsia="標楷體" w:hint="eastAsia"/>
                <w:sz w:val="22"/>
                <w:szCs w:val="22"/>
              </w:rPr>
              <w:t>考選業務基金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B0FA9B" w14:textId="3ED4FEAF" w:rsidR="00767669" w:rsidRPr="00767669" w:rsidRDefault="005E6230" w:rsidP="006A7EA5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5E6230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271,613,258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8ADB10" w14:textId="108F0F0F" w:rsidR="00767669" w:rsidRPr="00767669" w:rsidRDefault="005E6230" w:rsidP="006A7EA5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5E6230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129,157,557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02A49E" w14:textId="77777777" w:rsidR="00767669" w:rsidRPr="00767669" w:rsidRDefault="00767669" w:rsidP="006A7EA5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767669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97216E4" w14:textId="63F217E8" w:rsidR="00767669" w:rsidRPr="00767669" w:rsidRDefault="005E6230" w:rsidP="006A7EA5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5E6230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103,009,493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E50C55" w14:textId="77777777" w:rsidR="00767669" w:rsidRPr="00767669" w:rsidRDefault="00767669" w:rsidP="006A7EA5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767669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16FB1C" w14:textId="77777777" w:rsidR="00767669" w:rsidRPr="00767669" w:rsidRDefault="00767669" w:rsidP="006A7EA5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767669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AC4007" w14:textId="182E5CCC" w:rsidR="00767669" w:rsidRPr="00767669" w:rsidRDefault="005E6230" w:rsidP="006A7EA5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5E6230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39,439,408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D214B19" w14:textId="15BC3584" w:rsidR="00767669" w:rsidRPr="00767669" w:rsidRDefault="005E6230" w:rsidP="006A7EA5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5E6230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6,800</w:t>
            </w:r>
          </w:p>
        </w:tc>
      </w:tr>
    </w:tbl>
    <w:p w14:paraId="529F8A6E" w14:textId="6DA0E4A4" w:rsidR="00E1010B" w:rsidRPr="00E1010B" w:rsidRDefault="00E1010B" w:rsidP="00E1010B">
      <w:pPr>
        <w:snapToGrid w:val="0"/>
        <w:ind w:leftChars="1009" w:left="2464" w:hangingChars="13" w:hanging="42"/>
        <w:jc w:val="center"/>
        <w:rPr>
          <w:rFonts w:ascii="標楷體" w:eastAsia="標楷體" w:hAnsi="標楷體"/>
          <w:bCs/>
          <w:sz w:val="32"/>
          <w:szCs w:val="32"/>
        </w:rPr>
      </w:pPr>
      <w:r w:rsidRPr="00E1010B">
        <w:rPr>
          <w:rFonts w:ascii="標楷體" w:eastAsia="標楷體" w:hAnsi="標楷體" w:hint="eastAsia"/>
          <w:b/>
          <w:sz w:val="32"/>
          <w:szCs w:val="32"/>
          <w:u w:val="single"/>
        </w:rPr>
        <w:lastRenderedPageBreak/>
        <w:t xml:space="preserve">　</w:t>
      </w:r>
      <w:r w:rsidR="00C22D83">
        <w:rPr>
          <w:rFonts w:ascii="標楷體" w:eastAsia="標楷體" w:hAnsi="標楷體" w:hint="eastAsia"/>
          <w:b/>
          <w:sz w:val="32"/>
          <w:szCs w:val="32"/>
          <w:u w:val="single"/>
        </w:rPr>
        <w:t>七</w:t>
      </w:r>
      <w:r w:rsidRPr="00E1010B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、餘絀審定後平衡綜計表　</w:t>
      </w:r>
      <w:r w:rsidRPr="00E1010B">
        <w:rPr>
          <w:rFonts w:ascii="標楷體" w:eastAsia="標楷體" w:hAnsi="標楷體" w:hint="eastAsia"/>
          <w:bCs/>
          <w:sz w:val="32"/>
          <w:szCs w:val="32"/>
        </w:rPr>
        <w:t>（基金別）（續）</w:t>
      </w:r>
    </w:p>
    <w:p w14:paraId="7FDF9374" w14:textId="03F3CDDA" w:rsidR="00456613" w:rsidRDefault="00456613" w:rsidP="000E6F5B">
      <w:pPr>
        <w:tabs>
          <w:tab w:val="left" w:pos="11087"/>
        </w:tabs>
        <w:snapToGrid w:val="0"/>
        <w:spacing w:beforeLines="20" w:before="72"/>
        <w:ind w:rightChars="21" w:right="50"/>
        <w:jc w:val="right"/>
      </w:pPr>
      <w:r w:rsidRPr="00767669">
        <w:rPr>
          <w:rFonts w:ascii="標楷體" w:eastAsia="標楷體" w:hAnsi="標楷體" w:hint="eastAsia"/>
        </w:rPr>
        <w:t>中華民國</w:t>
      </w:r>
      <w:r w:rsidRPr="00767669">
        <w:rPr>
          <w:rFonts w:ascii="標楷體" w:eastAsia="標楷體" w:hAnsi="標楷體"/>
        </w:rPr>
        <w:t>11</w:t>
      </w:r>
      <w:r w:rsidR="00C22D83">
        <w:rPr>
          <w:rFonts w:ascii="標楷體" w:eastAsia="標楷體" w:hAnsi="標楷體" w:hint="eastAsia"/>
        </w:rPr>
        <w:t>3</w:t>
      </w:r>
      <w:r w:rsidRPr="00767669">
        <w:rPr>
          <w:rFonts w:ascii="標楷體" w:eastAsia="標楷體" w:hAnsi="標楷體" w:hint="eastAsia"/>
        </w:rPr>
        <w:t>年12月31日</w:t>
      </w:r>
      <w:r>
        <w:rPr>
          <w:rFonts w:ascii="標楷體" w:eastAsia="標楷體" w:hAnsi="標楷體"/>
        </w:rPr>
        <w:tab/>
      </w:r>
      <w:r w:rsidRPr="00767669">
        <w:rPr>
          <w:rFonts w:ascii="標楷體" w:eastAsia="標楷體" w:hint="eastAsia"/>
          <w:spacing w:val="-20"/>
        </w:rPr>
        <w:t>單位：新臺幣元</w:t>
      </w:r>
    </w:p>
    <w:tbl>
      <w:tblPr>
        <w:tblW w:w="22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5"/>
        <w:gridCol w:w="1843"/>
        <w:gridCol w:w="1843"/>
        <w:gridCol w:w="1843"/>
        <w:gridCol w:w="1843"/>
        <w:gridCol w:w="1844"/>
        <w:gridCol w:w="1843"/>
        <w:gridCol w:w="1843"/>
        <w:gridCol w:w="1843"/>
        <w:gridCol w:w="1843"/>
        <w:gridCol w:w="1844"/>
      </w:tblGrid>
      <w:tr w:rsidR="00C24C1D" w:rsidRPr="00456613" w14:paraId="4ED0415B" w14:textId="77777777" w:rsidTr="006C3760">
        <w:trPr>
          <w:cantSplit/>
          <w:trHeight w:val="850"/>
          <w:tblHeader/>
        </w:trPr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0CBB7D" w14:textId="77777777" w:rsidR="00C24C1D" w:rsidRPr="00456613" w:rsidRDefault="00C24C1D" w:rsidP="00456613">
            <w:pPr>
              <w:ind w:left="113" w:right="113"/>
              <w:jc w:val="distribute"/>
              <w:rPr>
                <w:rFonts w:eastAsia="標楷體"/>
                <w:szCs w:val="24"/>
              </w:rPr>
            </w:pPr>
            <w:r w:rsidRPr="00456613">
              <w:rPr>
                <w:rFonts w:eastAsia="標楷體" w:hint="eastAsia"/>
                <w:szCs w:val="24"/>
              </w:rPr>
              <w:t>基金名稱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8193C3" w14:textId="77777777" w:rsidR="00C24C1D" w:rsidRPr="00456613" w:rsidRDefault="00C24C1D" w:rsidP="00456613">
            <w:pPr>
              <w:ind w:leftChars="20" w:left="48" w:rightChars="20" w:right="48"/>
              <w:jc w:val="distribute"/>
              <w:rPr>
                <w:rFonts w:eastAsia="標楷體"/>
                <w:b/>
                <w:snapToGrid w:val="0"/>
                <w:szCs w:val="24"/>
              </w:rPr>
            </w:pPr>
            <w:r w:rsidRPr="00456613">
              <w:rPr>
                <w:rFonts w:eastAsia="標楷體" w:hint="eastAsia"/>
                <w:b/>
                <w:snapToGrid w:val="0"/>
                <w:szCs w:val="24"/>
              </w:rPr>
              <w:t>負債及淨值</w:t>
            </w:r>
            <w:r w:rsidRPr="00456613">
              <w:rPr>
                <w:rFonts w:eastAsia="標楷體" w:hint="eastAsia"/>
                <w:b/>
                <w:szCs w:val="24"/>
              </w:rPr>
              <w:t>總額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0E6226" w14:textId="77777777" w:rsidR="00C24C1D" w:rsidRPr="00456613" w:rsidRDefault="00C24C1D" w:rsidP="00456613">
            <w:pPr>
              <w:ind w:leftChars="20" w:left="48" w:rightChars="20" w:right="48"/>
              <w:jc w:val="distribute"/>
              <w:rPr>
                <w:rFonts w:eastAsia="標楷體"/>
                <w:b/>
                <w:szCs w:val="24"/>
              </w:rPr>
            </w:pPr>
            <w:r w:rsidRPr="00456613">
              <w:rPr>
                <w:rFonts w:eastAsia="標楷體" w:hint="eastAsia"/>
                <w:b/>
                <w:szCs w:val="24"/>
              </w:rPr>
              <w:t>負債總額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D8427E" w14:textId="77777777" w:rsidR="00C24C1D" w:rsidRPr="00456613" w:rsidRDefault="00C24C1D" w:rsidP="00456613">
            <w:pPr>
              <w:ind w:leftChars="20" w:left="48" w:rightChars="20" w:right="48"/>
              <w:jc w:val="distribute"/>
              <w:rPr>
                <w:rFonts w:eastAsia="標楷體"/>
                <w:szCs w:val="24"/>
              </w:rPr>
            </w:pPr>
            <w:r w:rsidRPr="00456613">
              <w:rPr>
                <w:rFonts w:eastAsia="標楷體" w:hint="eastAsia"/>
                <w:szCs w:val="24"/>
              </w:rPr>
              <w:t>流動負債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7BAAD3" w14:textId="77777777" w:rsidR="00C24C1D" w:rsidRPr="00456613" w:rsidRDefault="00C24C1D" w:rsidP="00456613">
            <w:pPr>
              <w:ind w:leftChars="20" w:left="48" w:rightChars="20" w:right="48"/>
              <w:jc w:val="distribute"/>
              <w:rPr>
                <w:rFonts w:eastAsia="標楷體"/>
                <w:szCs w:val="24"/>
              </w:rPr>
            </w:pPr>
            <w:r w:rsidRPr="00456613">
              <w:rPr>
                <w:rFonts w:eastAsia="標楷體" w:hint="eastAsia"/>
                <w:szCs w:val="24"/>
              </w:rPr>
              <w:t>長期負債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552C55" w14:textId="77777777" w:rsidR="00C24C1D" w:rsidRPr="00456613" w:rsidRDefault="00C24C1D" w:rsidP="00456613">
            <w:pPr>
              <w:ind w:leftChars="20" w:left="48" w:rightChars="20" w:right="48"/>
              <w:jc w:val="distribute"/>
              <w:rPr>
                <w:rFonts w:eastAsia="標楷體"/>
                <w:snapToGrid w:val="0"/>
                <w:szCs w:val="24"/>
              </w:rPr>
            </w:pPr>
            <w:r w:rsidRPr="00456613">
              <w:rPr>
                <w:rFonts w:eastAsia="標楷體" w:hint="eastAsia"/>
                <w:snapToGrid w:val="0"/>
                <w:szCs w:val="24"/>
              </w:rPr>
              <w:t>其他負債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927DE3" w14:textId="77777777" w:rsidR="00C24C1D" w:rsidRPr="00456613" w:rsidRDefault="00C24C1D" w:rsidP="00456613">
            <w:pPr>
              <w:ind w:leftChars="20" w:left="48" w:rightChars="20" w:right="48"/>
              <w:jc w:val="distribute"/>
              <w:rPr>
                <w:rFonts w:eastAsia="標楷體"/>
                <w:b/>
                <w:snapToGrid w:val="0"/>
                <w:szCs w:val="24"/>
              </w:rPr>
            </w:pPr>
            <w:r w:rsidRPr="00456613">
              <w:rPr>
                <w:rFonts w:eastAsia="標楷體" w:hint="eastAsia"/>
                <w:b/>
                <w:snapToGrid w:val="0"/>
                <w:szCs w:val="24"/>
              </w:rPr>
              <w:t>淨值總額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F45278" w14:textId="77777777" w:rsidR="00C24C1D" w:rsidRPr="00456613" w:rsidRDefault="00C24C1D" w:rsidP="00456613">
            <w:pPr>
              <w:ind w:leftChars="20" w:left="48" w:rightChars="20" w:right="48"/>
              <w:jc w:val="distribute"/>
              <w:rPr>
                <w:rFonts w:eastAsia="標楷體"/>
                <w:snapToGrid w:val="0"/>
                <w:szCs w:val="24"/>
              </w:rPr>
            </w:pPr>
            <w:r w:rsidRPr="00456613">
              <w:rPr>
                <w:rFonts w:eastAsia="標楷體" w:hint="eastAsia"/>
                <w:snapToGrid w:val="0"/>
                <w:szCs w:val="24"/>
              </w:rPr>
              <w:t>基金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0C99BD" w14:textId="77777777" w:rsidR="00C24C1D" w:rsidRPr="00456613" w:rsidRDefault="00C24C1D" w:rsidP="00456613">
            <w:pPr>
              <w:ind w:leftChars="20" w:left="48" w:rightChars="20" w:right="48"/>
              <w:jc w:val="distribute"/>
              <w:rPr>
                <w:rFonts w:eastAsia="標楷體"/>
                <w:snapToGrid w:val="0"/>
                <w:szCs w:val="24"/>
              </w:rPr>
            </w:pPr>
            <w:r w:rsidRPr="00456613">
              <w:rPr>
                <w:rFonts w:eastAsia="標楷體" w:hint="eastAsia"/>
                <w:snapToGrid w:val="0"/>
                <w:szCs w:val="24"/>
              </w:rPr>
              <w:t>公積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72C0D4" w14:textId="77777777" w:rsidR="00C24C1D" w:rsidRPr="00456613" w:rsidRDefault="00C24C1D" w:rsidP="00456613">
            <w:pPr>
              <w:ind w:leftChars="20" w:left="48" w:rightChars="20" w:right="48"/>
              <w:jc w:val="distribute"/>
              <w:rPr>
                <w:rFonts w:eastAsia="標楷體"/>
                <w:szCs w:val="24"/>
              </w:rPr>
            </w:pPr>
            <w:r w:rsidRPr="00456613">
              <w:rPr>
                <w:rFonts w:eastAsia="標楷體" w:hint="eastAsia"/>
                <w:szCs w:val="24"/>
              </w:rPr>
              <w:t>累積餘絀</w:t>
            </w:r>
          </w:p>
        </w:tc>
        <w:tc>
          <w:tcPr>
            <w:tcW w:w="1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55C3E56" w14:textId="77777777" w:rsidR="00C24C1D" w:rsidRPr="00456613" w:rsidRDefault="00C24C1D" w:rsidP="00456613">
            <w:pPr>
              <w:ind w:leftChars="20" w:left="48" w:rightChars="20" w:right="48"/>
              <w:jc w:val="distribute"/>
              <w:rPr>
                <w:rFonts w:eastAsia="標楷體"/>
                <w:szCs w:val="24"/>
              </w:rPr>
            </w:pPr>
            <w:r w:rsidRPr="00456613">
              <w:rPr>
                <w:rFonts w:eastAsia="標楷體" w:hint="eastAsia"/>
                <w:szCs w:val="24"/>
              </w:rPr>
              <w:t>淨值其他項目</w:t>
            </w:r>
          </w:p>
        </w:tc>
      </w:tr>
      <w:tr w:rsidR="00656157" w14:paraId="18CF1E53" w14:textId="77777777" w:rsidTr="00A76B45">
        <w:trPr>
          <w:cantSplit/>
          <w:trHeight w:val="510"/>
        </w:trPr>
        <w:tc>
          <w:tcPr>
            <w:tcW w:w="36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683147" w14:textId="0B86DDAB" w:rsidR="00656157" w:rsidRPr="00E42116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456613">
              <w:rPr>
                <w:rFonts w:ascii="標楷體" w:eastAsia="標楷體" w:hint="eastAsia"/>
                <w:b/>
                <w:szCs w:val="24"/>
              </w:rPr>
              <w:t>合計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735E1" w14:textId="48B739D9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8,228,326,957,246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ABE5A" w14:textId="19B1C8BB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3,516,172,296,882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52C5C" w14:textId="293FCEF5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699,361,244,891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37899" w14:textId="0470242B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264,898,973,978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B661BF" w14:textId="68AAE234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2,551,912,078,013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D09FE6" w14:textId="7A97F47A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4,712,154,660,364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930748" w14:textId="15A3ADCF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1,928,672,843,327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8B2EFE" w14:textId="62296243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354,234,453,997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96BE4F" w14:textId="1A392CAA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134,098,859,621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FB63C" w14:textId="45043D52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2,295,148,503,419</w:t>
            </w:r>
          </w:p>
        </w:tc>
      </w:tr>
      <w:tr w:rsidR="00656157" w14:paraId="604149DF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CB19D0" w14:textId="77777777" w:rsidR="00656157" w:rsidRPr="00E42116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b/>
                <w:sz w:val="22"/>
                <w:szCs w:val="22"/>
              </w:rPr>
              <w:t>行政院主管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A1B39" w14:textId="0173FE12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2,098,512,635,761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351AA" w14:textId="0289F9CF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1,825,543,905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0DF9F" w14:textId="1AC9C8C8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1,520,170,590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F89CA" w14:textId="0A274964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65D89B" w14:textId="7F004AE1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305,373,315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33A46D" w14:textId="0BBA008C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2,096,687,091,856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37B594" w14:textId="0027E8E8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89,143,850,649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3DA949" w14:textId="332E187B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942A0B" w14:textId="37B1BE71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109,844,161,387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D9746" w14:textId="12F59B80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1,897,699,079,820</w:t>
            </w:r>
          </w:p>
        </w:tc>
      </w:tr>
      <w:tr w:rsidR="00656157" w14:paraId="676070A5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BBCA00" w14:textId="77777777" w:rsidR="00656157" w:rsidRPr="00E42116" w:rsidRDefault="00656157" w:rsidP="00656157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z w:val="22"/>
                <w:szCs w:val="22"/>
              </w:rPr>
              <w:t>行政院國家發展基金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1419D" w14:textId="0CAF15C8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2,098,512,635,761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ECED1" w14:textId="308BF49D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1,825,543,905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11D43" w14:textId="585BB1B0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1,520,170,590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C7E6A" w14:textId="6C37CA34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6A71B7" w14:textId="630F21BA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305,373,315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993EB6" w14:textId="175EF784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2,096,687,091,856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07C607" w14:textId="07CC037D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89,143,850,649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44C253" w14:textId="1B97F887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FC471" w14:textId="3CF797F2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109,844,161,387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FF82C" w14:textId="19AE2496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1,897,699,079,820</w:t>
            </w:r>
          </w:p>
        </w:tc>
      </w:tr>
      <w:tr w:rsidR="00656157" w14:paraId="4061043D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CE60C6" w14:textId="6B07BF61" w:rsidR="00656157" w:rsidRPr="00E42116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b/>
                <w:sz w:val="22"/>
                <w:szCs w:val="22"/>
              </w:rPr>
              <w:t>內政部主管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38F47" w14:textId="5666E60C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89,620,428,146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C80AA" w14:textId="2414AC64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60,581,366,695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0ECED" w14:textId="7F004640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13,305,107,339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DFA9E" w14:textId="7006F74E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15,506,923,543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3453EB" w14:textId="7C4F2A04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31,769,335,813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843404" w14:textId="56ABA5B4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29,039,061,451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CC4888" w14:textId="45D05670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37,090,112,442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076364" w14:textId="2441D562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815,134,569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7CF94D" w14:textId="02B718A8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- 8,866,185,560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4D01E" w14:textId="4C5D7341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656157" w14:paraId="7AECC667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EC5D04" w14:textId="77777777" w:rsidR="00656157" w:rsidRPr="00E42116" w:rsidRDefault="00656157" w:rsidP="00656157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z w:val="22"/>
                <w:szCs w:val="22"/>
              </w:rPr>
              <w:t>營建建設基金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95FE2" w14:textId="0FF477EF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84,017,455,881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03D7E" w14:textId="7A36C8FD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55,139,089,645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3BCD3" w14:textId="27900FF6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13,281,522,585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FD162" w14:textId="74A61CAA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10,098,563,543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205134" w14:textId="47206F65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31,759,003,517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D7FEFF" w14:textId="3497232D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28,878,366,236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5E64EF" w14:textId="572C8BA2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37,041,952,442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531F08" w14:textId="05A2A7F7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815,134,569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DA59A4" w14:textId="7970AFDC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- 8,978,720,775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D92FE" w14:textId="6A0D3343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</w:tr>
      <w:tr w:rsidR="00656157" w14:paraId="40D29458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845D19" w14:textId="77777777" w:rsidR="00656157" w:rsidRPr="00E42116" w:rsidRDefault="00656157" w:rsidP="00656157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z w:val="22"/>
                <w:szCs w:val="22"/>
              </w:rPr>
              <w:t>實施平均地權基金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4666B" w14:textId="6C6DE545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5,602,972,265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9E4A6" w14:textId="08FDCF02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5,442,277,050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57C9B" w14:textId="3CFC99AD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23,584,754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A5160" w14:textId="41F848F1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5,408,360,000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70AE82" w14:textId="138DDB26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10,332,296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E39AF4" w14:textId="24E2CAB2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160,695,215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BC416F" w14:textId="6BE3EFF9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48,160,000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26FB0C" w14:textId="3EF10798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79BCEC" w14:textId="58D41BA9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112,535,215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1811A" w14:textId="20E61B45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</w:tr>
      <w:tr w:rsidR="00656157" w14:paraId="71ECC3DB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91BBE6" w14:textId="77777777" w:rsidR="00656157" w:rsidRPr="00E42116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b/>
                <w:sz w:val="22"/>
                <w:szCs w:val="22"/>
              </w:rPr>
              <w:t>國防部主管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24EC8" w14:textId="3AF80B43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94,087,283,571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51B89" w14:textId="78D19C41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83,347,699,284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E182F" w14:textId="4F739454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12,212,547,890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28C81" w14:textId="5F28D421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98,421,883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B52202" w14:textId="1FB902C3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71,036,729,511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E664D7" w14:textId="32DB37C6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10,739,584,287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B77C33" w14:textId="1816B71D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94,791,129,926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24802D" w14:textId="2F47F7A7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17,191,430,164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561B69" w14:textId="1E5B1A4B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- 101,244,914,494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6558C" w14:textId="7F8D155B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1,938,691</w:t>
            </w:r>
          </w:p>
        </w:tc>
      </w:tr>
      <w:tr w:rsidR="00656157" w14:paraId="737B38C7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22AD42" w14:textId="77777777" w:rsidR="00656157" w:rsidRPr="00E42116" w:rsidRDefault="00656157" w:rsidP="00656157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z w:val="22"/>
                <w:szCs w:val="22"/>
              </w:rPr>
              <w:t>國軍生產及服務作業基金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D8AD5" w14:textId="61CC499E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76,539,203,927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3B64B" w14:textId="7A46FCEF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21,460,079,372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51578" w14:textId="28E823AC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11,845,470,790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5553E" w14:textId="4C2AB44E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98,421,883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83EB4A" w14:textId="3852411B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9,516,186,699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E63F76" w14:textId="634EF22F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55,079,124,555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1D79F2" w14:textId="35BC6F1C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33,883,761,926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DBF7EF" w14:textId="1826452E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17,160,706,373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C33616" w14:textId="0AD3B2B8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4,034,656,256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EAE8E" w14:textId="0A9458EA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</w:tr>
      <w:tr w:rsidR="00656157" w14:paraId="5977AA0F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3E172A" w14:textId="77777777" w:rsidR="00656157" w:rsidRPr="00E42116" w:rsidRDefault="00656157" w:rsidP="00656157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z w:val="22"/>
                <w:szCs w:val="22"/>
              </w:rPr>
              <w:t>國軍老舊眷村改建基金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B7D40" w14:textId="0EF427DC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16,955,558,153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0D5AB" w14:textId="5964DACB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61,631,571,903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1DDA8" w14:textId="354B1859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196,458,382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15C62" w14:textId="07FA2AEF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01FA16" w14:textId="7C0D6F00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61,435,113,521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E3F9B4" w14:textId="7E7DCCF2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- 44,676,013,750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EF54D1" w14:textId="2FE3570F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60,603,557,000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95BB74" w14:textId="04CE0609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452FB4" w14:textId="6019D919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- 105,279,570,750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3C8B6" w14:textId="5B6998D0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</w:tr>
      <w:tr w:rsidR="00656157" w14:paraId="6A9EC133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E7D292" w14:textId="6CFD702F" w:rsidR="00656157" w:rsidRPr="00E42116" w:rsidRDefault="00656157" w:rsidP="00656157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</w:rPr>
            </w:pPr>
            <w:r w:rsidRPr="00847065">
              <w:rPr>
                <w:rFonts w:ascii="標楷體" w:eastAsia="標楷體" w:hint="eastAsia"/>
                <w:sz w:val="22"/>
                <w:szCs w:val="22"/>
              </w:rPr>
              <w:t>國防醫學院軍事教育基金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625FF" w14:textId="7D184EEE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592,521,491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C8452" w14:textId="28990BD4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256,048,009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D3213" w14:textId="1267982A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170,618,718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6FF83" w14:textId="2B453610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54FAB1" w14:textId="1937BD23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85,429,291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221153" w14:textId="0A5F9979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336,473,482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FF5964" w14:textId="108F5B73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303,811,000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155307" w14:textId="66B40FDC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30,723,791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1F1D91" w14:textId="24D156E5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E1E56" w14:textId="0DFF5F38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1,938,691</w:t>
            </w:r>
          </w:p>
        </w:tc>
      </w:tr>
      <w:tr w:rsidR="00656157" w14:paraId="40C538DF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C3E746" w14:textId="77777777" w:rsidR="00656157" w:rsidRPr="00E42116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b/>
                <w:sz w:val="22"/>
                <w:szCs w:val="22"/>
              </w:rPr>
              <w:t>教育部主管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C62DD" w14:textId="7AD8BC7A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605,603,207,932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98A7B" w14:textId="51CD10F7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157,226,208,650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2747C" w14:textId="72EADFAE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99,332,001,975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BB726" w14:textId="4729D275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6,367,279,215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EE219F" w14:textId="6832FF3F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51,526,927,460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8C8B21" w14:textId="7CD1F8F7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448,376,999,282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C25DEF" w14:textId="761A8DA2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363,294,096,954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9A77B6" w14:textId="0835097D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72,009,948,343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EF4B73" w14:textId="7133D1C1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6,726,151,969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E3573" w14:textId="41B168B2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6,346,802,016</w:t>
            </w:r>
          </w:p>
        </w:tc>
      </w:tr>
      <w:tr w:rsidR="00656157" w14:paraId="774AB1EC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239069" w14:textId="482EE63B" w:rsidR="00656157" w:rsidRPr="00E42116" w:rsidRDefault="00656157" w:rsidP="00A76B45">
            <w:pPr>
              <w:autoSpaceDE w:val="0"/>
              <w:autoSpaceDN w:val="0"/>
              <w:adjustRightInd w:val="0"/>
              <w:snapToGrid w:val="0"/>
              <w:ind w:leftChars="100" w:left="240" w:rightChars="23" w:right="55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pacing w:val="-24"/>
                <w:sz w:val="22"/>
                <w:szCs w:val="22"/>
              </w:rPr>
              <w:t>國立大學校院校務基金(</w:t>
            </w:r>
            <w:r w:rsidR="00DA7C87">
              <w:rPr>
                <w:rFonts w:ascii="標楷體" w:eastAsia="標楷體" w:hint="eastAsia"/>
                <w:spacing w:val="-24"/>
                <w:sz w:val="22"/>
                <w:szCs w:val="22"/>
              </w:rPr>
              <w:t>綜計</w:t>
            </w:r>
            <w:r w:rsidRPr="00E42116">
              <w:rPr>
                <w:rFonts w:ascii="標楷體" w:eastAsia="標楷體" w:hint="eastAsia"/>
                <w:spacing w:val="-24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7FE57" w14:textId="79B51C16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419,748,194,999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4FC2F" w14:textId="054C1AB9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116,875,202,088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B9A34" w14:textId="380A0326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79,374,754,208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76B91" w14:textId="5432731E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4,205,253,439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66A018" w14:textId="2EA6FDB1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33,295,194,441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18B3D4" w14:textId="7A106394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302,872,992,911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B79034" w14:textId="7D094AEC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238,954,794,671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23D99C" w14:textId="67FF060A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51,136,827,692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5FEA6B" w14:textId="7A181469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6,624,959,323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10647" w14:textId="454128FB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6,156,411,225</w:t>
            </w:r>
          </w:p>
        </w:tc>
      </w:tr>
      <w:tr w:rsidR="00656157" w14:paraId="03BB1880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98ACAA" w14:textId="77777777" w:rsidR="00656157" w:rsidRPr="00A76B45" w:rsidRDefault="00656157" w:rsidP="00A76B45">
            <w:pPr>
              <w:autoSpaceDE w:val="0"/>
              <w:autoSpaceDN w:val="0"/>
              <w:adjustRightInd w:val="0"/>
              <w:snapToGrid w:val="0"/>
              <w:ind w:leftChars="100" w:left="240" w:rightChars="11" w:right="26"/>
              <w:jc w:val="distribute"/>
              <w:rPr>
                <w:rFonts w:ascii="標楷體" w:eastAsia="標楷體" w:hAnsi="標楷體"/>
                <w:spacing w:val="-8"/>
                <w:w w:val="98"/>
                <w:sz w:val="22"/>
                <w:szCs w:val="22"/>
                <w:highlight w:val="yellow"/>
              </w:rPr>
            </w:pPr>
            <w:r w:rsidRPr="00A76B45">
              <w:rPr>
                <w:rFonts w:ascii="標楷體" w:eastAsia="標楷體" w:hint="eastAsia"/>
                <w:spacing w:val="-8"/>
                <w:w w:val="98"/>
                <w:sz w:val="22"/>
                <w:szCs w:val="22"/>
              </w:rPr>
              <w:t>國立臺灣大學附設醫院作業基金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4A80A" w14:textId="4EEDE1A2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99,653,288,895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F368A" w14:textId="7185DE20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25,673,902,704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C1ABC" w14:textId="2B9EBC98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11,158,305,004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A6687" w14:textId="742657B3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CC26C8" w14:textId="46FEAF9A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14,515,597,700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F8830D" w14:textId="2422DE96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73,979,386,191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C84CA2" w14:textId="7462A3E9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60,176,520,645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30C48F" w14:textId="67D86210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8,806,282,201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F17664" w14:textId="1B70C006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4,996,146,096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7CF5E" w14:textId="7CA6189D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437,249</w:t>
            </w:r>
          </w:p>
        </w:tc>
      </w:tr>
      <w:tr w:rsidR="00656157" w14:paraId="2E347B55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A7A7B0" w14:textId="77777777" w:rsidR="00656157" w:rsidRPr="00A76B45" w:rsidRDefault="00656157" w:rsidP="00A76B45">
            <w:pPr>
              <w:autoSpaceDE w:val="0"/>
              <w:autoSpaceDN w:val="0"/>
              <w:adjustRightInd w:val="0"/>
              <w:snapToGrid w:val="0"/>
              <w:ind w:leftChars="100" w:left="240" w:rightChars="11" w:right="26"/>
              <w:jc w:val="distribute"/>
              <w:rPr>
                <w:rFonts w:ascii="標楷體" w:eastAsia="標楷體" w:hAnsi="標楷體"/>
                <w:spacing w:val="-8"/>
                <w:w w:val="98"/>
                <w:sz w:val="22"/>
                <w:szCs w:val="22"/>
                <w:highlight w:val="yellow"/>
              </w:rPr>
            </w:pPr>
            <w:r w:rsidRPr="00A76B45">
              <w:rPr>
                <w:rFonts w:ascii="標楷體" w:eastAsia="標楷體" w:hint="eastAsia"/>
                <w:spacing w:val="-8"/>
                <w:w w:val="98"/>
                <w:sz w:val="22"/>
                <w:szCs w:val="22"/>
              </w:rPr>
              <w:t>國立成功大學附設醫院作業基金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8E5D4" w14:textId="49ED5440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28,820,248,737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5B629" w14:textId="3715D0FC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7,108,038,561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9E296" w14:textId="06AE8C7B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3,842,139,015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68E54" w14:textId="272941CC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2,162,025,776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9EF8DF" w14:textId="1DCFF43F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1,103,873,770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BE3A02" w14:textId="39EAC6CC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21,712,210,176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C44500" w14:textId="7481C3C1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16,777,350,566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980EE2" w14:textId="7662CA1A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1,361,382,654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7FAD93" w14:textId="07D1C179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3,573,476,956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2A018" w14:textId="04731CA6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</w:tr>
      <w:tr w:rsidR="00656157" w14:paraId="39A7F9DE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6C31B7" w14:textId="77777777" w:rsidR="00656157" w:rsidRPr="00A76B45" w:rsidRDefault="00656157" w:rsidP="00A76B45">
            <w:pPr>
              <w:autoSpaceDE w:val="0"/>
              <w:autoSpaceDN w:val="0"/>
              <w:adjustRightInd w:val="0"/>
              <w:snapToGrid w:val="0"/>
              <w:ind w:leftChars="100" w:left="240" w:rightChars="11" w:right="26"/>
              <w:jc w:val="distribute"/>
              <w:rPr>
                <w:rFonts w:ascii="標楷體" w:eastAsia="標楷體" w:hAnsi="標楷體"/>
                <w:spacing w:val="-8"/>
                <w:w w:val="98"/>
                <w:sz w:val="22"/>
                <w:szCs w:val="22"/>
                <w:highlight w:val="yellow"/>
              </w:rPr>
            </w:pPr>
            <w:r w:rsidRPr="00A76B45">
              <w:rPr>
                <w:rFonts w:ascii="標楷體" w:eastAsia="標楷體" w:hint="eastAsia"/>
                <w:spacing w:val="-8"/>
                <w:w w:val="98"/>
                <w:sz w:val="22"/>
                <w:szCs w:val="22"/>
              </w:rPr>
              <w:t>國立陽明交通大學附設醫院作業基金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BF80D" w14:textId="6C426FB6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6,733,032,286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7B189" w14:textId="4CB6F917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1,569,747,031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2B20D" w14:textId="73A10E84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983,683,357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5A266" w14:textId="72EBFEF0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33D853" w14:textId="376022A9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586,063,674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FEEDFA" w14:textId="73B58049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5,163,285,255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FC60F8" w14:textId="58798698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4,053,977,886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20D912" w14:textId="69502EDA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228,279,718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344C40" w14:textId="75727E10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691,183,234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DFC62" w14:textId="746778A7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189,844,417</w:t>
            </w:r>
          </w:p>
        </w:tc>
      </w:tr>
      <w:tr w:rsidR="00656157" w14:paraId="774AC978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299150" w14:textId="77777777" w:rsidR="00656157" w:rsidRPr="00E42116" w:rsidRDefault="00656157" w:rsidP="00656157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z w:val="22"/>
                <w:szCs w:val="22"/>
              </w:rPr>
              <w:t>教育部所屬機構作業基金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897D5" w14:textId="6E783A2B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10,332,892,204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5A445" w14:textId="145D5F7A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701,578,700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B8F08" w14:textId="5B5AD2B4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418,481,417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B06F0" w14:textId="59857798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D6131C" w14:textId="5C5B1F51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283,097,283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A7DE8E" w14:textId="17D8CC52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9,631,313,504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11CF11" w14:textId="250B91B0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8,262,898,255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41A514" w14:textId="15C96298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4,185,121,213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66CB4D" w14:textId="23CC6940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- 2,819,470,020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23D6A" w14:textId="1E1B7A6A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2,764,056</w:t>
            </w:r>
          </w:p>
        </w:tc>
      </w:tr>
      <w:tr w:rsidR="00656157" w14:paraId="70AFB7CD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20091E" w14:textId="77777777" w:rsidR="00656157" w:rsidRPr="00A76B45" w:rsidRDefault="00656157" w:rsidP="00A76B45">
            <w:pPr>
              <w:autoSpaceDE w:val="0"/>
              <w:autoSpaceDN w:val="0"/>
              <w:adjustRightInd w:val="0"/>
              <w:snapToGrid w:val="0"/>
              <w:ind w:leftChars="100" w:left="240" w:rightChars="11" w:right="26"/>
              <w:jc w:val="distribute"/>
              <w:rPr>
                <w:rFonts w:ascii="標楷體" w:eastAsia="標楷體"/>
                <w:spacing w:val="-8"/>
                <w:w w:val="98"/>
                <w:sz w:val="22"/>
                <w:szCs w:val="22"/>
              </w:rPr>
            </w:pPr>
            <w:r w:rsidRPr="00A76B45">
              <w:rPr>
                <w:rFonts w:ascii="標楷體" w:eastAsia="標楷體" w:hint="eastAsia"/>
                <w:spacing w:val="-8"/>
                <w:w w:val="98"/>
                <w:sz w:val="22"/>
                <w:szCs w:val="22"/>
              </w:rPr>
              <w:t>國立高級中等學校校務基金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A7593" w14:textId="2A1A4963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40,315,550,811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D72A7" w14:textId="7A86797E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5,297,739,566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439E0" w14:textId="716D99B4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3,554,638,974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D0B9C" w14:textId="0805CA85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D33337" w14:textId="14408F73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1,743,100,592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60B320" w14:textId="2A3A6C30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35,017,811,245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C4AD10" w14:textId="4790EC7E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35,068,554,931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3021DF" w14:textId="6E52F521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6,292,054,865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90206F" w14:textId="3EC2C796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- 6,340,143,620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9138B" w14:textId="424BD109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- 2,654,931</w:t>
            </w:r>
          </w:p>
        </w:tc>
      </w:tr>
      <w:tr w:rsidR="00656157" w14:paraId="1258B873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2B1A6D" w14:textId="77777777" w:rsidR="00656157" w:rsidRPr="00E42116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b/>
                <w:sz w:val="22"/>
                <w:szCs w:val="22"/>
              </w:rPr>
              <w:t>法務部主管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19141" w14:textId="7E160111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3,995,649,545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E334B" w14:textId="3D13EE66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200,634,713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2A56D" w14:textId="5C4897F6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64,395,961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136FE" w14:textId="13B0A274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87736F" w14:textId="291FDF10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136,238,752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6435E7" w14:textId="6118475D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3,795,014,832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74AAD3" w14:textId="0F5E8DBB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3,785,041,727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CA1435" w14:textId="1845E5B7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3,247,319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75E789" w14:textId="7105DC09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021AD" w14:textId="444F1330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6,725,786</w:t>
            </w:r>
          </w:p>
        </w:tc>
      </w:tr>
      <w:tr w:rsidR="00656157" w14:paraId="53016C2E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A8DC01" w14:textId="77777777" w:rsidR="00656157" w:rsidRPr="00E42116" w:rsidRDefault="00656157" w:rsidP="00656157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z w:val="22"/>
                <w:szCs w:val="22"/>
              </w:rPr>
              <w:t>法務部矯正機關作業基金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D1677" w14:textId="1C467226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3,995,649,545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38FB3" w14:textId="6ECDB3DF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200,634,713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C8FE8" w14:textId="43C25040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64,395,961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994DE" w14:textId="1D2E5D18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10DD77" w14:textId="640FBD0C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136,238,752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0D0FBF" w14:textId="511CA499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3,795,014,832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21F358" w14:textId="7A9848FA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3,785,041,727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815275" w14:textId="5EC8B1E4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3,247,319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452406" w14:textId="1D2C669D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3EC00" w14:textId="207D01DC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6,725,786</w:t>
            </w:r>
          </w:p>
        </w:tc>
      </w:tr>
      <w:tr w:rsidR="00656157" w14:paraId="71C00697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9FF2AE" w14:textId="77777777" w:rsidR="00656157" w:rsidRPr="00E42116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b/>
                <w:sz w:val="22"/>
                <w:szCs w:val="22"/>
              </w:rPr>
              <w:t>經濟部主管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DF27A" w14:textId="4FA703D1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299,395,805,784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BF023" w14:textId="1EC1D5ED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35,583,411,638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842EE" w14:textId="52A06A47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13,011,290,177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CAAF4" w14:textId="52120B4D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2,678,350,143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A754A3" w14:textId="098D9108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19,893,771,318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66F71E" w14:textId="3188B366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263,812,394,146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22DDC9" w14:textId="7A7CBB13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117,404,506,767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A36872" w14:textId="0E4EE4DB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110,462,074,593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EACF75" w14:textId="538ED4F3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6,700,157,081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58084" w14:textId="04E5A204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29,245,655,705</w:t>
            </w:r>
          </w:p>
        </w:tc>
      </w:tr>
      <w:tr w:rsidR="00656157" w14:paraId="06DDAF0C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C9C95C" w14:textId="77777777" w:rsidR="00656157" w:rsidRPr="00E42116" w:rsidRDefault="00656157" w:rsidP="00656157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z w:val="22"/>
                <w:szCs w:val="22"/>
              </w:rPr>
              <w:t>經濟作業基金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ECE06" w14:textId="26393563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212,434,264,082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2A2E8" w14:textId="566E8C7A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27,782,146,805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0793E" w14:textId="058D1A6E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6,325,242,149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82CFF" w14:textId="358AEFEF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2,678,350,143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02F4A6" w14:textId="1F235C44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18,778,554,513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705F1E" w14:textId="0A590179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184,652,117,277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FDE16F" w14:textId="1D03A435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40,937,689,005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BE2981" w14:textId="56C4E609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110,462,074,593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4B0CF5" w14:textId="236B9E42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6,659,173,953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CFDB3" w14:textId="76B62533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26,593,179,726</w:t>
            </w:r>
          </w:p>
        </w:tc>
      </w:tr>
      <w:tr w:rsidR="00656157" w14:paraId="0E34E435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910BDF" w14:textId="77777777" w:rsidR="00656157" w:rsidRPr="00E42116" w:rsidRDefault="00656157" w:rsidP="00656157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z w:val="22"/>
                <w:szCs w:val="22"/>
              </w:rPr>
              <w:t>水資源作業基金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11971" w14:textId="4A298621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86,961,541,702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9DD11" w14:textId="7344950D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7,801,264,833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2B26D" w14:textId="767B1039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6,686,048,028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3C847" w14:textId="73732B0B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072CF9" w14:textId="5DBDA145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1,115,216,805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553CDA" w14:textId="1E39FAE9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79,160,276,869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0C3C5A" w14:textId="1DDA7090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76,466,817,762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743BA2" w14:textId="54ADD749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20A81F" w14:textId="3686BC85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40,983,128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E60D1" w14:textId="5E21CCA5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2,652,475,979</w:t>
            </w:r>
          </w:p>
        </w:tc>
      </w:tr>
      <w:tr w:rsidR="00656157" w14:paraId="183FD707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237429" w14:textId="77777777" w:rsidR="00656157" w:rsidRPr="00E42116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b/>
                <w:sz w:val="22"/>
                <w:szCs w:val="22"/>
              </w:rPr>
              <w:t>交通部主管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C177E" w14:textId="1D74AA10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1,531,794,148,614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E2B5F" w14:textId="454B98B8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424,553,072,127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292E3" w14:textId="182E8239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187,605,071,580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9CADB" w14:textId="6C2104B8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235,169,128,674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981CD6" w14:textId="3F7B74BF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1,778,871,873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96F916" w14:textId="28BFF67A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1,107,241,076,487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DE9570" w14:textId="553A7CC6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923,648,180,359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17B85D" w14:textId="66A6BAAB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4,352,482,582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0896FC" w14:textId="24952B74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56,873,829,402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51B29" w14:textId="5FE1EB75" w:rsidR="00656157" w:rsidRPr="00456613" w:rsidRDefault="00656157" w:rsidP="0065615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122,366,584,144</w:t>
            </w:r>
          </w:p>
        </w:tc>
      </w:tr>
      <w:tr w:rsidR="00C24C1D" w14:paraId="690ACB84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428E6EE" w14:textId="77777777" w:rsidR="00C24C1D" w:rsidRPr="00E42116" w:rsidRDefault="00C24C1D" w:rsidP="00456613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z w:val="22"/>
                <w:szCs w:val="22"/>
              </w:rPr>
              <w:t>交通作業基金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302BEE" w14:textId="61582B60" w:rsidR="00C24C1D" w:rsidRPr="00456613" w:rsidRDefault="002C17C5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2C17C5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1,531,794,148,614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11F96B" w14:textId="30D817E7" w:rsidR="00C24C1D" w:rsidRPr="00456613" w:rsidRDefault="002C17C5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2C17C5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424,553,072,127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9A3AF1" w14:textId="1BFF0AA6" w:rsidR="00C24C1D" w:rsidRPr="00456613" w:rsidRDefault="002C17C5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2C17C5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187,605,071,580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D3E473" w14:textId="0272A28E" w:rsidR="00C24C1D" w:rsidRPr="00456613" w:rsidRDefault="002C17C5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2C17C5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235,169,128,674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1EFF2C2" w14:textId="3BEBA3B5" w:rsidR="00C24C1D" w:rsidRPr="00456613" w:rsidRDefault="002C17C5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2C17C5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1,778,871,873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D40D44B" w14:textId="3AE6CD8F" w:rsidR="00C24C1D" w:rsidRPr="00456613" w:rsidRDefault="002C17C5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2C17C5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1,107,241,076,487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1D1698" w14:textId="03041BDA" w:rsidR="00C24C1D" w:rsidRPr="00456613" w:rsidRDefault="002C17C5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2C17C5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923,648,180,359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5F8746C" w14:textId="75DA3E06" w:rsidR="00C24C1D" w:rsidRPr="00456613" w:rsidRDefault="002C17C5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2C17C5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4,352,482,582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7973DB5" w14:textId="4E3A6B22" w:rsidR="00C24C1D" w:rsidRPr="00456613" w:rsidRDefault="002C17C5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2C17C5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56,873,829,402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02726DD" w14:textId="0F9EF604" w:rsidR="00C24C1D" w:rsidRPr="00456613" w:rsidRDefault="002C17C5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2C17C5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122,366,584,144</w:t>
            </w:r>
          </w:p>
        </w:tc>
      </w:tr>
    </w:tbl>
    <w:p w14:paraId="6FF24CA7" w14:textId="77777777" w:rsidR="000A7390" w:rsidRDefault="000A7390" w:rsidP="00A76B45">
      <w:pPr>
        <w:snapToGrid w:val="0"/>
        <w:spacing w:line="20" w:lineRule="exact"/>
        <w:ind w:leftChars="1009" w:left="2464" w:hangingChars="13" w:hanging="42"/>
        <w:jc w:val="center"/>
        <w:rPr>
          <w:rFonts w:ascii="標楷體" w:eastAsia="標楷體" w:hAnsi="標楷體"/>
          <w:b/>
          <w:sz w:val="32"/>
          <w:szCs w:val="32"/>
          <w:u w:val="single"/>
        </w:rPr>
      </w:pPr>
    </w:p>
    <w:p w14:paraId="026976A6" w14:textId="7483608B" w:rsidR="00E1010B" w:rsidRPr="00E1010B" w:rsidRDefault="00E1010B" w:rsidP="00E1010B">
      <w:pPr>
        <w:snapToGrid w:val="0"/>
        <w:ind w:leftChars="1009" w:left="2464" w:hangingChars="13" w:hanging="42"/>
        <w:jc w:val="center"/>
        <w:rPr>
          <w:rFonts w:ascii="標楷體" w:eastAsia="標楷體" w:hAnsi="標楷體"/>
          <w:bCs/>
          <w:sz w:val="32"/>
          <w:szCs w:val="32"/>
        </w:rPr>
      </w:pPr>
      <w:r w:rsidRPr="00E1010B">
        <w:rPr>
          <w:rFonts w:ascii="標楷體" w:eastAsia="標楷體" w:hAnsi="標楷體" w:hint="eastAsia"/>
          <w:b/>
          <w:sz w:val="32"/>
          <w:szCs w:val="32"/>
          <w:u w:val="single"/>
        </w:rPr>
        <w:lastRenderedPageBreak/>
        <w:t xml:space="preserve">　</w:t>
      </w:r>
      <w:r w:rsidR="00435B5B">
        <w:rPr>
          <w:rFonts w:ascii="標楷體" w:eastAsia="標楷體" w:hAnsi="標楷體" w:hint="eastAsia"/>
          <w:b/>
          <w:sz w:val="32"/>
          <w:szCs w:val="32"/>
          <w:u w:val="single"/>
        </w:rPr>
        <w:t>七</w:t>
      </w:r>
      <w:r w:rsidRPr="00E1010B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、餘絀審定後平衡綜計表　</w:t>
      </w:r>
      <w:r w:rsidRPr="00E1010B">
        <w:rPr>
          <w:rFonts w:ascii="標楷體" w:eastAsia="標楷體" w:hAnsi="標楷體" w:hint="eastAsia"/>
          <w:bCs/>
          <w:sz w:val="32"/>
          <w:szCs w:val="32"/>
        </w:rPr>
        <w:t>（基金別）（續）</w:t>
      </w:r>
    </w:p>
    <w:p w14:paraId="116A3D0A" w14:textId="1593E155" w:rsidR="006C3760" w:rsidRDefault="006C3760" w:rsidP="00A26903">
      <w:pPr>
        <w:tabs>
          <w:tab w:val="left" w:pos="11087"/>
        </w:tabs>
        <w:snapToGrid w:val="0"/>
        <w:spacing w:beforeLines="20" w:before="72"/>
        <w:ind w:rightChars="15" w:right="36"/>
        <w:jc w:val="right"/>
      </w:pPr>
      <w:r w:rsidRPr="00767669">
        <w:rPr>
          <w:rFonts w:ascii="標楷體" w:eastAsia="標楷體" w:hAnsi="標楷體" w:hint="eastAsia"/>
        </w:rPr>
        <w:t>中華民國</w:t>
      </w:r>
      <w:r w:rsidRPr="00767669">
        <w:rPr>
          <w:rFonts w:ascii="標楷體" w:eastAsia="標楷體" w:hAnsi="標楷體"/>
        </w:rPr>
        <w:t>11</w:t>
      </w:r>
      <w:r w:rsidR="00435B5B">
        <w:rPr>
          <w:rFonts w:ascii="標楷體" w:eastAsia="標楷體" w:hAnsi="標楷體" w:hint="eastAsia"/>
        </w:rPr>
        <w:t>3</w:t>
      </w:r>
      <w:r w:rsidRPr="00767669">
        <w:rPr>
          <w:rFonts w:ascii="標楷體" w:eastAsia="標楷體" w:hAnsi="標楷體" w:hint="eastAsia"/>
        </w:rPr>
        <w:t>年12月31日</w:t>
      </w:r>
      <w:r>
        <w:rPr>
          <w:rFonts w:ascii="標楷體" w:eastAsia="標楷體" w:hAnsi="標楷體"/>
        </w:rPr>
        <w:tab/>
      </w:r>
      <w:r w:rsidRPr="00767669">
        <w:rPr>
          <w:rFonts w:ascii="標楷體" w:eastAsia="標楷體" w:hint="eastAsia"/>
          <w:spacing w:val="-20"/>
        </w:rPr>
        <w:t>單位：新臺幣元</w:t>
      </w:r>
    </w:p>
    <w:tbl>
      <w:tblPr>
        <w:tblW w:w="22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5"/>
        <w:gridCol w:w="1843"/>
        <w:gridCol w:w="1843"/>
        <w:gridCol w:w="1843"/>
        <w:gridCol w:w="1843"/>
        <w:gridCol w:w="1844"/>
        <w:gridCol w:w="1843"/>
        <w:gridCol w:w="1843"/>
        <w:gridCol w:w="1843"/>
        <w:gridCol w:w="1843"/>
        <w:gridCol w:w="1844"/>
      </w:tblGrid>
      <w:tr w:rsidR="006C3760" w:rsidRPr="00456613" w14:paraId="6CE86E2F" w14:textId="77777777" w:rsidTr="006A7EA5">
        <w:trPr>
          <w:cantSplit/>
          <w:trHeight w:val="850"/>
          <w:tblHeader/>
        </w:trPr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45045" w14:textId="77777777" w:rsidR="006C3760" w:rsidRPr="00456613" w:rsidRDefault="006C3760" w:rsidP="006A7EA5">
            <w:pPr>
              <w:ind w:left="113" w:right="113"/>
              <w:jc w:val="distribute"/>
              <w:rPr>
                <w:rFonts w:eastAsia="標楷體"/>
                <w:szCs w:val="24"/>
              </w:rPr>
            </w:pPr>
            <w:r w:rsidRPr="00456613">
              <w:rPr>
                <w:rFonts w:eastAsia="標楷體" w:hint="eastAsia"/>
                <w:szCs w:val="24"/>
              </w:rPr>
              <w:t>基金名稱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784447" w14:textId="77777777" w:rsidR="006C3760" w:rsidRPr="00456613" w:rsidRDefault="006C3760" w:rsidP="006A7EA5">
            <w:pPr>
              <w:ind w:leftChars="20" w:left="48" w:rightChars="20" w:right="48"/>
              <w:jc w:val="distribute"/>
              <w:rPr>
                <w:rFonts w:eastAsia="標楷體"/>
                <w:b/>
                <w:snapToGrid w:val="0"/>
                <w:szCs w:val="24"/>
              </w:rPr>
            </w:pPr>
            <w:r w:rsidRPr="00456613">
              <w:rPr>
                <w:rFonts w:eastAsia="標楷體" w:hint="eastAsia"/>
                <w:b/>
                <w:snapToGrid w:val="0"/>
                <w:szCs w:val="24"/>
              </w:rPr>
              <w:t>負債及淨值</w:t>
            </w:r>
            <w:r w:rsidRPr="00456613">
              <w:rPr>
                <w:rFonts w:eastAsia="標楷體" w:hint="eastAsia"/>
                <w:b/>
                <w:szCs w:val="24"/>
              </w:rPr>
              <w:t>總額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E03022" w14:textId="77777777" w:rsidR="006C3760" w:rsidRPr="00456613" w:rsidRDefault="006C3760" w:rsidP="006A7EA5">
            <w:pPr>
              <w:ind w:leftChars="20" w:left="48" w:rightChars="20" w:right="48"/>
              <w:jc w:val="distribute"/>
              <w:rPr>
                <w:rFonts w:eastAsia="標楷體"/>
                <w:b/>
                <w:szCs w:val="24"/>
              </w:rPr>
            </w:pPr>
            <w:r w:rsidRPr="00456613">
              <w:rPr>
                <w:rFonts w:eastAsia="標楷體" w:hint="eastAsia"/>
                <w:b/>
                <w:szCs w:val="24"/>
              </w:rPr>
              <w:t>負債總額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A3681B" w14:textId="77777777" w:rsidR="006C3760" w:rsidRPr="00456613" w:rsidRDefault="006C3760" w:rsidP="006A7EA5">
            <w:pPr>
              <w:ind w:leftChars="20" w:left="48" w:rightChars="20" w:right="48"/>
              <w:jc w:val="distribute"/>
              <w:rPr>
                <w:rFonts w:eastAsia="標楷體"/>
                <w:szCs w:val="24"/>
              </w:rPr>
            </w:pPr>
            <w:r w:rsidRPr="00456613">
              <w:rPr>
                <w:rFonts w:eastAsia="標楷體" w:hint="eastAsia"/>
                <w:szCs w:val="24"/>
              </w:rPr>
              <w:t>流動負債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DDD943" w14:textId="77777777" w:rsidR="006C3760" w:rsidRPr="00456613" w:rsidRDefault="006C3760" w:rsidP="006A7EA5">
            <w:pPr>
              <w:ind w:leftChars="20" w:left="48" w:rightChars="20" w:right="48"/>
              <w:jc w:val="distribute"/>
              <w:rPr>
                <w:rFonts w:eastAsia="標楷體"/>
                <w:szCs w:val="24"/>
              </w:rPr>
            </w:pPr>
            <w:r w:rsidRPr="00456613">
              <w:rPr>
                <w:rFonts w:eastAsia="標楷體" w:hint="eastAsia"/>
                <w:szCs w:val="24"/>
              </w:rPr>
              <w:t>長期負債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E47FC9" w14:textId="77777777" w:rsidR="006C3760" w:rsidRPr="00456613" w:rsidRDefault="006C3760" w:rsidP="006A7EA5">
            <w:pPr>
              <w:ind w:leftChars="20" w:left="48" w:rightChars="20" w:right="48"/>
              <w:jc w:val="distribute"/>
              <w:rPr>
                <w:rFonts w:eastAsia="標楷體"/>
                <w:snapToGrid w:val="0"/>
                <w:szCs w:val="24"/>
              </w:rPr>
            </w:pPr>
            <w:r w:rsidRPr="00456613">
              <w:rPr>
                <w:rFonts w:eastAsia="標楷體" w:hint="eastAsia"/>
                <w:snapToGrid w:val="0"/>
                <w:szCs w:val="24"/>
              </w:rPr>
              <w:t>其他負債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070E72" w14:textId="77777777" w:rsidR="006C3760" w:rsidRPr="00456613" w:rsidRDefault="006C3760" w:rsidP="006A7EA5">
            <w:pPr>
              <w:ind w:leftChars="20" w:left="48" w:rightChars="20" w:right="48"/>
              <w:jc w:val="distribute"/>
              <w:rPr>
                <w:rFonts w:eastAsia="標楷體"/>
                <w:b/>
                <w:snapToGrid w:val="0"/>
                <w:szCs w:val="24"/>
              </w:rPr>
            </w:pPr>
            <w:r w:rsidRPr="00456613">
              <w:rPr>
                <w:rFonts w:eastAsia="標楷體" w:hint="eastAsia"/>
                <w:b/>
                <w:snapToGrid w:val="0"/>
                <w:szCs w:val="24"/>
              </w:rPr>
              <w:t>淨值總額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C226BE" w14:textId="77777777" w:rsidR="006C3760" w:rsidRPr="00456613" w:rsidRDefault="006C3760" w:rsidP="006A7EA5">
            <w:pPr>
              <w:ind w:leftChars="20" w:left="48" w:rightChars="20" w:right="48"/>
              <w:jc w:val="distribute"/>
              <w:rPr>
                <w:rFonts w:eastAsia="標楷體"/>
                <w:snapToGrid w:val="0"/>
                <w:szCs w:val="24"/>
              </w:rPr>
            </w:pPr>
            <w:r w:rsidRPr="00456613">
              <w:rPr>
                <w:rFonts w:eastAsia="標楷體" w:hint="eastAsia"/>
                <w:snapToGrid w:val="0"/>
                <w:szCs w:val="24"/>
              </w:rPr>
              <w:t>基金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5546A1" w14:textId="77777777" w:rsidR="006C3760" w:rsidRPr="00456613" w:rsidRDefault="006C3760" w:rsidP="006A7EA5">
            <w:pPr>
              <w:ind w:leftChars="20" w:left="48" w:rightChars="20" w:right="48"/>
              <w:jc w:val="distribute"/>
              <w:rPr>
                <w:rFonts w:eastAsia="標楷體"/>
                <w:snapToGrid w:val="0"/>
                <w:szCs w:val="24"/>
              </w:rPr>
            </w:pPr>
            <w:r w:rsidRPr="00456613">
              <w:rPr>
                <w:rFonts w:eastAsia="標楷體" w:hint="eastAsia"/>
                <w:snapToGrid w:val="0"/>
                <w:szCs w:val="24"/>
              </w:rPr>
              <w:t>公積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834EC6" w14:textId="77777777" w:rsidR="006C3760" w:rsidRPr="00456613" w:rsidRDefault="006C3760" w:rsidP="006A7EA5">
            <w:pPr>
              <w:ind w:leftChars="20" w:left="48" w:rightChars="20" w:right="48"/>
              <w:jc w:val="distribute"/>
              <w:rPr>
                <w:rFonts w:eastAsia="標楷體"/>
                <w:szCs w:val="24"/>
              </w:rPr>
            </w:pPr>
            <w:r w:rsidRPr="00456613">
              <w:rPr>
                <w:rFonts w:eastAsia="標楷體" w:hint="eastAsia"/>
                <w:szCs w:val="24"/>
              </w:rPr>
              <w:t>累積餘絀</w:t>
            </w:r>
          </w:p>
        </w:tc>
        <w:tc>
          <w:tcPr>
            <w:tcW w:w="1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6171FC49" w14:textId="77777777" w:rsidR="006C3760" w:rsidRPr="00456613" w:rsidRDefault="006C3760" w:rsidP="006A7EA5">
            <w:pPr>
              <w:ind w:leftChars="20" w:left="48" w:rightChars="20" w:right="48"/>
              <w:jc w:val="distribute"/>
              <w:rPr>
                <w:rFonts w:eastAsia="標楷體"/>
                <w:szCs w:val="24"/>
              </w:rPr>
            </w:pPr>
            <w:r w:rsidRPr="00456613">
              <w:rPr>
                <w:rFonts w:eastAsia="標楷體" w:hint="eastAsia"/>
                <w:szCs w:val="24"/>
              </w:rPr>
              <w:t>淨值其他項目</w:t>
            </w:r>
          </w:p>
        </w:tc>
      </w:tr>
      <w:tr w:rsidR="002C332D" w14:paraId="57A96E19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D16C6A" w14:textId="77777777" w:rsidR="002C332D" w:rsidRPr="00E42116" w:rsidRDefault="002C332D" w:rsidP="00133AF2">
            <w:pPr>
              <w:autoSpaceDE w:val="0"/>
              <w:autoSpaceDN w:val="0"/>
              <w:adjustRightInd w:val="0"/>
              <w:snapToGrid w:val="0"/>
              <w:ind w:rightChars="35" w:right="8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b/>
                <w:spacing w:val="-24"/>
                <w:sz w:val="22"/>
                <w:szCs w:val="22"/>
              </w:rPr>
              <w:t>國軍退除役官兵輔導委員會主管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8D341" w14:textId="67F898AE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180,319,617,272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D6005" w14:textId="53C21EA2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42,558,929,619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97FF3" w14:textId="706C408A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26,797,659,844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E68D8" w14:textId="6365CDA5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2,391,502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A8D898" w14:textId="376D86D4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15,758,878,273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8A2CEB" w14:textId="762A8F10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137,760,687,653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E9E3D9" w14:textId="1A42DD2C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69,273,535,893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D6E9AE" w14:textId="2E415527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34,868,118,362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CF76A1" w14:textId="2ABE9A09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28,024,822,405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6BDBB" w14:textId="3678281D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5,594,210,993</w:t>
            </w:r>
          </w:p>
        </w:tc>
      </w:tr>
      <w:tr w:rsidR="002C332D" w14:paraId="6A77D955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F193A6" w14:textId="77777777" w:rsidR="002C332D" w:rsidRPr="00E42116" w:rsidRDefault="002C332D" w:rsidP="002C332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z w:val="22"/>
                <w:szCs w:val="22"/>
              </w:rPr>
              <w:t>國軍退除役官兵安置基金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9F443" w14:textId="35510974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42,898,455,097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C8794" w14:textId="1B963F12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2,847,034,104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A1F6A" w14:textId="53F57A11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2,523,141,138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42005" w14:textId="6616BD6F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6D12B2" w14:textId="4B15BC9A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323,892,966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72F6F4" w14:textId="0DECC098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40,051,420,993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78C2A2" w14:textId="35B23A5A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14,296,937,752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FB271" w14:textId="5EA5B38C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19,184,048,311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FD80FA" w14:textId="2E5271E4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5,406,892,070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9CE30" w14:textId="7E03C0EE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1,163,542,860</w:t>
            </w:r>
          </w:p>
        </w:tc>
      </w:tr>
      <w:tr w:rsidR="002C332D" w14:paraId="41D940BC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D9802D" w14:textId="77777777" w:rsidR="002C332D" w:rsidRPr="00E42116" w:rsidRDefault="002C332D" w:rsidP="002C332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z w:val="22"/>
                <w:szCs w:val="22"/>
              </w:rPr>
              <w:t>榮民醫療作業基金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70036" w14:textId="153AB247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137,421,162,175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FE47F" w14:textId="223C2EC7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39,711,895,515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D9D8C" w14:textId="6BB0394E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24,274,518,706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1F3A8" w14:textId="475B628A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2,391,502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DD27CF" w14:textId="0EEE2354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15,434,985,307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4CF763" w14:textId="596AC90F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97,709,266,660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BB3381" w14:textId="2EEE7569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54,976,598,141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B3D1F3" w14:textId="617BE82B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15,684,070,051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8A5250" w14:textId="6D12CDAC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22,617,930,335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4846E" w14:textId="2EE2F589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4,430,668,133</w:t>
            </w:r>
          </w:p>
        </w:tc>
      </w:tr>
      <w:tr w:rsidR="002C332D" w14:paraId="1C64BE65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953ECB" w14:textId="77777777" w:rsidR="002C332D" w:rsidRPr="00E42116" w:rsidRDefault="002C332D" w:rsidP="00133AF2">
            <w:pPr>
              <w:autoSpaceDE w:val="0"/>
              <w:autoSpaceDN w:val="0"/>
              <w:adjustRightInd w:val="0"/>
              <w:snapToGrid w:val="0"/>
              <w:ind w:rightChars="35" w:right="8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b/>
                <w:spacing w:val="-24"/>
                <w:sz w:val="22"/>
                <w:szCs w:val="22"/>
              </w:rPr>
              <w:t>國家科學及技術委員會主管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6CB0F" w14:textId="119BD06E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274,066,984,733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8EC12" w14:textId="555BA013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130,773,422,335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53E6B" w14:textId="4FC0E487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125,109,019,344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8341C" w14:textId="052AF2A9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1,891,308,465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B3FA94" w14:textId="6F2D4235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3,773,094,526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A0C288" w14:textId="7BA98887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143,293,562,398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5388D1" w14:textId="1BE7B6CF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126,884,954,189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B47041" w14:textId="3EA3F9FD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823,009,996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43152C" w14:textId="0BE33B1F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3,490,339,089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03598" w14:textId="21338730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12,095,259,124</w:t>
            </w:r>
          </w:p>
        </w:tc>
      </w:tr>
      <w:tr w:rsidR="002C332D" w14:paraId="6326F28C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E8E8AE" w14:textId="77777777" w:rsidR="002C332D" w:rsidRPr="00E42116" w:rsidRDefault="002C332D" w:rsidP="002C332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z w:val="22"/>
                <w:szCs w:val="22"/>
              </w:rPr>
              <w:t>科學園區管理局作業基金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339B3" w14:textId="4C2164BE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274,066,984,733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93D61" w14:textId="38572215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130,773,422,335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4724D" w14:textId="3FCD50F0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125,109,019,344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1D96E" w14:textId="14BDCD1F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1,891,308,465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8F0230" w14:textId="6071EAFE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3,773,094,526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53D23E" w14:textId="78A95639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143,293,562,398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B55018" w14:textId="10B7BB65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126,884,954,189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CE6BB4" w14:textId="6394CE24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823,009,996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06C111" w14:textId="65AAF920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3,490,339,089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97980" w14:textId="65A77B6A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12,095,259,124</w:t>
            </w:r>
          </w:p>
        </w:tc>
      </w:tr>
      <w:tr w:rsidR="002C332D" w14:paraId="4035D5B3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33D6E6" w14:textId="075D00B1" w:rsidR="002C332D" w:rsidRPr="00E42116" w:rsidRDefault="002C332D" w:rsidP="00133AF2">
            <w:pPr>
              <w:autoSpaceDE w:val="0"/>
              <w:autoSpaceDN w:val="0"/>
              <w:adjustRightInd w:val="0"/>
              <w:snapToGrid w:val="0"/>
              <w:ind w:rightChars="35" w:right="8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b/>
                <w:spacing w:val="-24"/>
                <w:sz w:val="22"/>
                <w:szCs w:val="22"/>
              </w:rPr>
              <w:t>農業部主管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820EE" w14:textId="50024380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413,290,734,600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4091A" w14:textId="46C61052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9,212,840,970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DFE98" w14:textId="6B9A0456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1,286,314,686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CC005" w14:textId="76553689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3,185,170,553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FF5F80" w14:textId="0D6EA4ED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4,741,355,731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FF899D" w14:textId="3D391BC1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404,077,893,630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4F3D41" w14:textId="094AA9E1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69,675,520,345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EDABB2" w14:textId="63429C9A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84,435,602,608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E0B7A3" w14:textId="51E92BA0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31,692,576,932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1B83D" w14:textId="774EEF91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218,274,193,745</w:t>
            </w:r>
          </w:p>
        </w:tc>
      </w:tr>
      <w:tr w:rsidR="002C332D" w14:paraId="02436679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541030" w14:textId="77777777" w:rsidR="002C332D" w:rsidRPr="00E42116" w:rsidRDefault="002C332D" w:rsidP="002C332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z w:val="22"/>
                <w:szCs w:val="22"/>
              </w:rPr>
              <w:t>農業作業基金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DEB4F" w14:textId="349876CF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4,522,455,033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928DC" w14:textId="3458D676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323,355,696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1872B" w14:textId="572A7F8E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237,723,280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B5138" w14:textId="1916B4EF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378797" w14:textId="753213A9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85,632,416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59992E" w14:textId="52802854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4,199,099,337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562DB7" w14:textId="796F8693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2,183,444,985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247B34" w14:textId="541D9931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1,086,950,185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975CCC" w14:textId="0020CEA8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267,574,871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FCEF6" w14:textId="189BE631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661,129,296</w:t>
            </w:r>
          </w:p>
        </w:tc>
      </w:tr>
      <w:tr w:rsidR="002C332D" w14:paraId="4F370FBE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BEDEC9" w14:textId="77777777" w:rsidR="002C332D" w:rsidRPr="00E42116" w:rsidRDefault="002C332D" w:rsidP="002C332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z w:val="22"/>
                <w:szCs w:val="22"/>
              </w:rPr>
              <w:t>農田水利事業作業基金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5B305" w14:textId="70619E8B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408,768,279,567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183E2" w14:textId="28ACAF7C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8,889,485,274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D505E" w14:textId="1DFB3009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1,048,591,406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0E2C3" w14:textId="541021E6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3,185,170,553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985105" w14:textId="0BD1ADEA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4,655,723,315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690DB3" w14:textId="3BF6982F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399,878,794,293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3F608C" w14:textId="6CDB33EC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67,492,075,360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67B081" w14:textId="02EB2198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83,348,652,423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EB0FF1" w14:textId="3C5756E2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31,425,002,061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F6A8B" w14:textId="6CC90E39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217,613,064,449</w:t>
            </w:r>
          </w:p>
        </w:tc>
      </w:tr>
      <w:tr w:rsidR="002C332D" w14:paraId="1F2146A4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3BD2D" w14:textId="77777777" w:rsidR="002C332D" w:rsidRPr="00E42116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b/>
                <w:sz w:val="22"/>
                <w:szCs w:val="22"/>
              </w:rPr>
              <w:t>勞動部主管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D0FF6" w14:textId="6F326214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1,435,358,030,250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A1514" w14:textId="6E1BE910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1,435,352,821,266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76966" w14:textId="1D53FA3D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21,800,941,364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32C51" w14:textId="3F51236D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E81D75" w14:textId="046286AF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1,413,551,879,902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BEEFEA" w14:textId="65514E6C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5,208,984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06B8C1" w14:textId="0BE4F07B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625,000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EA884C" w14:textId="7F564C76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4,583,984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7BB0B0" w14:textId="674F0BD2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62B21" w14:textId="3D047F76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2C332D" w14:paraId="17ACCD00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9FB727" w14:textId="77777777" w:rsidR="002C332D" w:rsidRPr="00E42116" w:rsidRDefault="002C332D" w:rsidP="002C332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z w:val="22"/>
                <w:szCs w:val="22"/>
              </w:rPr>
              <w:t>勞工保險局作業基金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22823" w14:textId="77024436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1,435,358,030,250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A9FCE" w14:textId="68EDEF0E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1,435,352,821,266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17A8E" w14:textId="092094FC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21,800,941,364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74F76" w14:textId="1BC5DF4C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02C59" w14:textId="4CE5DC65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1,413,551,879,902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121AEF" w14:textId="537F9C3E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5,208,984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A04368" w14:textId="6499346E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625,000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469491" w14:textId="35C2C0C1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4,583,984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BE69D2" w14:textId="68CC2441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E93E6" w14:textId="27F26ECE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</w:tr>
      <w:tr w:rsidR="002C332D" w14:paraId="35E68C40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4148F2" w14:textId="77777777" w:rsidR="002C332D" w:rsidRPr="00E42116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b/>
                <w:sz w:val="22"/>
                <w:szCs w:val="22"/>
              </w:rPr>
              <w:t>衛生福利部主管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864D8" w14:textId="5FF2CB05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1,189,043,582,165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1B91D" w14:textId="023549B4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1,131,853,553,402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7771C" w14:textId="63964BD1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194,574,551,743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14463" w14:textId="27366D80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59744A" w14:textId="01CDFC08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937,279,001,659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CF0B22" w14:textId="01AE244C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57,190,028,763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EADF6F" w14:textId="434F6AC3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19,134,432,021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8A751F" w14:textId="4A6C953A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28,392,749,124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BC1143" w14:textId="66CCB1D1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6,144,794,223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EF980" w14:textId="70E41BDE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3,518,053,395</w:t>
            </w:r>
          </w:p>
        </w:tc>
      </w:tr>
      <w:tr w:rsidR="002C332D" w14:paraId="6AF8EFE3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9F4A8A" w14:textId="77777777" w:rsidR="002C332D" w:rsidRPr="00E42116" w:rsidRDefault="002C332D" w:rsidP="002C332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z w:val="22"/>
                <w:szCs w:val="22"/>
              </w:rPr>
              <w:t>醫療藥品基金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B816D" w14:textId="06D7BE12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70,328,444,419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0FEA6" w14:textId="20B5EFAA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15,492,705,243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60E29" w14:textId="7460CA4B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12,970,624,702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9E4EF" w14:textId="155A64B4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80547A" w14:textId="7781BB1A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2,522,080,541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35BA3D" w14:textId="12FB1870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54,835,739,176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36A1E8" w14:textId="053A1EFE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18,925,817,918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E22C2" w14:textId="6C7EC376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27,332,551,434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B878BE" w14:textId="416603A2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5,122,989,857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CEC0F" w14:textId="624E607A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3,454,379,967</w:t>
            </w:r>
          </w:p>
        </w:tc>
      </w:tr>
      <w:tr w:rsidR="002C332D" w14:paraId="2C899B8D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17BBCB" w14:textId="77777777" w:rsidR="002C332D" w:rsidRPr="00E42116" w:rsidRDefault="002C332D" w:rsidP="00133AF2">
            <w:pPr>
              <w:autoSpaceDE w:val="0"/>
              <w:autoSpaceDN w:val="0"/>
              <w:adjustRightInd w:val="0"/>
              <w:snapToGrid w:val="0"/>
              <w:ind w:leftChars="100" w:left="240" w:rightChars="29" w:right="70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pacing w:val="-24"/>
                <w:sz w:val="22"/>
                <w:szCs w:val="22"/>
              </w:rPr>
              <w:t>管制藥品製藥工廠作業基金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C3CFB" w14:textId="44727284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2,078,198,360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C21C2" w14:textId="19A628C3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185,226,428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7C845" w14:textId="5D2A6D20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171,461,980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AF321" w14:textId="5D7A4E1F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5E20C3" w14:textId="6E4FFC2E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13,764,448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1BC8A2" w14:textId="11DE60FC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1,892,971,932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ECC8FD" w14:textId="4E7233C2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206,684,103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E77F74" w14:textId="252E6D4D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600,810,035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11746A" w14:textId="587C1937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1,021,804,366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BAFF1" w14:textId="513B7BE6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63,673,428</w:t>
            </w:r>
          </w:p>
        </w:tc>
      </w:tr>
      <w:tr w:rsidR="002C332D" w14:paraId="7C236AE2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213263" w14:textId="77777777" w:rsidR="002C332D" w:rsidRPr="00E42116" w:rsidRDefault="002C332D" w:rsidP="002C332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z w:val="22"/>
                <w:szCs w:val="22"/>
              </w:rPr>
              <w:t>全民健康保險基金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6C25A" w14:textId="7A98148C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337,305,546,249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ACDFC" w14:textId="73513787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337,304,616,249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D2DD7" w14:textId="69E03388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175,093,843,479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45D28" w14:textId="1BDE36ED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36AF61" w14:textId="615769D5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162,210,772,770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F31300" w14:textId="72071B1A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930,000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2CBD19" w14:textId="5A4EFE24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930,000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5F103F" w14:textId="6444BDE0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FF0226" w14:textId="5BE7ED0E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2592A" w14:textId="608A9304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</w:tr>
      <w:tr w:rsidR="002C332D" w14:paraId="3DC7D425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C85D01" w14:textId="77777777" w:rsidR="002C332D" w:rsidRPr="00E42116" w:rsidRDefault="002C332D" w:rsidP="002C332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z w:val="22"/>
                <w:szCs w:val="22"/>
              </w:rPr>
              <w:t>國民年金保險基金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4E7C6" w14:textId="361C4406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779,331,393,137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C6CE0" w14:textId="0D739234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778,871,005,482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98DF7" w14:textId="4BD6DAAF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6,338,621,582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8063C" w14:textId="15D50468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F40CE7" w14:textId="0D6147E4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772,532,383,900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9FE357" w14:textId="3C57A194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460,387,655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E1703F" w14:textId="588FA2A3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1,000,000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9C1374" w14:textId="75FBF448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459,387,655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A31891" w14:textId="2E0A81A7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23AD5" w14:textId="397A459F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</w:tr>
      <w:tr w:rsidR="002C332D" w14:paraId="3C58A80A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227652" w14:textId="77777777" w:rsidR="002C332D" w:rsidRPr="00E42116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b/>
                <w:sz w:val="22"/>
                <w:szCs w:val="22"/>
              </w:rPr>
              <w:t>文化部主管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1EA53" w14:textId="47F0E451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4,502,056,226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75762" w14:textId="1C186DE2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398,671,140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00D4A" w14:textId="50317651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316,472,267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A9CAF" w14:textId="2C3CA1EE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F9C662" w14:textId="4B4689F9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82,198,873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3C6B28" w14:textId="55476EEF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4,103,385,086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E790EF" w14:textId="77FF6F91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3,129,671,437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AFEB87" w14:textId="389C2882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389,806,336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EB778D" w14:textId="55229745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583,907,313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6506F" w14:textId="72000B2E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2C332D" w14:paraId="7F7E4061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3348D2" w14:textId="77777777" w:rsidR="002C332D" w:rsidRPr="00E42116" w:rsidRDefault="002C332D" w:rsidP="002C332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z w:val="22"/>
                <w:szCs w:val="22"/>
              </w:rPr>
              <w:t>國立文化機構作業基金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D7B2E" w14:textId="2055E8A1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4,502,056,226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B53D9" w14:textId="5685C591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398,671,140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C9841" w14:textId="44DEED99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316,472,267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C928" w14:textId="444AE284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56F1AD" w14:textId="52189D5C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82,198,873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825422" w14:textId="2C8B7401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4,103,385,086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E297D5" w14:textId="54F8A732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3,129,671,437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7AD67" w14:textId="58D09D00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389,806,336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F43F42" w14:textId="3D263CB9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583,907,313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B7D99" w14:textId="7D543F08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</w:tr>
      <w:tr w:rsidR="002C332D" w14:paraId="7169CBDC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78B55D" w14:textId="77777777" w:rsidR="002C332D" w:rsidRPr="00E42116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b/>
                <w:sz w:val="22"/>
                <w:szCs w:val="22"/>
              </w:rPr>
              <w:t>國立故宮博物院主管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26876" w14:textId="24F5879C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1,844,507,231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E28C6" w14:textId="59BF2B1D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74,067,457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EE65B" w14:textId="308C3449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49,349,896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81444" w14:textId="63B2F971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7E3B0F" w14:textId="13F0C423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24,717,561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AC9DCA" w14:textId="40D5655E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1,770,439,774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2E4B70" w14:textId="41481EF2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1,284,333,757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10E7AB" w14:textId="26D2E345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486,106,017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947F1D" w14:textId="6E03FFA8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D35E7" w14:textId="3789E53C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2C332D" w14:paraId="5F9821D6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BEBB53" w14:textId="77777777" w:rsidR="002C332D" w:rsidRPr="00E42116" w:rsidRDefault="002C332D" w:rsidP="002C332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z w:val="22"/>
                <w:szCs w:val="22"/>
              </w:rPr>
              <w:t>故宮文物藝術發展基金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51121" w14:textId="73BBCDBD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1,844,507,231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EFEC0" w14:textId="1155240A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74,067,457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FDB78" w14:textId="6115CDDD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49,349,896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394FD" w14:textId="167862DB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977445" w14:textId="607EFF11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24,717,561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54440C" w14:textId="0368E619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1,770,439,774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C3570D" w14:textId="1AA27193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1,284,333,757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EF6DA2" w14:textId="4551498C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486,106,017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4DA683" w14:textId="626D3C06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9AE15" w14:textId="2FE93073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</w:tr>
      <w:tr w:rsidR="002C332D" w14:paraId="66D831DA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56F026" w14:textId="77777777" w:rsidR="002C332D" w:rsidRPr="00E42116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b/>
                <w:sz w:val="22"/>
                <w:szCs w:val="22"/>
              </w:rPr>
              <w:t>原住民族委員會主管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7C0BE" w14:textId="7E9ABF66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6,620,672,158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9F1D1" w14:textId="50769D8C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2,532,747,407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ED2FD" w14:textId="60527269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2,304,078,561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11BAF" w14:textId="417562C0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3FF85F" w14:textId="54461D2E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228,668,846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28084A" w14:textId="733C63C5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4,087,924,751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D2C611" w14:textId="31C51264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10,005,648,602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054315" w14:textId="11CBD368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EB4C5A" w14:textId="07BDE8C2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- 5,917,723,851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CFCBA" w14:textId="0A80F807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2C332D" w14:paraId="2237E934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FD6093" w14:textId="77777777" w:rsidR="002C332D" w:rsidRPr="00E42116" w:rsidRDefault="002C332D" w:rsidP="002C332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z w:val="22"/>
                <w:szCs w:val="22"/>
              </w:rPr>
              <w:t>原住民族綜合發展基金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E9BDB" w14:textId="76F59459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6,620,672,158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DD9BB" w14:textId="7D9D0ABD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2,532,747,407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6A51E" w14:textId="1F511363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2,304,078,561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91CA1" w14:textId="29AA8AA5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BC3730" w14:textId="20126F57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228,668,846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9DF918" w14:textId="62B85238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4,087,924,751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69BA3B" w14:textId="6104E4EE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10,005,648,602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1A18DD" w14:textId="17B72E67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38AF4D" w14:textId="4F875780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- 5,917,723,851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9EEB8" w14:textId="7D8A8557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</w:tr>
      <w:tr w:rsidR="002C332D" w14:paraId="0C265D8E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FA39FE" w14:textId="77777777" w:rsidR="002C332D" w:rsidRPr="00E42116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b/>
                <w:sz w:val="22"/>
                <w:szCs w:val="22"/>
              </w:rPr>
              <w:t>考試院考選部主管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FB7C3" w14:textId="6354B8A6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271,613,258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9A2A8" w14:textId="66659D15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97,306,274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1F9BF" w14:textId="5DE9D038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72,271,674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6F1C0" w14:textId="28BB5DDB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B512A9" w14:textId="6E6AFD51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25,034,600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99DB46" w14:textId="20258F88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174,306,984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7DEC43" w14:textId="09A28A9C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127,203,259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DDAC64" w14:textId="5BDF1C5C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160,000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2B614D" w14:textId="26B7E48A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37730B"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46,943,725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0B32B" w14:textId="32070056" w:rsidR="002C332D" w:rsidRPr="00456613" w:rsidRDefault="002C332D" w:rsidP="002C332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6C3760" w14:paraId="4E863ED3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6DFB766" w14:textId="77777777" w:rsidR="006C3760" w:rsidRPr="00E42116" w:rsidRDefault="006C3760" w:rsidP="006A7EA5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16">
              <w:rPr>
                <w:rFonts w:ascii="標楷體" w:eastAsia="標楷體" w:hint="eastAsia"/>
                <w:sz w:val="22"/>
                <w:szCs w:val="22"/>
              </w:rPr>
              <w:t>考選業務基金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8BA157" w14:textId="33C4A3C0" w:rsidR="006C3760" w:rsidRPr="00456613" w:rsidRDefault="00AA2E33" w:rsidP="006A7EA5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AA2E33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271,613,258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B965E9" w14:textId="2D1C722A" w:rsidR="006C3760" w:rsidRPr="00456613" w:rsidRDefault="00AA2E33" w:rsidP="006A7EA5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AA2E33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97,306,274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879DA5" w14:textId="7F49D487" w:rsidR="006C3760" w:rsidRPr="00456613" w:rsidRDefault="00AA2E33" w:rsidP="006A7EA5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AA2E33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72,271,674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B7A267" w14:textId="77777777" w:rsidR="006C3760" w:rsidRPr="00456613" w:rsidRDefault="006C3760" w:rsidP="006A7EA5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456613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5DE0CA2" w14:textId="45F4FD0A" w:rsidR="006C3760" w:rsidRPr="00456613" w:rsidRDefault="00AA2E33" w:rsidP="006A7EA5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AA2E33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25,034,600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29753B5" w14:textId="01FE9408" w:rsidR="006C3760" w:rsidRPr="00456613" w:rsidRDefault="00AA2E33" w:rsidP="006A7EA5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AA2E33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174,306,984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2730AB6" w14:textId="7FB2CF43" w:rsidR="006C3760" w:rsidRPr="00456613" w:rsidRDefault="00AA2E33" w:rsidP="006A7EA5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AA2E33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127,203,259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26EDEA7" w14:textId="4CD30682" w:rsidR="006C3760" w:rsidRPr="00456613" w:rsidRDefault="00AA2E33" w:rsidP="006A7EA5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AA2E33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160,000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260944C" w14:textId="4B09A89D" w:rsidR="006C3760" w:rsidRPr="00456613" w:rsidRDefault="00AA2E33" w:rsidP="006A7EA5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AA2E33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46,943,725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E25E31A" w14:textId="77777777" w:rsidR="006C3760" w:rsidRPr="00456613" w:rsidRDefault="006C3760" w:rsidP="006A7EA5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  <w:highlight w:val="yellow"/>
              </w:rPr>
            </w:pPr>
            <w:r w:rsidRPr="00456613">
              <w:rPr>
                <w:rFonts w:asciiTheme="minorEastAsia" w:eastAsiaTheme="minorEastAsia" w:hAnsiTheme="minorEastAsia" w:hint="eastAsia"/>
                <w:color w:val="000000"/>
                <w:kern w:val="0"/>
                <w:sz w:val="20"/>
              </w:rPr>
              <w:t>－</w:t>
            </w:r>
          </w:p>
        </w:tc>
      </w:tr>
    </w:tbl>
    <w:p w14:paraId="6B79F4B4" w14:textId="2D47395A" w:rsidR="00AF70E0" w:rsidRPr="006C3760" w:rsidRDefault="00AF70E0" w:rsidP="005E772E">
      <w:pPr>
        <w:snapToGrid w:val="0"/>
        <w:spacing w:line="14" w:lineRule="exact"/>
        <w:ind w:leftChars="5" w:left="12"/>
      </w:pPr>
    </w:p>
    <w:sectPr w:rsidR="00AF70E0" w:rsidRPr="006C3760" w:rsidSect="00322F0B">
      <w:footerReference w:type="even" r:id="rId6"/>
      <w:footerReference w:type="default" r:id="rId7"/>
      <w:pgSz w:w="23814" w:h="16840" w:orient="landscape" w:code="8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B8CEB" w14:textId="77777777" w:rsidR="0070756C" w:rsidRDefault="0070756C" w:rsidP="009F1186">
      <w:r>
        <w:separator/>
      </w:r>
    </w:p>
  </w:endnote>
  <w:endnote w:type="continuationSeparator" w:id="0">
    <w:p w14:paraId="4FF3F1F1" w14:textId="77777777" w:rsidR="0070756C" w:rsidRDefault="0070756C" w:rsidP="009F1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594A5" w14:textId="07E36D4B" w:rsidR="000E6F5B" w:rsidRPr="000E6F5B" w:rsidRDefault="00C518FD" w:rsidP="00C518FD">
    <w:pPr>
      <w:tabs>
        <w:tab w:val="center" w:pos="11056"/>
      </w:tabs>
      <w:rPr>
        <w:rFonts w:ascii="標楷體" w:eastAsia="標楷體" w:hAnsi="標楷體"/>
        <w:sz w:val="20"/>
      </w:rPr>
    </w:pPr>
    <w:r>
      <w:rPr>
        <w:rFonts w:ascii="標楷體" w:eastAsia="標楷體" w:hAnsi="標楷體"/>
        <w:spacing w:val="-20"/>
        <w:w w:val="90"/>
        <w:sz w:val="20"/>
      </w:rPr>
      <w:tab/>
    </w:r>
    <w:r>
      <w:rPr>
        <w:rFonts w:ascii="標楷體" w:eastAsia="標楷體" w:hAnsi="標楷體"/>
        <w:spacing w:val="-20"/>
        <w:w w:val="90"/>
        <w:sz w:val="20"/>
      </w:rPr>
      <w:tab/>
    </w:r>
  </w:p>
  <w:p w14:paraId="2624577C" w14:textId="77777777" w:rsidR="000E6F5B" w:rsidRPr="000E6F5B" w:rsidRDefault="000E6F5B" w:rsidP="000E6F5B">
    <w:pPr>
      <w:pStyle w:val="a9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DD98F" w14:textId="38B24A32" w:rsidR="000E6F5B" w:rsidRPr="000E6F5B" w:rsidRDefault="000E6F5B" w:rsidP="000E6F5B">
    <w:pPr>
      <w:tabs>
        <w:tab w:val="left" w:pos="4608"/>
      </w:tabs>
      <w:jc w:val="center"/>
      <w:rPr>
        <w:rFonts w:ascii="標楷體" w:eastAsia="標楷體" w:hAnsi="標楷體"/>
        <w:sz w:val="20"/>
      </w:rPr>
    </w:pPr>
  </w:p>
  <w:p w14:paraId="387F0B0E" w14:textId="77777777" w:rsidR="000E6F5B" w:rsidRPr="000E6F5B" w:rsidRDefault="000E6F5B" w:rsidP="000E6F5B">
    <w:pPr>
      <w:pStyle w:val="a9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64185" w14:textId="77777777" w:rsidR="0070756C" w:rsidRDefault="0070756C" w:rsidP="009F1186">
      <w:r>
        <w:separator/>
      </w:r>
    </w:p>
  </w:footnote>
  <w:footnote w:type="continuationSeparator" w:id="0">
    <w:p w14:paraId="0A8207FD" w14:textId="77777777" w:rsidR="0070756C" w:rsidRDefault="0070756C" w:rsidP="009F11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isplayBackgroundShape/>
  <w:mirrorMargins/>
  <w:bordersDoNotSurroundHeader/>
  <w:bordersDoNotSurroundFooter/>
  <w:activeWritingStyle w:appName="MSWord" w:lang="en-US" w:vendorID="64" w:dllVersion="5" w:nlCheck="1" w:checkStyle="1"/>
  <w:activeWritingStyle w:appName="MSWord" w:lang="zh-TW" w:vendorID="64" w:dllVersion="5" w:nlCheck="1" w:checkStyle="1"/>
  <w:activeWritingStyle w:appName="MSWord" w:lang="en-US" w:vendorID="64" w:dllVersion="6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ttachedTemplate r:id="rId1"/>
  <w:mailMerge>
    <w:mainDocumentType w:val="catalog"/>
    <w:dataType w:val="textFile"/>
    <w:activeRecord w:val="-1"/>
    <w:odso/>
  </w:mailMerge>
  <w:defaultTabStop w:val="48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49153">
      <o:colormru v:ext="edit" colors="#cbf0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863"/>
    <w:rsid w:val="0000189B"/>
    <w:rsid w:val="000A7390"/>
    <w:rsid w:val="000E6F5B"/>
    <w:rsid w:val="00122C2D"/>
    <w:rsid w:val="00133AF2"/>
    <w:rsid w:val="00165863"/>
    <w:rsid w:val="001D2D34"/>
    <w:rsid w:val="00207FBF"/>
    <w:rsid w:val="002310A5"/>
    <w:rsid w:val="00270123"/>
    <w:rsid w:val="002861E1"/>
    <w:rsid w:val="002C17C5"/>
    <w:rsid w:val="002C332D"/>
    <w:rsid w:val="00313C1F"/>
    <w:rsid w:val="00322F0B"/>
    <w:rsid w:val="00366C83"/>
    <w:rsid w:val="00404878"/>
    <w:rsid w:val="00435B5B"/>
    <w:rsid w:val="00456613"/>
    <w:rsid w:val="0048031D"/>
    <w:rsid w:val="004847C5"/>
    <w:rsid w:val="00500AC8"/>
    <w:rsid w:val="00514795"/>
    <w:rsid w:val="00594AEE"/>
    <w:rsid w:val="005B4BBE"/>
    <w:rsid w:val="005E542B"/>
    <w:rsid w:val="005E6230"/>
    <w:rsid w:val="005E772E"/>
    <w:rsid w:val="0061440C"/>
    <w:rsid w:val="00656157"/>
    <w:rsid w:val="00686D59"/>
    <w:rsid w:val="00692CC0"/>
    <w:rsid w:val="006A514A"/>
    <w:rsid w:val="006C3760"/>
    <w:rsid w:val="007012A3"/>
    <w:rsid w:val="0070756C"/>
    <w:rsid w:val="0071184F"/>
    <w:rsid w:val="00745DC7"/>
    <w:rsid w:val="00767669"/>
    <w:rsid w:val="00767D9D"/>
    <w:rsid w:val="00847065"/>
    <w:rsid w:val="00865D65"/>
    <w:rsid w:val="008A1890"/>
    <w:rsid w:val="00987E1C"/>
    <w:rsid w:val="009C7059"/>
    <w:rsid w:val="009D43A3"/>
    <w:rsid w:val="009D78D9"/>
    <w:rsid w:val="009D796F"/>
    <w:rsid w:val="009F1186"/>
    <w:rsid w:val="009F178E"/>
    <w:rsid w:val="00A0582A"/>
    <w:rsid w:val="00A1614D"/>
    <w:rsid w:val="00A165C1"/>
    <w:rsid w:val="00A26903"/>
    <w:rsid w:val="00A326BB"/>
    <w:rsid w:val="00A76B45"/>
    <w:rsid w:val="00AA2E33"/>
    <w:rsid w:val="00AB1CA6"/>
    <w:rsid w:val="00AE4F89"/>
    <w:rsid w:val="00AF70E0"/>
    <w:rsid w:val="00B5316F"/>
    <w:rsid w:val="00BB4A1C"/>
    <w:rsid w:val="00C22D83"/>
    <w:rsid w:val="00C24C1D"/>
    <w:rsid w:val="00C518FD"/>
    <w:rsid w:val="00C6085C"/>
    <w:rsid w:val="00CC1189"/>
    <w:rsid w:val="00CD6C87"/>
    <w:rsid w:val="00D62C24"/>
    <w:rsid w:val="00DA7C87"/>
    <w:rsid w:val="00DD76FC"/>
    <w:rsid w:val="00DE2076"/>
    <w:rsid w:val="00DE707D"/>
    <w:rsid w:val="00E1010B"/>
    <w:rsid w:val="00E42116"/>
    <w:rsid w:val="00E74824"/>
    <w:rsid w:val="00F3591A"/>
    <w:rsid w:val="00F83603"/>
    <w:rsid w:val="00F87DC1"/>
    <w:rsid w:val="00FA0BED"/>
    <w:rsid w:val="00FE0C4A"/>
    <w:rsid w:val="00FF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o:colormru v:ext="edit" colors="#cbf0dc"/>
      <o:colormenu v:ext="edit" fillcolor="none"/>
    </o:shapedefaults>
    <o:shapelayout v:ext="edit">
      <o:idmap v:ext="edit" data="1"/>
    </o:shapelayout>
  </w:shapeDefaults>
  <w:decimalSymbol w:val="."/>
  <w:listSeparator w:val=","/>
  <w14:docId w14:val="3661E8A7"/>
  <w15:docId w15:val="{2C42F5F0-4134-43C0-9CCE-3DBC90717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character" w:styleId="a4">
    <w:name w:val="Placeholder Text"/>
    <w:basedOn w:val="a0"/>
    <w:uiPriority w:val="99"/>
    <w:semiHidden/>
    <w:rsid w:val="009C705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C70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9C705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F118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basedOn w:val="a0"/>
    <w:link w:val="a7"/>
    <w:uiPriority w:val="99"/>
    <w:rsid w:val="009F1186"/>
    <w:rPr>
      <w:kern w:val="2"/>
    </w:rPr>
  </w:style>
  <w:style w:type="paragraph" w:styleId="a9">
    <w:name w:val="footer"/>
    <w:basedOn w:val="a"/>
    <w:link w:val="aa"/>
    <w:uiPriority w:val="99"/>
    <w:unhideWhenUsed/>
    <w:rsid w:val="009F118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basedOn w:val="a0"/>
    <w:link w:val="a9"/>
    <w:uiPriority w:val="99"/>
    <w:rsid w:val="009F118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Fund\&#21443;&#32771;&#36039;&#26009;-&#32156;&#35336;&#34920;-&#26989;&#27402;&#22411;-&#39192;&#32064;&#23529;&#23450;&#24460;&#24179;&#34913;&#32156;&#35336;&#34920;-&#36039;&#29986;(EAS)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參考資料-綜計表-業權型-餘絀審定後平衡綜計表-資產(EAS).dot</Template>
  <TotalTime>243</TotalTime>
  <Pages>4</Pages>
  <Words>2069</Words>
  <Characters>9392</Characters>
  <Application>Microsoft Office Word</Application>
  <DocSecurity>0</DocSecurity>
  <Lines>78</Lines>
  <Paragraphs>22</Paragraphs>
  <ScaleCrop>false</ScaleCrop>
  <Company>審計部</Company>
  <LinksUpToDate>false</LinksUpToDate>
  <CharactersWithSpaces>11439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二、中央政府非營業基金</dc:title>
  <dc:creator>沈清立</dc:creator>
  <cp:lastModifiedBy>吳怡霈</cp:lastModifiedBy>
  <cp:revision>52</cp:revision>
  <cp:lastPrinted>2024-06-24T01:36:00Z</cp:lastPrinted>
  <dcterms:created xsi:type="dcterms:W3CDTF">2024-06-13T06:14:00Z</dcterms:created>
  <dcterms:modified xsi:type="dcterms:W3CDTF">2025-07-06T08:56:00Z</dcterms:modified>
</cp:coreProperties>
</file>