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AA7D" w14:textId="4EA257B8" w:rsidR="009C4DCE" w:rsidRPr="009E63CE" w:rsidRDefault="00D375F8" w:rsidP="007E507E">
      <w:pPr>
        <w:widowControl/>
        <w:tabs>
          <w:tab w:val="center" w:pos="4920"/>
        </w:tabs>
        <w:overflowPunct w:val="0"/>
        <w:snapToGrid w:val="0"/>
        <w:ind w:leftChars="700" w:left="1680"/>
        <w:jc w:val="center"/>
        <w:rPr>
          <w:rFonts w:ascii="標楷體" w:eastAsia="標楷體"/>
          <w:color w:val="000000" w:themeColor="text1"/>
          <w:sz w:val="32"/>
        </w:rPr>
      </w:pP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　</w:t>
      </w:r>
      <w:r w:rsidR="009E63CE"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>四</w:t>
      </w:r>
      <w:r w:rsidR="009C4DCE"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、餘絀撥補審定數額綜計表　</w:t>
      </w:r>
      <w:r w:rsidR="00257023" w:rsidRPr="009E63CE">
        <w:rPr>
          <w:rFonts w:ascii="標楷體" w:eastAsia="標楷體" w:hint="eastAsia"/>
          <w:color w:val="000000" w:themeColor="text1"/>
          <w:sz w:val="32"/>
        </w:rPr>
        <w:t>（</w:t>
      </w:r>
      <w:r w:rsidR="009C4DCE" w:rsidRPr="009E63CE">
        <w:rPr>
          <w:rFonts w:ascii="標楷體" w:eastAsia="標楷體" w:hint="eastAsia"/>
          <w:color w:val="000000" w:themeColor="text1"/>
          <w:sz w:val="32"/>
        </w:rPr>
        <w:t>基金別</w:t>
      </w:r>
      <w:r w:rsidR="00257023" w:rsidRPr="009E63CE">
        <w:rPr>
          <w:rFonts w:ascii="標楷體" w:eastAsia="標楷體" w:hint="eastAsia"/>
          <w:color w:val="000000" w:themeColor="text1"/>
          <w:sz w:val="32"/>
        </w:rPr>
        <w:t>）</w:t>
      </w:r>
    </w:p>
    <w:p w14:paraId="0AE5427F" w14:textId="27549108" w:rsidR="009C4DCE" w:rsidRPr="009E63CE" w:rsidRDefault="005A4785" w:rsidP="007E507E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  <w:color w:val="000000" w:themeColor="text1"/>
        </w:rPr>
      </w:pPr>
      <w:r w:rsidRPr="009E63CE">
        <w:rPr>
          <w:rFonts w:ascii="標楷體" w:eastAsia="標楷體" w:hAnsi="標楷體" w:hint="eastAsia"/>
          <w:b/>
          <w:color w:val="000000" w:themeColor="text1"/>
        </w:rPr>
        <w:t>賸餘分配</w:t>
      </w:r>
      <w:r w:rsidRPr="009E63CE">
        <w:rPr>
          <w:rFonts w:ascii="標楷體" w:eastAsia="標楷體" w:hAnsi="標楷體"/>
          <w:b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</w:rPr>
        <w:t>中華民國</w:t>
      </w:r>
      <w:r w:rsidRPr="009E63CE">
        <w:rPr>
          <w:rFonts w:ascii="標楷體" w:eastAsia="標楷體" w:hAnsi="標楷體"/>
          <w:color w:val="000000" w:themeColor="text1"/>
        </w:rPr>
        <w:t>11</w:t>
      </w:r>
      <w:r w:rsidR="008212C1" w:rsidRPr="009E63CE">
        <w:rPr>
          <w:rFonts w:ascii="標楷體" w:eastAsia="標楷體" w:hAnsi="標楷體"/>
          <w:color w:val="000000" w:themeColor="text1"/>
        </w:rPr>
        <w:t>3</w:t>
      </w:r>
      <w:r w:rsidRPr="009E63CE">
        <w:rPr>
          <w:rFonts w:ascii="標楷體" w:eastAsia="標楷體" w:hAnsi="標楷體" w:hint="eastAsia"/>
          <w:color w:val="000000" w:themeColor="text1"/>
        </w:rPr>
        <w:t>年度</w:t>
      </w:r>
      <w:r w:rsidRPr="009E63CE">
        <w:rPr>
          <w:rFonts w:ascii="標楷體" w:eastAsia="標楷體" w:hAnsi="標楷體"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9E63CE" w:rsidRPr="009E63CE" w14:paraId="0B827DAF" w14:textId="77777777" w:rsidTr="00257023">
        <w:trPr>
          <w:cantSplit/>
          <w:trHeight w:val="850"/>
        </w:trPr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34C7BF" w14:textId="77777777" w:rsidR="007D78C1" w:rsidRPr="009E63CE" w:rsidRDefault="00D97476" w:rsidP="00154E34">
            <w:pPr>
              <w:widowControl/>
              <w:overflowPunct w:val="0"/>
              <w:ind w:leftChars="10" w:left="24" w:rightChars="33" w:right="79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基</w:t>
            </w:r>
            <w:r w:rsidR="007D78C1" w:rsidRPr="009E63CE">
              <w:rPr>
                <w:rFonts w:ascii="標楷體" w:eastAsia="標楷體" w:hint="eastAsia"/>
                <w:color w:val="000000" w:themeColor="text1"/>
              </w:rPr>
              <w:t>金名稱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BDFBA69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本期賸餘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FF27B0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前期未分配賸餘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A240BD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color w:val="000000" w:themeColor="text1"/>
                <w:spacing w:val="-20"/>
                <w:w w:val="90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公積轉列數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9A562C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其他轉入數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8A2B6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CB6F9F5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填補累積短絀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29FFDAE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提存公積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3AF3D" w14:textId="77777777" w:rsidR="007D78C1" w:rsidRPr="009E63CE" w:rsidRDefault="007D78C1" w:rsidP="0025702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賸餘撥充基金數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68564" w14:textId="77777777" w:rsidR="007D78C1" w:rsidRPr="009E63CE" w:rsidRDefault="007D78C1" w:rsidP="00257023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解繳公庫淨額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809B8" w14:textId="77777777" w:rsidR="007D78C1" w:rsidRPr="009E63CE" w:rsidRDefault="007D78C1" w:rsidP="00257023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F49C11E" w14:textId="77777777" w:rsidR="007D78C1" w:rsidRPr="009E63CE" w:rsidRDefault="007D78C1" w:rsidP="00257023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未分配賸餘</w:t>
            </w:r>
          </w:p>
        </w:tc>
      </w:tr>
      <w:tr w:rsidR="009E63CE" w:rsidRPr="009E63CE" w14:paraId="5707F553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C57A0" w14:textId="77777777" w:rsidR="009E63CE" w:rsidRPr="009E63CE" w:rsidRDefault="009E63CE" w:rsidP="009E63CE">
            <w:pPr>
              <w:ind w:rightChars="39" w:right="9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Cs w:val="22"/>
              </w:rPr>
              <w:t>合計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5A5FAD" w14:textId="56F2D50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92,005,082,445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01565C9" w14:textId="233745F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261,540,892,875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FEEA61E" w14:textId="26EFDD3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32,164,448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167750F" w14:textId="0BD483C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374,899,170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02A814" w14:textId="0C079A3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353,953,038,938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5F6C2C2" w14:textId="3169B0F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5,451,934,790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9A6EDC" w14:textId="11396A2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9,135,427,000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9BB45C" w14:textId="10613AA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35,867,263,750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2D702" w14:textId="570D5D6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30,164,367,000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F3A4C" w14:textId="5EB9ED5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80,618,992,540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CC55E4" w14:textId="3683B95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273,334,046,398</w:t>
            </w:r>
          </w:p>
        </w:tc>
      </w:tr>
      <w:tr w:rsidR="009E63CE" w:rsidRPr="009E63CE" w14:paraId="224D21C0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B67C3" w14:textId="77777777" w:rsidR="009E63CE" w:rsidRPr="009E63CE" w:rsidRDefault="009E63CE" w:rsidP="009E63CE">
            <w:pPr>
              <w:widowControl/>
              <w:overflowPunct w:val="0"/>
              <w:ind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 w:cs="標楷體"/>
                <w:b/>
                <w:noProof/>
                <w:color w:val="000000" w:themeColor="text1"/>
                <w:sz w:val="22"/>
                <w:szCs w:val="24"/>
              </w:rPr>
              <w:t>行政院主管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A89249" w14:textId="4B0E075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25,395,695,299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600CA52" w14:textId="63F1D96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112,820,727,088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75E706C" w14:textId="10354AB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D0BC7C2" w14:textId="469B591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FB463A" w14:textId="57BB4E2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138,216,422,387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DC1F65C" w14:textId="21C526D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51518B7" w14:textId="6A698DD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61F088" w14:textId="6B59596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7942" w14:textId="5092FEC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28,372,261,000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9A960" w14:textId="78297A3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28,372,261,000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839DE5" w14:textId="7A59528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109,844,161,387</w:t>
            </w:r>
          </w:p>
        </w:tc>
      </w:tr>
      <w:tr w:rsidR="009E63CE" w:rsidRPr="009E63CE" w14:paraId="020C8BCC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148823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行政院國家發展基金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B761D6" w14:textId="00F295E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25,395,695,299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310E47" w14:textId="04206EF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112,820,727,088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4FDBB32" w14:textId="322533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5033B51" w14:textId="001A718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075735" w14:textId="62843F7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138,216,422,387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CA982B8" w14:textId="642F9CA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E0886FC" w14:textId="740AEC9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2F6FF4" w14:textId="7DFE64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A79A" w14:textId="054311E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28,372,261,000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88F1F" w14:textId="7FF671A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28,372,261,000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575961" w14:textId="3F0E69C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109,844,161,387</w:t>
            </w:r>
          </w:p>
        </w:tc>
      </w:tr>
      <w:tr w:rsidR="009E63CE" w:rsidRPr="009E63CE" w14:paraId="6A303631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BD55F" w14:textId="77777777" w:rsidR="009E63CE" w:rsidRPr="009E63CE" w:rsidRDefault="009E63CE" w:rsidP="009E63CE">
            <w:pPr>
              <w:widowControl/>
              <w:overflowPunct w:val="0"/>
              <w:ind w:rightChars="39" w:right="9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 w:cs="標楷體"/>
                <w:b/>
                <w:noProof/>
                <w:color w:val="000000" w:themeColor="text1"/>
                <w:sz w:val="22"/>
                <w:szCs w:val="24"/>
              </w:rPr>
              <w:t>內政部</w:t>
            </w: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156332" w14:textId="4513860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37,843,491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8B6328" w14:textId="3462756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76,688,724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D67E840" w14:textId="1A08D9A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645963F" w14:textId="6DCD1B2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A1D52B" w14:textId="26199B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114,532,215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97B83C6" w14:textId="694D7E4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27B22C3" w14:textId="5F8AB7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F178E4" w14:textId="3D807A5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7ABF3" w14:textId="70EA98F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C837C" w14:textId="2EA0EA4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5D0FB5" w14:textId="4ECDA6A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112,535,215</w:t>
            </w:r>
          </w:p>
        </w:tc>
      </w:tr>
      <w:tr w:rsidR="009E63CE" w:rsidRPr="009E63CE" w14:paraId="17739872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BF2C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營建建設基金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BDC710" w14:textId="3ECA502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8A7394" w14:textId="7B3BD51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880A22D" w14:textId="4521698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9DA4EAC" w14:textId="0C3DC39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08EA69" w14:textId="441EA93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1,997,000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C159464" w14:textId="2BD746D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2EA766D" w14:textId="55C39B7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CE12FB" w14:textId="14D7C80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B09CA" w14:textId="4BAEE82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365B9" w14:textId="5ADA87A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122DCB" w14:textId="1FBD492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47AE7247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ABFCC5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實施平均地權基金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0CE39E" w14:textId="486DD5B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37,843,491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E84D3E7" w14:textId="3821B76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74,691,724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8C224E6" w14:textId="33EFD21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0E7F8C" w14:textId="4DE2DA0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3FD83A" w14:textId="4F91EAB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112,535,215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A571604" w14:textId="33D1A6C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9F47557" w14:textId="28D2197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4654EE" w14:textId="659C68C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535DC" w14:textId="201EA53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F518" w14:textId="6020E79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4A47BA" w14:textId="66EC498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112,535,215</w:t>
            </w:r>
          </w:p>
        </w:tc>
      </w:tr>
      <w:tr w:rsidR="009E63CE" w:rsidRPr="009E63CE" w14:paraId="066901B1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2E11E" w14:textId="77777777" w:rsidR="009E63CE" w:rsidRPr="009E63CE" w:rsidRDefault="009E63CE" w:rsidP="009E63CE">
            <w:pPr>
              <w:ind w:rightChars="33" w:right="79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國防部主管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62EEC7" w14:textId="2A66EC0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2,974,217,262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6F0896" w14:textId="544CE0D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3,011,787,847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2A91020" w14:textId="4CCF6A6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ADC66DB" w14:textId="4FEAA61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62A120" w14:textId="0E1554D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5,986,005,109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CBF9A1" w14:textId="00BCD68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A346762" w14:textId="5C0FAD3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6F08E5" w14:textId="1923C72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216C" w14:textId="4A25BE9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D2C0" w14:textId="040E7F9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1,951,348,853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D4D12A" w14:textId="75F7223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4,034,656,256</w:t>
            </w:r>
          </w:p>
        </w:tc>
      </w:tr>
      <w:tr w:rsidR="009E63CE" w:rsidRPr="009E63CE" w14:paraId="5143A809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29715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國軍生產及服務作業基金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1AA173" w14:textId="163AE97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2,522,868,409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B081AF" w14:textId="486756E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3,011,787,847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E6BE64D" w14:textId="4D9FB6A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C6ED5A4" w14:textId="12B9F8A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06BADD" w14:textId="166B218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5,534,656,256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43B724D" w14:textId="5334633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79CA86D" w14:textId="593A572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F616C4" w14:textId="634A2F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44DBF" w14:textId="793CA26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76BA2" w14:textId="094BD5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A8F820" w14:textId="27669E9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4,034,656,256</w:t>
            </w:r>
          </w:p>
        </w:tc>
      </w:tr>
      <w:tr w:rsidR="009E63CE" w:rsidRPr="009E63CE" w14:paraId="4EA8326A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234E4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國軍老舊眷村改建基金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303DD94" w14:textId="483D907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6584CEE" w14:textId="147DBE5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48C4251" w14:textId="5C0B9C1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3D900ED" w14:textId="7FF9EC0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058CB1" w14:textId="23B3CCB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451,348,853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AF3413C" w14:textId="41D6056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11A79F5" w14:textId="3724BD9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C579B5" w14:textId="2D67E8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AD617" w14:textId="6D51140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4192D" w14:textId="2141E38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6D7F8" w14:textId="6C69137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4BF2943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EB8066" w14:textId="44D29F3C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國防醫學院軍事教育基金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A9B6C0" w14:textId="161D17B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9D4BA98" w14:textId="7522E28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10720B3" w14:textId="565A21B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97E57CE" w14:textId="5ACCA2A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FB5F71" w14:textId="7787CDF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C893136" w14:textId="2FF5172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631E98A" w14:textId="68871E3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D935F7" w14:textId="229E3FE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80E9C" w14:textId="2C055A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55441" w14:textId="64794FE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8E3CCB" w14:textId="1CFC0EB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654842D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2E6F3" w14:textId="77777777" w:rsidR="009E63CE" w:rsidRPr="009E63CE" w:rsidRDefault="009E63CE" w:rsidP="009E63CE">
            <w:pPr>
              <w:ind w:rightChars="33" w:right="79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教育部主管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82B4F7" w14:textId="170EA09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5,272,520,832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2656CE1" w14:textId="0415759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18,227,566,624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80EC508" w14:textId="6E752B0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9A9C72E" w14:textId="6F68FD9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374,899,170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4B128B" w14:textId="6722730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23,874,986,626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8132861" w14:textId="2BD9668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443,279,968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200C877" w14:textId="5B17F4C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172BAF" w14:textId="2F7AB00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6,709,569,750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CA17" w14:textId="3D9E43C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CC51" w14:textId="310EA39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7,152,849,718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5711D8" w14:textId="46E5C9D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16,722,136,908</w:t>
            </w:r>
          </w:p>
        </w:tc>
      </w:tr>
      <w:tr w:rsidR="009E63CE" w:rsidRPr="009E63CE" w14:paraId="272D009D" w14:textId="77777777" w:rsidTr="009E63CE">
        <w:trPr>
          <w:cantSplit/>
          <w:trHeight w:val="53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5FA42B" w14:textId="72C1296E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國立大學校院校務基金</w:t>
            </w:r>
            <w:r w:rsidRPr="009E63CE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4"/>
              </w:rPr>
              <w:t>（綜計）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29B5BB" w14:textId="660A9C2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997,211,694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62D6B92" w14:textId="113CA7F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6,414,467,337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84B96B" w14:textId="31448E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9CA47F7" w14:textId="016AF44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374,899,170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379F95" w14:textId="082C1C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7,786,578,201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0F1CA3C" w14:textId="7892D05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443,279,968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E80EA1" w14:textId="766090B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85FE1F" w14:textId="43E3139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19,805,750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2B79D" w14:textId="0784347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ADF65" w14:textId="6775E15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463,085,718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590BF8" w14:textId="4B270B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7,323,492,483</w:t>
            </w:r>
          </w:p>
        </w:tc>
      </w:tr>
      <w:tr w:rsidR="009E63CE" w:rsidRPr="009E63CE" w14:paraId="5BB555F3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D4082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pacing w:val="-6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pacing w:val="-6"/>
                <w:sz w:val="22"/>
                <w:szCs w:val="24"/>
              </w:rPr>
              <w:t>國立臺灣大學附設醫院作業基金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207AEA" w14:textId="379C4C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2,321,936,809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184BFB" w14:textId="37311B9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5,644,281,426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827C862" w14:textId="7F4976C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93F162B" w14:textId="6960D4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423CCD" w14:textId="1B11252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7,966,218,235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C233B66" w14:textId="176FCF7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EAA7101" w14:textId="0CE1E78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BDE8A3" w14:textId="2C1A65B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2,832,234,000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294AC" w14:textId="09A2FA5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E740F" w14:textId="1127820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2,832,234,000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73ABF" w14:textId="4000B40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5,133,984,235</w:t>
            </w:r>
          </w:p>
        </w:tc>
      </w:tr>
      <w:tr w:rsidR="009E63CE" w:rsidRPr="009E63CE" w14:paraId="07AE0BAB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AF3DB1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pacing w:val="-6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pacing w:val="-6"/>
                <w:sz w:val="22"/>
                <w:szCs w:val="24"/>
              </w:rPr>
              <w:t>國立成功大學附設醫院作業基金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DE9727" w14:textId="3C992A2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1,576,364,754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5598391" w14:textId="0F93F78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5,804,642,202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61927B2" w14:textId="15A0A24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E149F38" w14:textId="70A9F31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2D1317" w14:textId="1133AF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7,381,006,956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4423AD6" w14:textId="43755C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BD809A6" w14:textId="5C1650A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F6D9FA" w14:textId="7DF6925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3,807,530,000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4043" w14:textId="2DA1F1C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084E" w14:textId="2DF51B4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3,807,530,000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FE7A7E" w14:textId="168151E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3,573,476,956</w:t>
            </w:r>
          </w:p>
        </w:tc>
      </w:tr>
      <w:tr w:rsidR="009E63CE" w:rsidRPr="009E63CE" w14:paraId="07B331D7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25512" w14:textId="77777777" w:rsidR="009E63CE" w:rsidRPr="009E63CE" w:rsidRDefault="009E63CE" w:rsidP="009E63CE">
            <w:pPr>
              <w:widowControl/>
              <w:overflowPunct w:val="0"/>
              <w:ind w:leftChars="100" w:left="240" w:rightChars="33" w:right="79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pacing w:val="-16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pacing w:val="-16"/>
                <w:sz w:val="22"/>
                <w:szCs w:val="24"/>
              </w:rPr>
              <w:t>國立陽明交通大學附設醫院作業基金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8664FC" w14:textId="120D185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377,007,575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5DD0265" w14:textId="31F6EC4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364,175,659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AB1B747" w14:textId="02F362A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ED10FCA" w14:textId="05B3C65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576891" w14:textId="41F1C7D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741,183,234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5532E4A" w14:textId="6B469C8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323756B" w14:textId="34A1342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5C6DF9" w14:textId="0232A47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3DD13" w14:textId="1E8CED8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4DFCB" w14:textId="46D072C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BA49EE" w14:textId="3A9D1C3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691,183,234</w:t>
            </w:r>
          </w:p>
        </w:tc>
      </w:tr>
      <w:tr w:rsidR="009E63CE" w:rsidRPr="009E63CE" w14:paraId="2286B060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8BBAAF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教育部所屬機構作業基金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857A2F" w14:textId="06A092B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AAD0FCE" w14:textId="0EB93DC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C440FB0" w14:textId="739C738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A1ABDD2" w14:textId="4FD452D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F112A8" w14:textId="686BC77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1658A0E" w14:textId="075DDCE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F6DF873" w14:textId="1D4F815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E14AEA" w14:textId="29578AA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3C5A8" w14:textId="15DC46E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7EEB" w14:textId="61B44D5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8BE2C0" w14:textId="7033741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7C614F53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91770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國立高級中等學校校務基金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74DEE1" w14:textId="7B12EE3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9974A9C" w14:textId="1DD2C19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C161996" w14:textId="58AE3BD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6E0844D" w14:textId="73FB63D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408512" w14:textId="5A5BBC4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C3DCA33" w14:textId="3EF9AF0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982C504" w14:textId="3B2CA87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CD1707" w14:textId="42EEE84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92296" w14:textId="7A02DC6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0B36C" w14:textId="1FBBFEA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E03BC1" w14:textId="7644EE1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40B4DA82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D18DE" w14:textId="77777777" w:rsidR="009E63CE" w:rsidRPr="009E63CE" w:rsidRDefault="009E63CE" w:rsidP="009E63CE">
            <w:pPr>
              <w:ind w:rightChars="39" w:right="9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法務部主管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1FBDEA" w14:textId="4B42CE9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1C57580" w14:textId="5FA9470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F3991E1" w14:textId="6C0A311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E9E5188" w14:textId="405F13F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AAC4B8" w14:textId="6A0929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449997E" w14:textId="3E6BB5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69237A9" w14:textId="0A586C8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6E33C7" w14:textId="53CACB0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5038E" w14:textId="0A8F0A0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62326" w14:textId="37D4B2A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1F2400" w14:textId="6F316CB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389A38B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2F8424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法務部矯正機關作業基金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ED4DE4" w14:textId="39FCE62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CD20490" w14:textId="122BD5A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005CEE5" w14:textId="2F2ABB8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9DF0513" w14:textId="6027026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D29A98" w14:textId="56CDD25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9819A40" w14:textId="20075F6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C076BB5" w14:textId="2577E8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BBCC29" w14:textId="3506CB7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E65C" w14:textId="0BCE30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92A5F" w14:textId="0E40F26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DB34E9" w14:textId="2E1097E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88EA8DD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3CE42" w14:textId="77777777" w:rsidR="009E63CE" w:rsidRPr="009E63CE" w:rsidRDefault="009E63CE" w:rsidP="009E63CE">
            <w:pPr>
              <w:ind w:rightChars="39" w:right="9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經濟部主管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41C8DC0" w14:textId="74F05FA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5,794,558,414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676B512" w14:textId="39A241C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2,201,147,667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30D67D4" w14:textId="6CB5661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550642" w14:textId="5601769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DDEE70" w14:textId="6A0427C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7,995,706,081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9111E12" w14:textId="1FFAE47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0BB7B25" w14:textId="53D93EC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818,823,000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7015C8" w14:textId="6B8ECB2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449,540,000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05D3E" w14:textId="6C708E5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27,186,000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5E739" w14:textId="7FCDBE4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1,295,549,000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84250F" w14:textId="7FB28FE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6,700,157,081</w:t>
            </w:r>
          </w:p>
        </w:tc>
      </w:tr>
      <w:tr w:rsidR="009E63CE" w:rsidRPr="009E63CE" w14:paraId="2A3C8751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0D5DE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經濟作業基金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49663D" w14:textId="325ACE6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5,792,499,126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FE3FBAA" w14:textId="6625F12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2,162,223,827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83A89DD" w14:textId="28604EB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8C7CCB5" w14:textId="6D3022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52B79" w14:textId="35432C8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7,954,722,953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5619433" w14:textId="2B3F74A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B7F612A" w14:textId="12597C2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818,823,000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BF4CD2" w14:textId="2905A3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449,540,000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2CF7B" w14:textId="16E03A1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27,186,000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8E8E" w14:textId="4A2C28E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1,295,549,000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7FB480" w14:textId="4D0DB53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6,659,173,953</w:t>
            </w:r>
          </w:p>
        </w:tc>
      </w:tr>
      <w:tr w:rsidR="009E63CE" w:rsidRPr="009E63CE" w14:paraId="2A982BFF" w14:textId="77777777" w:rsidTr="009E63CE">
        <w:trPr>
          <w:cantSplit/>
          <w:trHeight w:val="539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1FE8B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水資源作業基金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62FC0D2" w14:textId="5C1457D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2,059,288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61051A5E" w14:textId="70F9BF7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38,923,840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1BD17F70" w14:textId="00FFB18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F12A5C2" w14:textId="7D15873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6DD48D" w14:textId="64EEB9C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40,983,128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7FED3B" w14:textId="3E5EC18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BCB944" w14:textId="4B6C588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1C2E75" w14:textId="1C421BB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F26A7" w14:textId="082DBB2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AC0F0" w14:textId="5E8D4D6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F8A329" w14:textId="30473B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40,983,128</w:t>
            </w:r>
          </w:p>
        </w:tc>
      </w:tr>
    </w:tbl>
    <w:p w14:paraId="1B6B8FD9" w14:textId="77777777" w:rsidR="000931A7" w:rsidRPr="004C049B" w:rsidRDefault="000931A7" w:rsidP="000931A7">
      <w:pPr>
        <w:pStyle w:val="a4"/>
        <w:tabs>
          <w:tab w:val="clear" w:pos="4153"/>
          <w:tab w:val="clear" w:pos="8306"/>
        </w:tabs>
        <w:snapToGrid/>
        <w:spacing w:line="240" w:lineRule="exact"/>
        <w:jc w:val="both"/>
        <w:rPr>
          <w:sz w:val="20"/>
        </w:rPr>
      </w:pPr>
      <w:r w:rsidRPr="004C049B">
        <w:rPr>
          <w:rFonts w:hint="eastAsia"/>
          <w:sz w:val="20"/>
        </w:rPr>
        <w:t>註：1.表列國立大學校院校務基金（綜計）含國立臺灣大學校務基金等47個基金單位，其中國立空中大學等11個校務基金產生賸餘、國立中興大學等36個校務基金發生短絀。</w:t>
      </w:r>
    </w:p>
    <w:p w14:paraId="6A84C3B2" w14:textId="087A496F" w:rsidR="00257023" w:rsidRPr="009E63CE" w:rsidRDefault="000931A7" w:rsidP="000931A7">
      <w:pPr>
        <w:pStyle w:val="a4"/>
        <w:tabs>
          <w:tab w:val="clear" w:pos="4153"/>
          <w:tab w:val="clear" w:pos="8306"/>
        </w:tabs>
        <w:snapToGrid/>
        <w:spacing w:line="240" w:lineRule="exact"/>
        <w:ind w:firstLineChars="200" w:firstLine="400"/>
        <w:jc w:val="both"/>
        <w:rPr>
          <w:color w:val="000000" w:themeColor="text1"/>
          <w:sz w:val="20"/>
        </w:rPr>
      </w:pPr>
      <w:r w:rsidRPr="004C049B">
        <w:rPr>
          <w:rFonts w:hint="eastAsia"/>
          <w:sz w:val="20"/>
        </w:rPr>
        <w:t>2.國立臺灣大學附設醫院作業基金、水資源作業基金、榮民醫療作業基金、農業作業基金、農田水利事業作業基金、醫療藥品基金、國立文化機構作業基金等7個基金之分預算本期賸餘及短絀同時並列</w:t>
      </w:r>
      <w:r w:rsidR="00C0072F" w:rsidRPr="009E63CE">
        <w:rPr>
          <w:rFonts w:hint="eastAsia"/>
          <w:color w:val="000000" w:themeColor="text1"/>
          <w:sz w:val="20"/>
        </w:rPr>
        <w:t>。</w:t>
      </w:r>
    </w:p>
    <w:p w14:paraId="7CE5062C" w14:textId="77777777" w:rsidR="009E63CE" w:rsidRPr="009E63CE" w:rsidRDefault="009E63CE" w:rsidP="009E63CE">
      <w:pPr>
        <w:pStyle w:val="a4"/>
        <w:tabs>
          <w:tab w:val="clear" w:pos="4153"/>
          <w:tab w:val="clear" w:pos="8306"/>
        </w:tabs>
        <w:snapToGrid/>
        <w:spacing w:line="20" w:lineRule="exact"/>
        <w:ind w:firstLineChars="200" w:firstLine="400"/>
        <w:jc w:val="both"/>
        <w:rPr>
          <w:rFonts w:hint="eastAsia"/>
          <w:color w:val="000000" w:themeColor="text1"/>
          <w:sz w:val="20"/>
        </w:rPr>
      </w:pPr>
    </w:p>
    <w:p w14:paraId="7C097336" w14:textId="1E779D13" w:rsidR="00257023" w:rsidRPr="009E63CE" w:rsidRDefault="00257023" w:rsidP="007E507E">
      <w:pPr>
        <w:widowControl/>
        <w:tabs>
          <w:tab w:val="center" w:pos="5306"/>
        </w:tabs>
        <w:overflowPunct w:val="0"/>
        <w:snapToGrid w:val="0"/>
        <w:ind w:leftChars="700" w:left="1680" w:rightChars="-305" w:right="-732"/>
        <w:jc w:val="center"/>
        <w:rPr>
          <w:rFonts w:ascii="標楷體" w:eastAsia="標楷體"/>
          <w:color w:val="000000" w:themeColor="text1"/>
          <w:sz w:val="32"/>
        </w:rPr>
      </w:pP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lastRenderedPageBreak/>
        <w:t xml:space="preserve">　</w:t>
      </w:r>
      <w:r w:rsidR="009E63CE"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>四</w:t>
      </w: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、餘絀撥補審定數額綜計表　</w:t>
      </w:r>
      <w:r w:rsidRPr="009E63CE">
        <w:rPr>
          <w:rFonts w:ascii="標楷體" w:eastAsia="標楷體" w:hint="eastAsia"/>
          <w:color w:val="000000" w:themeColor="text1"/>
          <w:sz w:val="32"/>
        </w:rPr>
        <w:t>（基金別）（續）</w:t>
      </w:r>
    </w:p>
    <w:p w14:paraId="1195CA38" w14:textId="0C223411" w:rsidR="00257023" w:rsidRPr="009E63CE" w:rsidRDefault="00257023" w:rsidP="007E507E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  <w:color w:val="000000" w:themeColor="text1"/>
        </w:rPr>
      </w:pPr>
      <w:r w:rsidRPr="009E63CE">
        <w:rPr>
          <w:rFonts w:ascii="標楷體" w:eastAsia="標楷體" w:hAnsi="標楷體" w:hint="eastAsia"/>
          <w:b/>
          <w:color w:val="000000" w:themeColor="text1"/>
        </w:rPr>
        <w:t>賸餘分配</w:t>
      </w:r>
      <w:r w:rsidRPr="009E63CE">
        <w:rPr>
          <w:rFonts w:ascii="標楷體" w:eastAsia="標楷體" w:hAnsi="標楷體"/>
          <w:b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</w:rPr>
        <w:t>中華民國</w:t>
      </w:r>
      <w:r w:rsidRPr="009E63CE">
        <w:rPr>
          <w:rFonts w:ascii="標楷體" w:eastAsia="標楷體" w:hAnsi="標楷體"/>
          <w:color w:val="000000" w:themeColor="text1"/>
        </w:rPr>
        <w:t>11</w:t>
      </w:r>
      <w:r w:rsidR="009E63CE" w:rsidRPr="009E63CE">
        <w:rPr>
          <w:rFonts w:ascii="標楷體" w:eastAsia="標楷體" w:hAnsi="標楷體"/>
          <w:color w:val="000000" w:themeColor="text1"/>
        </w:rPr>
        <w:t>3</w:t>
      </w:r>
      <w:r w:rsidRPr="009E63CE">
        <w:rPr>
          <w:rFonts w:ascii="標楷體" w:eastAsia="標楷體" w:hAnsi="標楷體" w:hint="eastAsia"/>
          <w:color w:val="000000" w:themeColor="text1"/>
        </w:rPr>
        <w:t>年度</w:t>
      </w:r>
      <w:r w:rsidRPr="009E63CE">
        <w:rPr>
          <w:rFonts w:ascii="標楷體" w:eastAsia="標楷體" w:hAnsi="標楷體"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9E63CE" w:rsidRPr="009E63CE" w14:paraId="2CF72098" w14:textId="77777777" w:rsidTr="00257023">
        <w:trPr>
          <w:cantSplit/>
          <w:trHeight w:val="850"/>
        </w:trPr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7B8A9B" w14:textId="77777777" w:rsidR="00257023" w:rsidRPr="009E63CE" w:rsidRDefault="00257023" w:rsidP="00257023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08121FE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本期賸餘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01E443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前期未分配賸餘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9EDA20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color w:val="000000" w:themeColor="text1"/>
                <w:spacing w:val="-20"/>
                <w:w w:val="90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公積轉列數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22B3CD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其他轉入數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587F77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91EB05B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填補累積短絀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9604868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提存公積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C6A434" w14:textId="77777777" w:rsidR="00257023" w:rsidRPr="009E63CE" w:rsidRDefault="00257023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賸餘撥充基金數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66AC8" w14:textId="77777777" w:rsidR="00257023" w:rsidRPr="009E63CE" w:rsidRDefault="00257023" w:rsidP="007E507E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解繳公庫淨額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8B594A" w14:textId="77777777" w:rsidR="00257023" w:rsidRPr="009E63CE" w:rsidRDefault="00257023" w:rsidP="007E507E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ED5587" w14:textId="77777777" w:rsidR="00257023" w:rsidRPr="009E63CE" w:rsidRDefault="00257023" w:rsidP="007E507E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未分配賸餘</w:t>
            </w:r>
          </w:p>
        </w:tc>
      </w:tr>
      <w:tr w:rsidR="009E63CE" w:rsidRPr="009E63CE" w14:paraId="333740B0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A2723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交通部主管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AC1ADE" w14:textId="5041297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33,332,474,394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E8F967C" w14:textId="5878395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53,580,819,245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58CD2BC" w14:textId="63CBDF1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67D5F46" w14:textId="7ECE077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BCC643" w14:textId="482B7AB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86,913,293,639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F0EDD44" w14:textId="321E690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84B6D3D" w14:textId="16187CE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AAC0F7" w14:textId="61489EF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21,216,630,000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96453" w14:textId="428FF70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A9E85" w14:textId="5ABD589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25,183,832,102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B0158B" w14:textId="49CBCF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61,729,461,537</w:t>
            </w:r>
          </w:p>
        </w:tc>
      </w:tr>
      <w:tr w:rsidR="009E63CE" w:rsidRPr="009E63CE" w14:paraId="6AA8FAB1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9712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交通作業基金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3707D7" w14:textId="5214334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33,332,474,394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C3483B1" w14:textId="7D1FBDF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53,580,819,245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5AD0D2C" w14:textId="42B3B5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ADF0BCD" w14:textId="1041FC9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D4A7DE" w14:textId="603D6AF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86,913,293,639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E38B4CF" w14:textId="7D2A2B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07D35C6" w14:textId="2C870E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84DF31" w14:textId="4B7D847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21,216,630,000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35B13" w14:textId="0A3C63A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9E6E8" w14:textId="2516336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25,183,832,102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9C279F" w14:textId="4A5EBE4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61,729,461,537</w:t>
            </w:r>
          </w:p>
        </w:tc>
      </w:tr>
      <w:tr w:rsidR="009E63CE" w:rsidRPr="009E63CE" w14:paraId="6B2E58B4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A642EC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國軍退除役官兵輔導委員會主管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6243C8" w14:textId="124D57A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7,249,696,899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CCF26CC" w14:textId="6370C9B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27,662,070,240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2104377" w14:textId="566710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F90087" w14:textId="274E034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95FBC8" w14:textId="281087B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34,911,767,139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7E8FF1A" w14:textId="29C7F78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08F3AF2" w14:textId="0D2C9A0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6,600,000,000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D54016" w14:textId="1432001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87498" w14:textId="79D8807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DB492" w14:textId="323F2A6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6,600,000,000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53E92" w14:textId="372BC8C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28,311,767,139</w:t>
            </w:r>
          </w:p>
        </w:tc>
      </w:tr>
      <w:tr w:rsidR="009E63CE" w:rsidRPr="009E63CE" w14:paraId="26073836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DE04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國軍退除役官兵安置基金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B6223C3" w14:textId="18CF411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1,916,070,184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F02E88D" w14:textId="4E3A255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4,990,821,886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DA034AE" w14:textId="4D3E492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611A751" w14:textId="69E92FB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E4C996F" w14:textId="2FB4116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6,906,892,070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BA6E3FC" w14:textId="42B2FC7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C84F7EA" w14:textId="2420438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279CC8" w14:textId="31D60F0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67728" w14:textId="77B984F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5EC7C" w14:textId="7D775B2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4E184E" w14:textId="32C6532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5,406,892,070</w:t>
            </w:r>
          </w:p>
        </w:tc>
      </w:tr>
      <w:tr w:rsidR="009E63CE" w:rsidRPr="009E63CE" w14:paraId="4BFFE9E4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043B37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榮民醫療作業基金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60B7C0" w14:textId="0E1F98D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5,333,626,715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0760383" w14:textId="1D1CEA0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22,671,248,354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A718C5C" w14:textId="2C119F3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122821C" w14:textId="4ACFBD2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E63A1A" w14:textId="4566AB8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28,004,875,069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24FA754" w14:textId="20B2089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4D2F79D" w14:textId="35657D6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5,100,000,000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72216B" w14:textId="2F824D9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8FF7A" w14:textId="4901D1C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DE408" w14:textId="07AC904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5,100,000,000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1D25C" w14:textId="2B7E485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22,904,875,069</w:t>
            </w:r>
          </w:p>
        </w:tc>
      </w:tr>
      <w:tr w:rsidR="009E63CE" w:rsidRPr="009E63CE" w14:paraId="0A286AFE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BC9AD5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國家科學及技術委員會主管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8CB066" w14:textId="383CFB2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7,836,909,834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1581CC8" w14:textId="2623E18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3,144,953,255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C551BCC" w14:textId="4E17C4D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8180D3E" w14:textId="2ACDA27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C0DCD7" w14:textId="407907C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10,981,863,089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AE4EB5D" w14:textId="61BA40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B261EA8" w14:textId="3164D83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730500" w14:textId="1D7FC05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7,491,524,000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8F1D" w14:textId="036233D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63BA1" w14:textId="37CCDAC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7,491,524,000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8A6A99" w14:textId="6B35154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3,490,339,089</w:t>
            </w:r>
          </w:p>
        </w:tc>
      </w:tr>
      <w:tr w:rsidR="009E63CE" w:rsidRPr="009E63CE" w14:paraId="7BDE680D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9D4BF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科學園區管理局作業基金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783DAF" w14:textId="604E48C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7,836,909,834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E3658C" w14:textId="48E4ED3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3,144,953,255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DBB992E" w14:textId="3E90931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0F05413" w14:textId="70338E0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D638FC" w14:textId="7ECC422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10,981,863,089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B5524D0" w14:textId="76D87F5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C7236C7" w14:textId="3EB7823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AC2379" w14:textId="7918BC0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7,491,524,000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98EC2" w14:textId="4A9561A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66BFC" w14:textId="2C33FB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7,491,524,000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A995A3" w14:textId="65456C3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3,490,339,089</w:t>
            </w:r>
          </w:p>
        </w:tc>
      </w:tr>
      <w:tr w:rsidR="009E63CE" w:rsidRPr="009E63CE" w14:paraId="267A3767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4AB2C3" w14:textId="6CC65F80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農業部主管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2B89604" w14:textId="5B7D49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1,445,924,868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E5FF39D" w14:textId="129F7DC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33,601,421,745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211B7E8" w14:textId="566D389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CC93273" w14:textId="20D89C6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A1204C" w14:textId="4FFC03A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35,047,346,613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960D820" w14:textId="3C892E8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3503FA2" w14:textId="71F5319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A5F4ED" w14:textId="757C473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22874" w14:textId="05D7C25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6A375" w14:textId="4779DBF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79BDFC" w14:textId="4B0E222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34,645,237,699</w:t>
            </w:r>
          </w:p>
        </w:tc>
      </w:tr>
      <w:tr w:rsidR="009E63CE" w:rsidRPr="009E63CE" w14:paraId="33E52AB4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C2F81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農業作業基金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A72D79" w14:textId="7BCB2E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17,379,331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1884AFB" w14:textId="3335401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250,195,540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B158B9" w14:textId="1747743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2A58D5F" w14:textId="13E434F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2D3906" w14:textId="29398DC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267,574,871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5F167E8" w14:textId="78DCFE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92C091F" w14:textId="22ACE57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66BBEE" w14:textId="0F0A958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49937" w14:textId="3E8E5E0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A134" w14:textId="5C87E59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533A02" w14:textId="29D23E7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267,574,871</w:t>
            </w:r>
          </w:p>
        </w:tc>
      </w:tr>
      <w:tr w:rsidR="009E63CE" w:rsidRPr="009E63CE" w14:paraId="5D5033AB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A41C45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農田水利事業作業基金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DD7DF3" w14:textId="79B387C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1,428,545,537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35A8EB" w14:textId="54A0664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33,351,226,205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09E30D0" w14:textId="6DA944C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FC375B4" w14:textId="7B15079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874192" w14:textId="3AF1DFF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34,779,771,742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7EB6D4E" w14:textId="4866A5B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DCD3F80" w14:textId="3726B32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09D635" w14:textId="0F9CFBE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B9EC0" w14:textId="16E41C1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5EA05" w14:textId="7CBDCA1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DF731E" w14:textId="0BAD74E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34,377,662,828</w:t>
            </w:r>
          </w:p>
        </w:tc>
      </w:tr>
      <w:tr w:rsidR="009E63CE" w:rsidRPr="009E63CE" w14:paraId="1C1669BF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B0501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勞動部主管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5BE80E" w14:textId="50D725C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1E2421F" w14:textId="1879CD9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0F5B5C" w14:textId="26825BC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8307F75" w14:textId="1E3DEA5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969DB3" w14:textId="45DDCD2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82C963F" w14:textId="36B12AF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18CCDE5" w14:textId="65C5328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C3B051" w14:textId="29E6816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0035E" w14:textId="08B0D3C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153A" w14:textId="08DC9EA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11102" w14:textId="4DCA5FD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2509E2F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E38D25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勞工保險局作業基金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AA863B" w14:textId="249BE17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EEC4B58" w14:textId="2D0A63C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A133481" w14:textId="49A32BD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DD201EC" w14:textId="6D0512B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A07209" w14:textId="34A676A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24378B1" w14:textId="0029BD5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17A0BB3" w14:textId="34B2BFC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1F8CFF" w14:textId="0A3DED8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0EA9A" w14:textId="77A2E7A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04B1" w14:textId="37A2E50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F1BF9D" w14:textId="2013B92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D5421B9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D15B18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衛生福利部主管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0A8BE" w14:textId="1853528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2,556,915,814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1767923" w14:textId="006C761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5,504,482,409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911EDC9" w14:textId="4D4994F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FDC0917" w14:textId="2CD265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55B131" w14:textId="06E0669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8,061,398,223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D7B65C3" w14:textId="3E35D80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1FBD630" w14:textId="5038CCE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1,716,604,000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54BC17" w14:textId="38A217B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0913A" w14:textId="2966E9E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033DC" w14:textId="688587A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1,916,604,000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227E4D" w14:textId="5EC2737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6,144,794,223</w:t>
            </w:r>
          </w:p>
        </w:tc>
      </w:tr>
      <w:tr w:rsidR="009E63CE" w:rsidRPr="009E63CE" w14:paraId="287830E7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E7034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醫療藥品基金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4344FF" w14:textId="4543E7E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2,246,537,426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BBAB6C3" w14:textId="6249D10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4,593,056,431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50245A9" w14:textId="1D6AFBC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33730C0" w14:textId="341BB24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55ECBF" w14:textId="0875868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6,839,593,857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66841AB" w14:textId="5E011FF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8AC0547" w14:textId="4F6C7F1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1,716,604,000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534B8F" w14:textId="72EC8B6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693D3" w14:textId="31CF025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1EE8D" w14:textId="37C440E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1,716,604,000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897C74" w14:textId="6D63A47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5,122,989,857</w:t>
            </w:r>
          </w:p>
        </w:tc>
      </w:tr>
      <w:tr w:rsidR="009E63CE" w:rsidRPr="009E63CE" w14:paraId="4AEB0593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F8E1B1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管制藥品製藥工廠作業基金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F6F99F" w14:textId="55C6358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310,378,388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8D33D0D" w14:textId="1109800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911,425,978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AD9F1F8" w14:textId="04D16CB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6246D31" w14:textId="717B399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7DD030" w14:textId="4AF1C50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1,221,804,366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BA87DAE" w14:textId="51BE8EB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9EA578C" w14:textId="242705C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2D7FCF" w14:textId="63A3E3E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CFC0C" w14:textId="25DF235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15A7" w14:textId="0EB7AD7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817179" w14:textId="2299B4B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1,021,804,366</w:t>
            </w:r>
          </w:p>
        </w:tc>
      </w:tr>
      <w:tr w:rsidR="009E63CE" w:rsidRPr="009E63CE" w14:paraId="33BEE28C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1B158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全民健康保險基金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3D47C0" w14:textId="4BC630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DF64EDE" w14:textId="48714F4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D3C6460" w14:textId="176F2C3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E3ACE2" w14:textId="4B0EADE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6C5D86" w14:textId="7BAAE21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D4CCE98" w14:textId="3C61517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69E9329" w14:textId="6090C7E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803BC7" w14:textId="61B0178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1F765" w14:textId="6033E67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C96B6" w14:textId="10C3C17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2EA6B9" w14:textId="0349B2F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F395094" w14:textId="77777777" w:rsidTr="007E507E">
        <w:trPr>
          <w:cantSplit/>
          <w:trHeight w:val="48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5D872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國民年金保險基金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4D611C" w14:textId="2D7487C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79344E4" w14:textId="6290F9E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C6B0DF" w14:textId="66A77AB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C7C573F" w14:textId="38CEC68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2BC5A7" w14:textId="5D1C997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F4A9998" w14:textId="767253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BF334B5" w14:textId="6754868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39F173" w14:textId="5330AE2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9F9F" w14:textId="4272684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85E3E" w14:textId="48592A2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B4554D" w14:textId="247D5EA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B664379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D4FCEE" w14:textId="77777777" w:rsidR="009E63CE" w:rsidRPr="009E63CE" w:rsidRDefault="009E63CE" w:rsidP="009E63CE">
            <w:pPr>
              <w:ind w:rightChars="41" w:right="98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文化部主管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F81505" w14:textId="177A7CC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18,944,350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4B437E" w14:textId="34B709A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590,812,918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B694171" w14:textId="3D5EFCA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0071E1" w14:textId="054257B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1D98CF" w14:textId="51E9565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609,757,268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7C0F66" w14:textId="7207D72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0677980" w14:textId="0063737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ACD4E1" w14:textId="2C6D77A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8A1E" w14:textId="7F7FE8C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629D" w14:textId="7AA59C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5DDFF9" w14:textId="71B06BE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583,907,313</w:t>
            </w:r>
          </w:p>
        </w:tc>
      </w:tr>
      <w:tr w:rsidR="009E63CE" w:rsidRPr="009E63CE" w14:paraId="1BFE9559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376813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國立文化機構作業基金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A0890D" w14:textId="047A8DD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18,944,350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6B6A426" w14:textId="4446AD8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590,812,918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C3F2E9" w14:textId="1DB75E7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34ABBD2" w14:textId="4823B94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1445C6" w14:textId="2306A86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609,757,268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5C598A5" w14:textId="7BBCD01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87DB202" w14:textId="2FB16C1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22B5D1" w14:textId="3DF28CA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5EA85" w14:textId="6C1DBC0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2B0C2" w14:textId="73D3480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E3BE0B" w14:textId="20F65E5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583,907,313</w:t>
            </w:r>
          </w:p>
        </w:tc>
      </w:tr>
      <w:tr w:rsidR="009E63CE" w:rsidRPr="009E63CE" w14:paraId="7363BF48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439A6" w14:textId="77777777" w:rsidR="009E63CE" w:rsidRPr="009E63CE" w:rsidRDefault="009E63CE" w:rsidP="009E63CE">
            <w:pPr>
              <w:ind w:rightChars="41" w:right="98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國立故宮博物院主管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143F43" w14:textId="417D9A4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45,702,198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CCBE2C1" w14:textId="662D41A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4C6D1DD" w14:textId="1887C7E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32,164,448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A6DFDA1" w14:textId="7CB5CAE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A7C428" w14:textId="5356334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77,866,646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71D14FD" w14:textId="3A1EB6D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1BAFB4F" w14:textId="6D87254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47F7E5" w14:textId="69D5013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DB8C7" w14:textId="2BF5711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64,920,000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660B1" w14:textId="3D6E0ED6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77,866,646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83B32" w14:textId="122424A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930A77A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AE305B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故宮文物藝術發展基金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81EEFF" w14:textId="75CB56E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45,702,198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8BA819B" w14:textId="59AD2A3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60AF066" w14:textId="4A23CF4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32,164,448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B551C5" w14:textId="150CBD2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0ECECE" w14:textId="3DCF5B6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77,866,646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A207F50" w14:textId="5271BE0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BC10F08" w14:textId="63F1ABC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6A801F" w14:textId="7375F59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1F36A" w14:textId="21DEB26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64,920,000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3EE4A" w14:textId="14E7BE0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77,866,646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98359" w14:textId="5DF1C17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24070B9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5CB5D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原住民族委員會主管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A772AC" w14:textId="38CE78A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E6F9B0" w14:textId="4181FD4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1,115,150,178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905C089" w14:textId="7EC255A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CB81B51" w14:textId="117B718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FCBA35" w14:textId="32ADCC8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1,115,150,178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3805D8B" w14:textId="4332A2D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E91729C" w14:textId="04758CA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E6D810" w14:textId="2BFE633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BAE5D" w14:textId="5F4B2B8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CE361" w14:textId="5034B4E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8BBF8D" w14:textId="5E5EDA9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967,948,826</w:t>
            </w:r>
          </w:p>
        </w:tc>
      </w:tr>
      <w:tr w:rsidR="009E63CE" w:rsidRPr="009E63CE" w14:paraId="1A6A538D" w14:textId="77777777" w:rsidTr="007E507E">
        <w:trPr>
          <w:cantSplit/>
          <w:trHeight w:val="49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311D47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原住民族綜合發展基金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3D3636" w14:textId="0343DB4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755AB7B" w14:textId="1B269B7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1,115,150,178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CA05CCF" w14:textId="1698600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F1543D8" w14:textId="7150179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D89CB7" w14:textId="211A7FC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1,115,150,178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A012438" w14:textId="0070CDA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8D76F68" w14:textId="334A577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D9B463" w14:textId="1317872A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9F802" w14:textId="59CD0D1D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277C" w14:textId="146A3E8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E3BA2D" w14:textId="2A4A333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967,948,826</w:t>
            </w:r>
          </w:p>
        </w:tc>
      </w:tr>
      <w:tr w:rsidR="009E63CE" w:rsidRPr="009E63CE" w14:paraId="1F9ABEE1" w14:textId="77777777" w:rsidTr="007E507E">
        <w:trPr>
          <w:cantSplit/>
          <w:trHeight w:val="51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13FDCB" w14:textId="77777777" w:rsidR="009E63CE" w:rsidRPr="009E63CE" w:rsidRDefault="009E63CE" w:rsidP="009E63CE">
            <w:pPr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szCs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  <w:szCs w:val="22"/>
              </w:rPr>
              <w:t>考試院考選部主管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FC5014" w14:textId="412825D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43,678,790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98E881" w14:textId="06A091B1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3,264,935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41C8385" w14:textId="394FAE5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4EE32F3" w14:textId="75DFFB2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255F81" w14:textId="770A10B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46,943,725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1CDBFC9" w14:textId="23CCD89F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D437FBF" w14:textId="6317344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8BACC" w14:textId="5365D6E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2FA0E" w14:textId="46703234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FABAC" w14:textId="726394B7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9D55A" w14:textId="38B92240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46,943,725</w:t>
            </w:r>
          </w:p>
        </w:tc>
      </w:tr>
      <w:tr w:rsidR="009E63CE" w:rsidRPr="009E63CE" w14:paraId="156F80F9" w14:textId="77777777" w:rsidTr="007E507E">
        <w:trPr>
          <w:cantSplit/>
          <w:trHeight w:val="510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9987C5" w14:textId="77777777" w:rsidR="009E63CE" w:rsidRPr="009E63CE" w:rsidRDefault="009E63CE" w:rsidP="009E63CE">
            <w:pPr>
              <w:widowControl/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考選業務基金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2FA55BA" w14:textId="5CB7FFE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43,678,790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8B78D26" w14:textId="0AE6AFEB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3,264,935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4AEB6B5" w14:textId="0A1C230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7DA417AA" w14:textId="76C42572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2CD3C4" w14:textId="1346526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46,943,725</w:t>
            </w: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1C4B52F" w14:textId="51527C2E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67A1A5" w14:textId="23472F98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B0FB0D" w14:textId="101930AC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BFFD6" w14:textId="399A9C93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B26D9D" w14:textId="682B5005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23F4B5" w14:textId="6BDDB5A9" w:rsidR="009E63CE" w:rsidRPr="009E63CE" w:rsidRDefault="009E63CE" w:rsidP="009E63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46,943,725</w:t>
            </w:r>
          </w:p>
        </w:tc>
      </w:tr>
    </w:tbl>
    <w:p w14:paraId="71B3934B" w14:textId="77777777" w:rsidR="00B02176" w:rsidRPr="009E63CE" w:rsidRDefault="00B02176" w:rsidP="007E507E">
      <w:pPr>
        <w:pStyle w:val="a4"/>
        <w:tabs>
          <w:tab w:val="clear" w:pos="4153"/>
          <w:tab w:val="clear" w:pos="8306"/>
        </w:tabs>
        <w:snapToGrid/>
        <w:spacing w:line="14" w:lineRule="exact"/>
        <w:ind w:firstLineChars="200" w:firstLine="400"/>
        <w:jc w:val="both"/>
        <w:rPr>
          <w:color w:val="000000" w:themeColor="text1"/>
          <w:sz w:val="20"/>
        </w:rPr>
      </w:pPr>
    </w:p>
    <w:p w14:paraId="112695FE" w14:textId="3B2BB35B" w:rsidR="007E507E" w:rsidRPr="009E63CE" w:rsidRDefault="007E507E" w:rsidP="007E507E">
      <w:pPr>
        <w:widowControl/>
        <w:tabs>
          <w:tab w:val="center" w:pos="5306"/>
        </w:tabs>
        <w:overflowPunct w:val="0"/>
        <w:snapToGrid w:val="0"/>
        <w:ind w:leftChars="700" w:left="1680" w:rightChars="-305" w:right="-732"/>
        <w:jc w:val="center"/>
        <w:rPr>
          <w:rFonts w:ascii="標楷體" w:eastAsia="標楷體"/>
          <w:color w:val="000000" w:themeColor="text1"/>
          <w:sz w:val="32"/>
        </w:rPr>
      </w:pP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lastRenderedPageBreak/>
        <w:t xml:space="preserve">　</w:t>
      </w:r>
      <w:r w:rsidR="009E63CE"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>四</w:t>
      </w: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、餘絀撥補審定數額綜計表　</w:t>
      </w:r>
      <w:r w:rsidRPr="009E63CE">
        <w:rPr>
          <w:rFonts w:ascii="標楷體" w:eastAsia="標楷體" w:hint="eastAsia"/>
          <w:color w:val="000000" w:themeColor="text1"/>
          <w:sz w:val="32"/>
        </w:rPr>
        <w:t>（基金別）（續）</w:t>
      </w:r>
    </w:p>
    <w:p w14:paraId="1054DA90" w14:textId="4879161F" w:rsidR="007E507E" w:rsidRPr="009E63CE" w:rsidRDefault="007E507E" w:rsidP="007E507E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  <w:color w:val="000000" w:themeColor="text1"/>
        </w:rPr>
      </w:pPr>
      <w:r w:rsidRPr="009E63CE">
        <w:rPr>
          <w:rFonts w:ascii="標楷體" w:eastAsia="標楷體" w:hAnsi="標楷體" w:hint="eastAsia"/>
          <w:b/>
          <w:color w:val="000000" w:themeColor="text1"/>
        </w:rPr>
        <w:t>短絀填補</w:t>
      </w:r>
      <w:r w:rsidRPr="009E63CE">
        <w:rPr>
          <w:rFonts w:ascii="標楷體" w:eastAsia="標楷體" w:hAnsi="標楷體"/>
          <w:b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</w:rPr>
        <w:t>中華民國</w:t>
      </w:r>
      <w:r w:rsidRPr="009E63CE">
        <w:rPr>
          <w:rFonts w:ascii="標楷體" w:eastAsia="標楷體" w:hAnsi="標楷體"/>
          <w:color w:val="000000" w:themeColor="text1"/>
        </w:rPr>
        <w:t>11</w:t>
      </w:r>
      <w:r w:rsidR="009E63CE" w:rsidRPr="009E63CE">
        <w:rPr>
          <w:rFonts w:ascii="標楷體" w:eastAsia="標楷體" w:hAnsi="標楷體"/>
          <w:color w:val="000000" w:themeColor="text1"/>
        </w:rPr>
        <w:t>3</w:t>
      </w:r>
      <w:r w:rsidRPr="009E63CE">
        <w:rPr>
          <w:rFonts w:ascii="標楷體" w:eastAsia="標楷體" w:hAnsi="標楷體" w:hint="eastAsia"/>
          <w:color w:val="000000" w:themeColor="text1"/>
        </w:rPr>
        <w:t>年度</w:t>
      </w:r>
      <w:r w:rsidRPr="009E63CE">
        <w:rPr>
          <w:rFonts w:ascii="標楷體" w:eastAsia="標楷體" w:hAnsi="標楷體"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  <w:spacing w:val="-20"/>
        </w:rPr>
        <w:t>單位：新臺幣元</w:t>
      </w:r>
    </w:p>
    <w:tbl>
      <w:tblPr>
        <w:tblW w:w="220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2"/>
        <w:gridCol w:w="2070"/>
        <w:gridCol w:w="2070"/>
        <w:gridCol w:w="2071"/>
        <w:gridCol w:w="2070"/>
        <w:gridCol w:w="2070"/>
        <w:gridCol w:w="2071"/>
        <w:gridCol w:w="2070"/>
        <w:gridCol w:w="2070"/>
        <w:gridCol w:w="2071"/>
      </w:tblGrid>
      <w:tr w:rsidR="009E63CE" w:rsidRPr="009E63CE" w14:paraId="1238EFF5" w14:textId="77777777" w:rsidTr="0013211B">
        <w:trPr>
          <w:cantSplit/>
          <w:trHeight w:val="850"/>
        </w:trPr>
        <w:tc>
          <w:tcPr>
            <w:tcW w:w="3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517D03" w14:textId="77777777" w:rsidR="00F90D45" w:rsidRPr="009E63CE" w:rsidRDefault="00F90D45" w:rsidP="007E507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35A67F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本期短絀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117C6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前期待填補之短絀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9E545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其他轉入</w:t>
            </w:r>
            <w:r w:rsidR="00B23C0C" w:rsidRPr="009E63CE">
              <w:rPr>
                <w:rFonts w:ascii="標楷體" w:eastAsia="標楷體" w:hint="eastAsia"/>
                <w:color w:val="000000" w:themeColor="text1"/>
              </w:rPr>
              <w:t>數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1D2F7B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2B349FE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撥用賸餘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32A539E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撥用公積</w:t>
            </w:r>
          </w:p>
        </w:tc>
        <w:tc>
          <w:tcPr>
            <w:tcW w:w="207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D68CAC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折減基金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DF65C6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35014C0" w14:textId="77777777" w:rsidR="00F90D45" w:rsidRPr="009E63CE" w:rsidRDefault="00F90D45" w:rsidP="007E507E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待填補之短絀</w:t>
            </w:r>
          </w:p>
        </w:tc>
      </w:tr>
      <w:tr w:rsidR="009E63CE" w:rsidRPr="009E63CE" w14:paraId="0B1EFE9D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A3431" w14:textId="77777777" w:rsidR="009E63CE" w:rsidRPr="009E63CE" w:rsidRDefault="009E63CE" w:rsidP="009E63CE">
            <w:pPr>
              <w:spacing w:line="220" w:lineRule="exact"/>
              <w:ind w:rightChars="29" w:right="70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合計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0F964" w14:textId="095CD38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20,051,588,322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C5701" w14:textId="4CBD1AB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134,460,437,996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2ADF0" w14:textId="59C0F53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14,720,450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78B4F" w14:textId="62245EA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154,526,746,768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068153E" w14:textId="3013EE4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5,451,934,790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403A033" w14:textId="4CEF2AD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5,296,197,491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25929C" w14:textId="6FDC5B7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4,543,427,710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61082" w14:textId="5C41986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15,291,559,991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644103" w14:textId="7B5EE0B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139,235,186,777</w:t>
            </w:r>
          </w:p>
        </w:tc>
      </w:tr>
      <w:tr w:rsidR="009E63CE" w:rsidRPr="009E63CE" w14:paraId="0AE8BEBA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A7D84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行政院主管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DF86F" w14:textId="604068F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09F1B" w14:textId="230A374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8E1F" w14:textId="6FB16FC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D27C2" w14:textId="0554B69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99B17E9" w14:textId="2DE81B8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DF14F10" w14:textId="183881D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72F7BF" w14:textId="4044797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7398B" w14:textId="572B864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877D90" w14:textId="7898829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9B313B7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9AF01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行政院國家發展基金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6D24" w14:textId="7F7D523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6C542" w14:textId="09954A4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A643E" w14:textId="703AA41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494AF" w14:textId="1609873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A38E893" w14:textId="11F2816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43F1190" w14:textId="25AA00A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91AA10" w14:textId="2686877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5FF1A" w14:textId="6836424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8879BC" w14:textId="1B4DE0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B887837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814F7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內政部主管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3E7F" w14:textId="2480B7E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7,703,899,272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F3DCA" w14:textId="42C950C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1,276,818,503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25C4D" w14:textId="23F4874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BE1B8" w14:textId="7A57CE9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8,980,717,775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A1F3153" w14:textId="33774D9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9B4230E" w14:textId="2692148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B1AB1F" w14:textId="7F024B1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EB8B4" w14:textId="1D25607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008F5B" w14:textId="0984BC4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8,978,720,775</w:t>
            </w:r>
          </w:p>
        </w:tc>
      </w:tr>
      <w:tr w:rsidR="009E63CE" w:rsidRPr="009E63CE" w14:paraId="61E6F6CA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78ADDF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營建建設基金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32054" w14:textId="7E973FD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7,703,899,272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BE19A" w14:textId="4CC6C55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1,276,818,503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956D" w14:textId="6E8B311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3778D" w14:textId="56375E0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8,980,717,775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F8E26EE" w14:textId="574CFD1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B782F9B" w14:textId="1383360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C74186" w14:textId="6A436CA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980F3" w14:textId="685A21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1,997,000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4F13A" w14:textId="2247E26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8,978,720,775</w:t>
            </w:r>
          </w:p>
        </w:tc>
      </w:tr>
      <w:tr w:rsidR="009E63CE" w:rsidRPr="009E63CE" w14:paraId="12FB0298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6907A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實施平均地權基金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18424" w14:textId="3B6D727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7419B" w14:textId="24008E6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C99B2" w14:textId="3C242FA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118F5" w14:textId="73B1ED5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85739EF" w14:textId="5721AB4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55651E0" w14:textId="28F7D47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8FE63A" w14:textId="438189E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00F79" w14:textId="543E622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DE449D" w14:textId="0FE2467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AA9B677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9F469A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國防部主管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4636D" w14:textId="45187B1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7327F" w14:textId="0A09791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105,730,919,603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93389" w14:textId="740F4DF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B0348" w14:textId="5238350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105,746,907,998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FE9CC4F" w14:textId="762CCCC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74F9C70" w14:textId="442C25B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312ED4" w14:textId="06FC61E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E796B" w14:textId="193551E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467,337,248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E4E81E" w14:textId="457B6E5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105,279,570,750</w:t>
            </w:r>
          </w:p>
        </w:tc>
      </w:tr>
      <w:tr w:rsidR="009E63CE" w:rsidRPr="009E63CE" w14:paraId="32753F83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9DEE8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國軍生產及服務作業基金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91E6E" w14:textId="03F3513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14BFB" w14:textId="0F36656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DD36" w14:textId="226D031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F325C" w14:textId="3265BA5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D1BFA25" w14:textId="544AA08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55827B1" w14:textId="7ABF141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F7B1BA" w14:textId="13FF0AF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A134D" w14:textId="393B08E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732592" w14:textId="2FEA059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E56A0FE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124687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國軍老舊眷村改建基金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87CE3" w14:textId="62B9BF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F41E" w14:textId="4B9FE91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105,730,919,603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11337" w14:textId="16D13BF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099C" w14:textId="48800A4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105,730,919,603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89C7D57" w14:textId="3BA8EF2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6813A03" w14:textId="7C0EB54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9B62E7" w14:textId="5E20E5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DFB48" w14:textId="28135D8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451,348,853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0DB7F3" w14:textId="74A055B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105,279,570,750</w:t>
            </w:r>
          </w:p>
        </w:tc>
      </w:tr>
      <w:tr w:rsidR="009E63CE" w:rsidRPr="009E63CE" w14:paraId="674E8748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F6C11" w14:textId="595E1CCA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國防醫學院軍事教育基金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1986D" w14:textId="541D68C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1612E" w14:textId="20C680E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A001F" w14:textId="6B483E4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7A02" w14:textId="56B6C96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CCC62EA" w14:textId="201FF09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7FB69BA" w14:textId="089256D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13B952" w14:textId="747492F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953D5" w14:textId="5CC9CEC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15,988,395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D1F270" w14:textId="3278BB9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4383156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B2790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教育部主管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97963" w14:textId="14E9751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7,348,902,257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275AE" w14:textId="42B50F7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10,432,169,967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935DA" w14:textId="6428629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14,720,450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3DB65" w14:textId="2B162B5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17,795,792,674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9946B29" w14:textId="2BEC7A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443,279,968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DDFE9F3" w14:textId="3134E55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5,166,576,983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1ED1E5" w14:textId="3D1C479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2,189,950,784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6DDA9" w14:textId="22D673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7,799,807,735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528153" w14:textId="1342ABE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9,995,984,939</w:t>
            </w:r>
          </w:p>
        </w:tc>
      </w:tr>
      <w:tr w:rsidR="009E63CE" w:rsidRPr="009E63CE" w14:paraId="3794C8E8" w14:textId="77777777" w:rsidTr="009E63CE">
        <w:trPr>
          <w:cantSplit/>
          <w:trHeight w:val="55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C95E19" w14:textId="1FDA73B1" w:rsidR="009E63CE" w:rsidRPr="009E63CE" w:rsidRDefault="009E63CE" w:rsidP="009E63CE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color w:val="000000" w:themeColor="text1"/>
                <w:spacing w:val="-20"/>
                <w:sz w:val="22"/>
              </w:rPr>
              <w:t>國立大學校院校務基金</w:t>
            </w:r>
            <w:r w:rsidRPr="009E63CE">
              <w:rPr>
                <w:rFonts w:ascii="標楷體" w:eastAsia="標楷體" w:hAnsi="標楷體" w:hint="eastAsia"/>
                <w:color w:val="000000" w:themeColor="text1"/>
                <w:spacing w:val="-20"/>
                <w:sz w:val="22"/>
              </w:rPr>
              <w:t>（</w:t>
            </w:r>
            <w:r w:rsidRPr="009E63CE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4"/>
              </w:rPr>
              <w:t>綜計</w:t>
            </w:r>
            <w:r w:rsidRPr="009E63CE">
              <w:rPr>
                <w:rFonts w:ascii="標楷體" w:eastAsia="標楷體" w:hAnsi="標楷體" w:hint="eastAsia"/>
                <w:color w:val="000000" w:themeColor="text1"/>
                <w:spacing w:val="-20"/>
                <w:sz w:val="22"/>
              </w:rPr>
              <w:t>）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BC537" w14:textId="4C3E782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3,860,974,898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9AA8A" w14:textId="32D25D8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788,992,365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6EFC" w14:textId="62E8ABA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14,720,450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EA751" w14:textId="13BDC43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4,664,687,713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825AC50" w14:textId="6EDA84E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443,279,968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8504364" w14:textId="10DE916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2,972,133,801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36345C" w14:textId="1149411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550,740,784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38FE1" w14:textId="0C93588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3,966,154,553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337824" w14:textId="55A9EC6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698,533,160</w:t>
            </w:r>
          </w:p>
        </w:tc>
      </w:tr>
      <w:tr w:rsidR="009E63CE" w:rsidRPr="009E63CE" w14:paraId="0F512CBA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EC3F3A" w14:textId="77777777" w:rsidR="009E63CE" w:rsidRPr="009E63CE" w:rsidRDefault="009E63CE" w:rsidP="009E63CE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color w:val="000000" w:themeColor="text1"/>
                <w:spacing w:val="-6"/>
                <w:sz w:val="22"/>
              </w:rPr>
              <w:t>國立臺灣大學附設醫院作業基金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270D5" w14:textId="213BB96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12,214,465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F7045" w14:textId="418EBF7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125,623,674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2FF8D" w14:textId="771CC72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2A10E" w14:textId="031AE27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137,838,139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BE99851" w14:textId="5977E94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B850337" w14:textId="7608742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D919C3" w14:textId="1C2364E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E444E" w14:textId="020DC93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4F1E7A" w14:textId="7C4B4B3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137,838,139</w:t>
            </w:r>
          </w:p>
        </w:tc>
      </w:tr>
      <w:tr w:rsidR="009E63CE" w:rsidRPr="009E63CE" w14:paraId="595EB7FB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D9F88" w14:textId="77777777" w:rsidR="009E63CE" w:rsidRPr="009E63CE" w:rsidRDefault="009E63CE" w:rsidP="009E63CE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color w:val="000000" w:themeColor="text1"/>
                <w:spacing w:val="-6"/>
                <w:sz w:val="22"/>
              </w:rPr>
              <w:t>國立成功大學附設醫院作業基金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F494" w14:textId="6136934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CB93E" w14:textId="477458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B5371" w14:textId="4C08AAB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D00AD" w14:textId="763993F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29FB288" w14:textId="4E09ACC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390E266" w14:textId="2E10518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4A3878" w14:textId="13DBFF1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5567E" w14:textId="1DAB155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B40634" w14:textId="00D20A7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DB1D31E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4EFC7" w14:textId="77777777" w:rsidR="009E63CE" w:rsidRPr="009E63CE" w:rsidRDefault="009E63CE" w:rsidP="009E63CE">
            <w:pPr>
              <w:widowControl/>
              <w:overflowPunct w:val="0"/>
              <w:ind w:leftChars="100" w:left="240" w:rightChars="33" w:right="79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pacing w:val="-16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pacing w:val="-16"/>
                <w:sz w:val="22"/>
                <w:szCs w:val="24"/>
              </w:rPr>
              <w:t>國立陽明交通大學附設醫院作業基金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F65BC" w14:textId="1C3C0EE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98DE" w14:textId="54AB218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B3FA3" w14:textId="7DC8EC3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1286" w14:textId="45BA91B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C84955E" w14:textId="270AA1D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5630633" w14:textId="5FD213A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F19E35" w14:textId="2F72AB0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1C43" w14:textId="015C06B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FC1B58" w14:textId="4B157AD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A5DCEA4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CD8B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教育部所屬機構作業基金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22AB5" w14:textId="0B7EC86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490,433,527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604E" w14:textId="11D06E8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2,542,539,493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48898" w14:textId="76374E6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91D98" w14:textId="223265B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3,032,973,020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150F2B1" w14:textId="070B899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97B12B3" w14:textId="0D522BF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213,503,000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90F73" w14:textId="6FFE439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27EDC" w14:textId="7C07946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213,503,000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697FF0" w14:textId="42CEA7D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2,819,470,020</w:t>
            </w:r>
          </w:p>
        </w:tc>
      </w:tr>
      <w:tr w:rsidR="009E63CE" w:rsidRPr="009E63CE" w14:paraId="1C7AAABB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CD22BF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國立高級中等學校校務基金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AE9EF" w14:textId="5E1A95D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2,985,279,367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D228E" w14:textId="42E01DF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6,975,014,435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8C49" w14:textId="04D40B7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9992B" w14:textId="2CABC21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9,960,293,802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775FFDA" w14:textId="642A5D8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4E54A81" w14:textId="192BC9B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1,980,940,182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67F786" w14:textId="760E774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1,639,210,000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FC685" w14:textId="7E70708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3,620,150,182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BF9317" w14:textId="3F21B35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6,340,143,620</w:t>
            </w:r>
          </w:p>
        </w:tc>
      </w:tr>
      <w:tr w:rsidR="009E63CE" w:rsidRPr="009E63CE" w14:paraId="0A6DA1ED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48574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法務部主管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06B7D" w14:textId="5E88A61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864AA" w14:textId="7C07B3A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AA7D3" w14:textId="609E657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509DD" w14:textId="5A7CE29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23856AD" w14:textId="1103F36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66205AA" w14:textId="5969C3F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8003ED" w14:textId="07A7777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38BA4" w14:textId="638BC73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B0E5D3" w14:textId="70D9D18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34827785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E9C58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法務部矯正機關作業基金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ADFD8" w14:textId="1B487D4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A5696" w14:textId="4388A94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684B" w14:textId="6793E28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6011B" w14:textId="72B8E92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18525F4" w14:textId="3D34681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C0DBD82" w14:textId="216C352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2C0317" w14:textId="0934517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F3B2F" w14:textId="28D0A62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96,672,142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0E4BE5" w14:textId="39F46B7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7A1FC4C5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2FEF61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經濟部主管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F0959" w14:textId="5096C65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65C25" w14:textId="2C87932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9D5DA" w14:textId="53DAD15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DE0F0" w14:textId="326E83F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BDB41BD" w14:textId="3E7E5B0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575AE5F" w14:textId="3F00FEA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AF73FD" w14:textId="4C535C3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185F4" w14:textId="0D7C6A1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7CC1B4" w14:textId="0222764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DBE59F7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CCA41E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經濟作業基金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0D1C3" w14:textId="2CA6B2D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C0EE3" w14:textId="1B61AD9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40DA1" w14:textId="474EBB6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BBA5F" w14:textId="61C1316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109A309" w14:textId="061882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9C03F8D" w14:textId="7CD6F67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52CF4E" w14:textId="42BFDDE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796F6" w14:textId="520303B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973AFA" w14:textId="7A66419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49FAEBD" w14:textId="77777777" w:rsidTr="009E63CE">
        <w:trPr>
          <w:cantSplit/>
          <w:trHeight w:val="561"/>
        </w:trPr>
        <w:tc>
          <w:tcPr>
            <w:tcW w:w="3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8E4E1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水資源作業基金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55CD67" w14:textId="76E2559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B5991E" w14:textId="718BD86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C016A7" w14:textId="22F0BCA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1C52E" w14:textId="27A7592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665E9C" w14:textId="4D100CE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486BE7" w14:textId="43A4792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03F9B" w14:textId="19A1BB4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74EA1D" w14:textId="576371D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2,256,804,784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4614FA" w14:textId="0EE2627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</w:tbl>
    <w:p w14:paraId="7CFF47AC" w14:textId="78D71BBA" w:rsidR="0013211B" w:rsidRPr="009E63CE" w:rsidRDefault="0013211B" w:rsidP="0013211B">
      <w:pPr>
        <w:widowControl/>
        <w:tabs>
          <w:tab w:val="center" w:pos="5306"/>
        </w:tabs>
        <w:overflowPunct w:val="0"/>
        <w:snapToGrid w:val="0"/>
        <w:ind w:leftChars="700" w:left="1680" w:rightChars="-305" w:right="-732"/>
        <w:jc w:val="center"/>
        <w:rPr>
          <w:rFonts w:ascii="標楷體" w:eastAsia="標楷體"/>
          <w:color w:val="000000" w:themeColor="text1"/>
          <w:sz w:val="32"/>
        </w:rPr>
      </w:pP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lastRenderedPageBreak/>
        <w:t xml:space="preserve">　</w:t>
      </w:r>
      <w:r w:rsidR="009E63CE"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>四</w:t>
      </w:r>
      <w:r w:rsidRPr="009E63CE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、餘絀撥補審定數額綜計表　</w:t>
      </w:r>
      <w:r w:rsidRPr="009E63CE">
        <w:rPr>
          <w:rFonts w:ascii="標楷體" w:eastAsia="標楷體" w:hint="eastAsia"/>
          <w:color w:val="000000" w:themeColor="text1"/>
          <w:sz w:val="32"/>
        </w:rPr>
        <w:t>（基金別）（續）</w:t>
      </w:r>
    </w:p>
    <w:p w14:paraId="686D8878" w14:textId="3FD27D67" w:rsidR="0013211B" w:rsidRPr="009E63CE" w:rsidRDefault="0013211B" w:rsidP="0013211B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  <w:color w:val="000000" w:themeColor="text1"/>
        </w:rPr>
      </w:pPr>
      <w:r w:rsidRPr="009E63CE">
        <w:rPr>
          <w:rFonts w:ascii="標楷體" w:eastAsia="標楷體" w:hAnsi="標楷體" w:hint="eastAsia"/>
          <w:b/>
          <w:color w:val="000000" w:themeColor="text1"/>
        </w:rPr>
        <w:t>短絀填補</w:t>
      </w:r>
      <w:r w:rsidRPr="009E63CE">
        <w:rPr>
          <w:rFonts w:ascii="標楷體" w:eastAsia="標楷體" w:hAnsi="標楷體"/>
          <w:b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</w:rPr>
        <w:t>中華民國</w:t>
      </w:r>
      <w:r w:rsidRPr="009E63CE">
        <w:rPr>
          <w:rFonts w:ascii="標楷體" w:eastAsia="標楷體" w:hAnsi="標楷體"/>
          <w:color w:val="000000" w:themeColor="text1"/>
        </w:rPr>
        <w:t>11</w:t>
      </w:r>
      <w:r w:rsidR="009E63CE" w:rsidRPr="009E63CE">
        <w:rPr>
          <w:rFonts w:ascii="標楷體" w:eastAsia="標楷體" w:hAnsi="標楷體"/>
          <w:color w:val="000000" w:themeColor="text1"/>
        </w:rPr>
        <w:t>3</w:t>
      </w:r>
      <w:r w:rsidRPr="009E63CE">
        <w:rPr>
          <w:rFonts w:ascii="標楷體" w:eastAsia="標楷體" w:hAnsi="標楷體" w:hint="eastAsia"/>
          <w:color w:val="000000" w:themeColor="text1"/>
        </w:rPr>
        <w:t>年度</w:t>
      </w:r>
      <w:r w:rsidRPr="009E63CE">
        <w:rPr>
          <w:rFonts w:ascii="標楷體" w:eastAsia="標楷體" w:hAnsi="標楷體"/>
          <w:color w:val="000000" w:themeColor="text1"/>
        </w:rPr>
        <w:tab/>
      </w:r>
      <w:r w:rsidRPr="009E63CE">
        <w:rPr>
          <w:rFonts w:ascii="標楷體" w:eastAsia="標楷體" w:hAnsi="標楷體" w:hint="eastAsia"/>
          <w:color w:val="000000" w:themeColor="text1"/>
          <w:spacing w:val="-20"/>
        </w:rPr>
        <w:t>單位：新臺幣元</w:t>
      </w:r>
    </w:p>
    <w:tbl>
      <w:tblPr>
        <w:tblW w:w="220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2"/>
        <w:gridCol w:w="2070"/>
        <w:gridCol w:w="2070"/>
        <w:gridCol w:w="2071"/>
        <w:gridCol w:w="2070"/>
        <w:gridCol w:w="2070"/>
        <w:gridCol w:w="2071"/>
        <w:gridCol w:w="2070"/>
        <w:gridCol w:w="2070"/>
        <w:gridCol w:w="2071"/>
      </w:tblGrid>
      <w:tr w:rsidR="009E63CE" w:rsidRPr="009E63CE" w14:paraId="3B32CE81" w14:textId="77777777" w:rsidTr="005E73E3">
        <w:trPr>
          <w:cantSplit/>
          <w:trHeight w:val="850"/>
        </w:trPr>
        <w:tc>
          <w:tcPr>
            <w:tcW w:w="3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194E84" w14:textId="77777777" w:rsidR="0013211B" w:rsidRPr="009E63CE" w:rsidRDefault="0013211B" w:rsidP="005E73E3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E5FF82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本期短絀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880B19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9E63CE">
              <w:rPr>
                <w:rFonts w:ascii="標楷體" w:eastAsia="標楷體" w:hint="eastAsia"/>
                <w:color w:val="000000" w:themeColor="text1"/>
                <w:spacing w:val="-10"/>
              </w:rPr>
              <w:t>前期待填補之短絀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E94FF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其他轉入數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6EF73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25CEF70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撥用賸餘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25A5B74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撥用公積</w:t>
            </w:r>
          </w:p>
        </w:tc>
        <w:tc>
          <w:tcPr>
            <w:tcW w:w="207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733AB8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折減基金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A08CEC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4AF8AD" w14:textId="77777777" w:rsidR="0013211B" w:rsidRPr="009E63CE" w:rsidRDefault="0013211B" w:rsidP="005E73E3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9E63CE">
              <w:rPr>
                <w:rFonts w:ascii="標楷體" w:eastAsia="標楷體" w:hint="eastAsia"/>
                <w:color w:val="000000" w:themeColor="text1"/>
              </w:rPr>
              <w:t>待填補之短絀</w:t>
            </w:r>
          </w:p>
        </w:tc>
      </w:tr>
      <w:tr w:rsidR="009E63CE" w:rsidRPr="009E63CE" w14:paraId="34C0BC8A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28F38C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交通部主管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3FCAD" w14:textId="2A2A7EC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693E" w14:textId="25F9A41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8,822,834,237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F34B0" w14:textId="66F350D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EA26" w14:textId="375447E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8,822,834,237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0A7A612" w14:textId="5750904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A9AF175" w14:textId="1700F1D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2DE514" w14:textId="3839E43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A065D" w14:textId="73AB06A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92C5F2" w14:textId="2E38C27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4,855,632,135</w:t>
            </w:r>
          </w:p>
        </w:tc>
      </w:tr>
      <w:tr w:rsidR="009E63CE" w:rsidRPr="009E63CE" w14:paraId="08D2CAA0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0DDBFD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交通作業基金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D5B4A" w14:textId="21284C4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412AD" w14:textId="084CA75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8,822,834,237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D6D29" w14:textId="22976B2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19078" w14:textId="6E9E89C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8,822,834,237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DD00583" w14:textId="5B20763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0705C16" w14:textId="48BF5F7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89AE9A" w14:textId="4D68392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3864" w14:textId="577236D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3,967,202,102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0C2420" w14:textId="20DA71A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4,855,632,135</w:t>
            </w:r>
          </w:p>
        </w:tc>
      </w:tr>
      <w:tr w:rsidR="009E63CE" w:rsidRPr="009E63CE" w14:paraId="2F0FE414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B41E4A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國軍退除役官兵輔導委員會主管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ABF45" w14:textId="495F344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253,518,028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8915D" w14:textId="7F0055E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33,426,706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D415A" w14:textId="4701993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E5BF" w14:textId="2C1BFBE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286,944,734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77AB83E" w14:textId="3F077D9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9FACC90" w14:textId="12681C0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865FF7" w14:textId="1D04B0A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74A7" w14:textId="1502FDB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B3F020" w14:textId="76A2BFD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286,944,734</w:t>
            </w:r>
          </w:p>
        </w:tc>
      </w:tr>
      <w:tr w:rsidR="009E63CE" w:rsidRPr="009E63CE" w14:paraId="0FC8C36C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D8EB0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國軍退除役官兵安置基金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7AAFD" w14:textId="5385C7D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77677" w14:textId="0F7A41B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82CF" w14:textId="66D46B5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EEEEF" w14:textId="0BF6201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D70EEFD" w14:textId="59379D0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08D212D" w14:textId="32F551F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3E76D8" w14:textId="0506F36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F87D" w14:textId="29BE81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699D7" w14:textId="5D1F3CE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7A977EE3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FDB27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榮民醫療作業基金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37955" w14:textId="204AA9D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253,518,028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29B61" w14:textId="32C357F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33,426,706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FA87D" w14:textId="3E2F40B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8B7E" w14:textId="71F79C0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286,944,734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4973093" w14:textId="5000F6D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72F3C0A" w14:textId="19DA0BA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1F0DCC" w14:textId="1B16CC7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10D80" w14:textId="3623151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F986E" w14:textId="4C12536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286,944,734</w:t>
            </w:r>
          </w:p>
        </w:tc>
      </w:tr>
      <w:tr w:rsidR="009E63CE" w:rsidRPr="009E63CE" w14:paraId="38358F52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BBCE2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國家科學及技術委員會主管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EBAB" w14:textId="5FD5F2C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2B021" w14:textId="3B72F0B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B8D85" w14:textId="62BF0F6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1159C" w14:textId="18981A5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8D6E9E6" w14:textId="589CF4E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7D7E96E" w14:textId="16357D9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2308BD" w14:textId="5567331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30418" w14:textId="0E87104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90C07E" w14:textId="545D721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875B25B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805B1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科學園區管理局作業基金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F4D64" w14:textId="304CDE0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8B2FE" w14:textId="4AE03C0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A6EB" w14:textId="3F55F94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B6DBE" w14:textId="49D5AFF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45E1333" w14:textId="60412BB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8136B11" w14:textId="6650F76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FF0EFD" w14:textId="6AC12A0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EF95F" w14:textId="21E3C64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E175ED" w14:textId="5F9BA02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6081C44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481BCF" w14:textId="2625F1D1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農業部主管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FAA5E" w14:textId="1F355D5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1,688,829,342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7ADA5" w14:textId="2DB3C3F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1,770,984,243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D5016" w14:textId="13192BF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17DD" w14:textId="106986D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3,459,813,585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5EE31C7" w14:textId="7337120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DF89DD8" w14:textId="286F67D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105,043,904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CC5FA7" w14:textId="6E3DAC0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70FE" w14:textId="1079BCB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507,152,818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C1AC9F" w14:textId="011883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2,952,660,767</w:t>
            </w:r>
          </w:p>
        </w:tc>
      </w:tr>
      <w:tr w:rsidR="009E63CE" w:rsidRPr="009E63CE" w14:paraId="008D22BE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3121A4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農業作業基金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4483F" w14:textId="5E2075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105,043,904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49785" w14:textId="5D3E290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58A22" w14:textId="36CB764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0F265" w14:textId="54F6F87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105,043,904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9D007CC" w14:textId="44E5B53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CC807BC" w14:textId="4DE27A7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105,043,904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0DD7CFB" w14:textId="5CEEB37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0802E" w14:textId="3DC70FF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105,043,904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1213C3" w14:textId="33C0F22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5DC7598" w14:textId="77777777" w:rsidTr="0013211B">
        <w:trPr>
          <w:cantSplit/>
          <w:trHeight w:val="488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A9316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農田水利事業作業基金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99873" w14:textId="77E836C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1,583,785,438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3078" w14:textId="3EF48C2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1,770,984,243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24A60" w14:textId="4B78950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C3C89" w14:textId="225C3F0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3,354,769,681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D4B30AE" w14:textId="791ECA1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897660B" w14:textId="7C6D3ED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327DE0" w14:textId="664058E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3D7F6" w14:textId="6CA5605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402,108,914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50CD30" w14:textId="7337934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2,952,660,767</w:t>
            </w:r>
          </w:p>
        </w:tc>
      </w:tr>
      <w:tr w:rsidR="009E63CE" w:rsidRPr="009E63CE" w14:paraId="37A1846E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802D1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勞動部主管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0C10E" w14:textId="7811980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E13F" w14:textId="23165AD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FF958" w14:textId="5C01248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5512" w14:textId="37D929D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AD584E8" w14:textId="4A27BA5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C588B4E" w14:textId="30D6F77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E4ECB4" w14:textId="7472CDC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9862A" w14:textId="577847E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7CCBC0" w14:textId="05A0176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1473D9A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623738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勞工保險局作業基金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D2F38" w14:textId="5AF18C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942F3" w14:textId="63C78F1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A2251" w14:textId="61245F3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668D" w14:textId="74A3248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BD202FD" w14:textId="3819DC7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2C9A6F6" w14:textId="4970442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16F95E" w14:textId="7EF6486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685D" w14:textId="4E865FD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D569C3" w14:textId="14EBB10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2D86E7C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12F5AA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衛生福利部主管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767DA" w14:textId="1D4F347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80204" w14:textId="46E0837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3BFB" w14:textId="2B4BF9C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3CE93" w14:textId="053AA0C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8188E55" w14:textId="346A3C9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1191DCF" w14:textId="3890D11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995A40" w14:textId="0F42F1E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8311A" w14:textId="13B23A4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F082D9" w14:textId="3DDDEF7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7A30A2CA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378F7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醫療藥品基金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877B" w14:textId="5147816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E34CD" w14:textId="76F53D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C8260" w14:textId="00A32B2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277E9" w14:textId="3B63048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1BF1A15" w14:textId="751AC10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B587BCF" w14:textId="49843B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92887F" w14:textId="7F6424E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B30E0" w14:textId="4EB2460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8,588,209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DED8D1" w14:textId="2254955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D513608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2098F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管制藥品製藥工廠作業基金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57543" w14:textId="0394FA7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5BAA" w14:textId="4671313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957CF" w14:textId="0EE26C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A6BE1" w14:textId="7096D6D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B095BC0" w14:textId="49124DD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1119364" w14:textId="5DDDA43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503779" w14:textId="5830A47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CF61F" w14:textId="64F53C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2AE2F3" w14:textId="1DDA0E1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022BF6D3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29BC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全民健康保險基金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E4CEC" w14:textId="47FBA6C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9E5B6" w14:textId="57CA464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E20C8" w14:textId="5AC6265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C4BD6" w14:textId="10F3718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A76068B" w14:textId="4B620A7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CE5C601" w14:textId="794BB7D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EA0773" w14:textId="6D91A9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CC6FB" w14:textId="50F9344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DA5CEF" w14:textId="3A26AF5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C69D21F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A8A064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國民年金保險基金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E0ED2" w14:textId="3850806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6DD2" w14:textId="390D9F4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101D5" w14:textId="068AD36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01BA0" w14:textId="2ED2AC8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5409B66" w14:textId="733BCDC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A965C76" w14:textId="5C4BA17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6614DA" w14:textId="5BEC80D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ABDF2" w14:textId="011BF7C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95C314" w14:textId="6EE8012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5688EE6B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AED2C5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文化部主管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88B6E" w14:textId="7F4045A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A002F" w14:textId="59316FE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E36B" w14:textId="568EC57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3944" w14:textId="56E1DBF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69BC4CA" w14:textId="28B9849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0D9571E" w14:textId="7A67D8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EFFCA8" w14:textId="7A1BBAF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7BF1" w14:textId="0968A69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EBAE41" w14:textId="4CBC789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24864C2F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2F73FC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國立文化機構作業基金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160B7" w14:textId="16EFA9A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821F9" w14:textId="45F029D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C30F7" w14:textId="504EA9D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F2F9A" w14:textId="0FCA0B5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771DF71" w14:textId="6103DDE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695D5BD" w14:textId="140F87D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35A65F" w14:textId="34FF158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C8E50" w14:textId="1A1EB2B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25,849,955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C5A05" w14:textId="18B1CFF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EA5B3DA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255CCC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國立故宮博物院主管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5E103" w14:textId="1CE758D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274D" w14:textId="6A1E35C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8E70" w14:textId="0EBB882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B33E1" w14:textId="14CF36A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6422CBB" w14:textId="13587BF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3BAF4A7" w14:textId="3C164DC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4861AB" w14:textId="481378F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9D09" w14:textId="770B409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B039C9" w14:textId="303094B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6F2480AE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1983F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故宮文物藝術發展基金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A9204" w14:textId="2521C72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50DD" w14:textId="5EA49F2F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AE49C" w14:textId="61EACAE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10E1A" w14:textId="64D77995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006B9F0" w14:textId="3CF2DE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D17F265" w14:textId="7FC520D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BAEE18" w14:textId="4BC5CAD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D1403" w14:textId="43F9BEE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12,946,646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05BCB0" w14:textId="6BE0A188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612FD8E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697DC2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原住民族委員會主管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A60B4" w14:textId="124DAAC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652,535,938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C271" w14:textId="62C661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6,380,338,091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3600" w14:textId="01A1561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CBE" w14:textId="5C4F492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7,032,874,029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FC440D7" w14:textId="2B7FAD8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6F886EC" w14:textId="5A0C20D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5CC74E" w14:textId="20CE2B4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6BE53" w14:textId="1CA98AA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03876" w14:textId="1CF8CB4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6,885,672,677</w:t>
            </w:r>
          </w:p>
        </w:tc>
      </w:tr>
      <w:tr w:rsidR="009E63CE" w:rsidRPr="009E63CE" w14:paraId="1EA5A321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5FFA2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原住民族綜合發展基金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CDBE5" w14:textId="25C41B9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652,535,938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CA55A" w14:textId="5F7F460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6,380,338,091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03A46" w14:textId="06D724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85B56" w14:textId="3EC9263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7,032,874,029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514A5CB" w14:textId="4E44943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4293563" w14:textId="3E99B270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F1EC3B" w14:textId="47443182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8866" w14:textId="1FD2E473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147,201,352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7D795D" w14:textId="36612C5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6,885,672,677</w:t>
            </w:r>
          </w:p>
        </w:tc>
      </w:tr>
      <w:tr w:rsidR="009E63CE" w:rsidRPr="009E63CE" w14:paraId="5746D06D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FE142" w14:textId="77777777" w:rsidR="009E63CE" w:rsidRPr="009E63CE" w:rsidRDefault="009E63CE" w:rsidP="009E63CE">
            <w:pPr>
              <w:spacing w:line="220" w:lineRule="exact"/>
              <w:ind w:rightChars="35" w:right="8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  <w:highlight w:val="yellow"/>
              </w:rPr>
            </w:pPr>
            <w:r w:rsidRPr="009E63CE">
              <w:rPr>
                <w:rFonts w:ascii="標楷體" w:eastAsia="標楷體" w:hAnsi="標楷體"/>
                <w:b/>
                <w:color w:val="000000" w:themeColor="text1"/>
                <w:spacing w:val="-20"/>
                <w:sz w:val="22"/>
              </w:rPr>
              <w:t>考試院考選部主管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8AA1" w14:textId="19BAEE7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FFA4F" w14:textId="355A2AAC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28EE6" w14:textId="7DF6641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10477" w14:textId="5606725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B452D42" w14:textId="07EBFF9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7E6299F" w14:textId="753B47B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D7A14A" w14:textId="305E03EA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5644" w14:textId="35590A8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216C5D" w14:textId="6F5708BE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E63CE" w:rsidRPr="009E63CE" w14:paraId="1DD8D947" w14:textId="77777777" w:rsidTr="0013211B">
        <w:trPr>
          <w:cantSplit/>
          <w:trHeight w:val="493"/>
        </w:trPr>
        <w:tc>
          <w:tcPr>
            <w:tcW w:w="3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B6B89F" w14:textId="77777777" w:rsidR="009E63CE" w:rsidRPr="009E63CE" w:rsidRDefault="009E63CE" w:rsidP="009E63CE">
            <w:pPr>
              <w:widowControl/>
              <w:overflowPunct w:val="0"/>
              <w:spacing w:line="240" w:lineRule="exact"/>
              <w:ind w:leftChars="100" w:left="240"/>
              <w:jc w:val="distribute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  <w:r w:rsidRPr="009E63CE"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  <w:t>考選業務基金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D58022" w14:textId="453181A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A16010" w14:textId="11E258A9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F2C5" w14:textId="69890E9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E448CE" w14:textId="2CDB9B4D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9C9ED7C" w14:textId="1108A211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A8A88F" w14:textId="4EAA8184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5728C1" w14:textId="3092543B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C32D6F" w14:textId="00E19336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highlight w:val="yellow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FB2EA71" w14:textId="6CEB30D7" w:rsidR="009E63CE" w:rsidRPr="009E63CE" w:rsidRDefault="009E63CE" w:rsidP="009E63CE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9E63CE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－</w:t>
            </w:r>
          </w:p>
        </w:tc>
      </w:tr>
    </w:tbl>
    <w:p w14:paraId="231445AC" w14:textId="77777777" w:rsidR="0013211B" w:rsidRPr="009E63CE" w:rsidRDefault="0013211B" w:rsidP="0013211B">
      <w:pPr>
        <w:pStyle w:val="a4"/>
        <w:tabs>
          <w:tab w:val="clear" w:pos="4153"/>
          <w:tab w:val="clear" w:pos="8306"/>
        </w:tabs>
        <w:snapToGrid/>
        <w:spacing w:line="14" w:lineRule="exact"/>
        <w:rPr>
          <w:color w:val="000000" w:themeColor="text1"/>
          <w:sz w:val="20"/>
        </w:rPr>
      </w:pPr>
    </w:p>
    <w:sectPr w:rsidR="0013211B" w:rsidRPr="009E63CE" w:rsidSect="00A97BD0">
      <w:headerReference w:type="even" r:id="rId6"/>
      <w:headerReference w:type="default" r:id="rId7"/>
      <w:footerReference w:type="even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C362B" w14:textId="77777777" w:rsidR="007E507E" w:rsidRDefault="007E507E">
      <w:pPr>
        <w:ind w:firstLine="480"/>
      </w:pPr>
      <w:r>
        <w:separator/>
      </w:r>
    </w:p>
  </w:endnote>
  <w:endnote w:type="continuationSeparator" w:id="0">
    <w:p w14:paraId="09831700" w14:textId="77777777" w:rsidR="007E507E" w:rsidRDefault="007E507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D05F" w14:textId="77777777" w:rsidR="007E507E" w:rsidRPr="00257023" w:rsidRDefault="007E507E" w:rsidP="00257023">
    <w:pPr>
      <w:pStyle w:val="a5"/>
      <w:jc w:val="center"/>
      <w:rPr>
        <w:rFonts w:ascii="標楷體" w:eastAsia="標楷體" w:hAnsi="標楷體"/>
      </w:rPr>
    </w:pPr>
  </w:p>
  <w:p w14:paraId="7C8CB914" w14:textId="77777777" w:rsidR="007E507E" w:rsidRPr="00257023" w:rsidRDefault="007E507E" w:rsidP="00257023">
    <w:pPr>
      <w:pStyle w:val="a5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933883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6FD0435" w14:textId="77777777" w:rsidR="007E507E" w:rsidRPr="00257023" w:rsidRDefault="000931A7">
        <w:pPr>
          <w:pStyle w:val="a5"/>
          <w:jc w:val="center"/>
          <w:rPr>
            <w:rFonts w:ascii="標楷體" w:eastAsia="標楷體" w:hAnsi="標楷體"/>
          </w:rPr>
        </w:pPr>
      </w:p>
    </w:sdtContent>
  </w:sdt>
  <w:p w14:paraId="33971E0D" w14:textId="77777777" w:rsidR="007E507E" w:rsidRPr="00257023" w:rsidRDefault="007E507E">
    <w:pPr>
      <w:pStyle w:val="a5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98E5" w14:textId="77777777" w:rsidR="007E507E" w:rsidRDefault="007E507E">
      <w:pPr>
        <w:ind w:firstLine="480"/>
      </w:pPr>
      <w:r>
        <w:separator/>
      </w:r>
    </w:p>
  </w:footnote>
  <w:footnote w:type="continuationSeparator" w:id="0">
    <w:p w14:paraId="5F1535AF" w14:textId="77777777" w:rsidR="007E507E" w:rsidRDefault="007E507E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8F67" w14:textId="77777777" w:rsidR="007E507E" w:rsidRDefault="007E507E" w:rsidP="00BD4D8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C715" w14:textId="77777777" w:rsidR="007E507E" w:rsidRDefault="007E507E">
    <w:pPr>
      <w:pStyle w:val="a4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EA4"/>
    <w:rsid w:val="00005543"/>
    <w:rsid w:val="00032982"/>
    <w:rsid w:val="000652F6"/>
    <w:rsid w:val="0007057C"/>
    <w:rsid w:val="00080276"/>
    <w:rsid w:val="00081120"/>
    <w:rsid w:val="000931A7"/>
    <w:rsid w:val="000A4ED1"/>
    <w:rsid w:val="000C7F47"/>
    <w:rsid w:val="000F4BC7"/>
    <w:rsid w:val="00106027"/>
    <w:rsid w:val="0013211B"/>
    <w:rsid w:val="00141C7F"/>
    <w:rsid w:val="00142BD7"/>
    <w:rsid w:val="00154E34"/>
    <w:rsid w:val="00166133"/>
    <w:rsid w:val="001B461A"/>
    <w:rsid w:val="001F356A"/>
    <w:rsid w:val="00211CB2"/>
    <w:rsid w:val="0021355E"/>
    <w:rsid w:val="00232287"/>
    <w:rsid w:val="002428D3"/>
    <w:rsid w:val="00257023"/>
    <w:rsid w:val="00295B98"/>
    <w:rsid w:val="002A2749"/>
    <w:rsid w:val="002F0519"/>
    <w:rsid w:val="003222BE"/>
    <w:rsid w:val="00325CE2"/>
    <w:rsid w:val="00336255"/>
    <w:rsid w:val="00355F54"/>
    <w:rsid w:val="00372D6B"/>
    <w:rsid w:val="00373C21"/>
    <w:rsid w:val="00374695"/>
    <w:rsid w:val="00377D7C"/>
    <w:rsid w:val="003823D9"/>
    <w:rsid w:val="0038361F"/>
    <w:rsid w:val="00392D26"/>
    <w:rsid w:val="003969A0"/>
    <w:rsid w:val="003C1BCC"/>
    <w:rsid w:val="003F4907"/>
    <w:rsid w:val="00497D4C"/>
    <w:rsid w:val="004B1948"/>
    <w:rsid w:val="00526E0B"/>
    <w:rsid w:val="005338F5"/>
    <w:rsid w:val="00536570"/>
    <w:rsid w:val="00557133"/>
    <w:rsid w:val="005910E4"/>
    <w:rsid w:val="00595449"/>
    <w:rsid w:val="005A4785"/>
    <w:rsid w:val="005B561D"/>
    <w:rsid w:val="005D081A"/>
    <w:rsid w:val="005E06CC"/>
    <w:rsid w:val="00600448"/>
    <w:rsid w:val="00657BE6"/>
    <w:rsid w:val="00665FCC"/>
    <w:rsid w:val="00677DF8"/>
    <w:rsid w:val="006A66A9"/>
    <w:rsid w:val="006D1BD4"/>
    <w:rsid w:val="006F2E87"/>
    <w:rsid w:val="00705FFC"/>
    <w:rsid w:val="0073258D"/>
    <w:rsid w:val="00746F4D"/>
    <w:rsid w:val="00797E2E"/>
    <w:rsid w:val="007C7DA6"/>
    <w:rsid w:val="007C7E44"/>
    <w:rsid w:val="007D78C1"/>
    <w:rsid w:val="007E507E"/>
    <w:rsid w:val="00800AFA"/>
    <w:rsid w:val="008127B1"/>
    <w:rsid w:val="008212C1"/>
    <w:rsid w:val="0082140E"/>
    <w:rsid w:val="00832AEC"/>
    <w:rsid w:val="00852853"/>
    <w:rsid w:val="00861B37"/>
    <w:rsid w:val="00862D51"/>
    <w:rsid w:val="008A4F9B"/>
    <w:rsid w:val="008C6326"/>
    <w:rsid w:val="00955F04"/>
    <w:rsid w:val="0098711C"/>
    <w:rsid w:val="009C4DCE"/>
    <w:rsid w:val="009C630F"/>
    <w:rsid w:val="009E63CE"/>
    <w:rsid w:val="00A2081C"/>
    <w:rsid w:val="00A37037"/>
    <w:rsid w:val="00A57E36"/>
    <w:rsid w:val="00A72076"/>
    <w:rsid w:val="00A81B6D"/>
    <w:rsid w:val="00A97BD0"/>
    <w:rsid w:val="00AB2555"/>
    <w:rsid w:val="00AD1E2F"/>
    <w:rsid w:val="00B02176"/>
    <w:rsid w:val="00B20CDD"/>
    <w:rsid w:val="00B23C0C"/>
    <w:rsid w:val="00B34A80"/>
    <w:rsid w:val="00BA11FA"/>
    <w:rsid w:val="00BD4D8A"/>
    <w:rsid w:val="00BD6A22"/>
    <w:rsid w:val="00C0072F"/>
    <w:rsid w:val="00C1218A"/>
    <w:rsid w:val="00C31A36"/>
    <w:rsid w:val="00C34EA4"/>
    <w:rsid w:val="00C5155B"/>
    <w:rsid w:val="00C6095B"/>
    <w:rsid w:val="00C9684D"/>
    <w:rsid w:val="00CD4286"/>
    <w:rsid w:val="00CE3575"/>
    <w:rsid w:val="00CE5C74"/>
    <w:rsid w:val="00D375F8"/>
    <w:rsid w:val="00D52685"/>
    <w:rsid w:val="00D9311C"/>
    <w:rsid w:val="00D97476"/>
    <w:rsid w:val="00DC3024"/>
    <w:rsid w:val="00DD23B0"/>
    <w:rsid w:val="00DE75B9"/>
    <w:rsid w:val="00E14325"/>
    <w:rsid w:val="00E15A77"/>
    <w:rsid w:val="00E17C36"/>
    <w:rsid w:val="00E2586D"/>
    <w:rsid w:val="00E579A5"/>
    <w:rsid w:val="00E81F96"/>
    <w:rsid w:val="00E94379"/>
    <w:rsid w:val="00ED05CB"/>
    <w:rsid w:val="00F074D5"/>
    <w:rsid w:val="00F33465"/>
    <w:rsid w:val="00F425C3"/>
    <w:rsid w:val="00F90D45"/>
    <w:rsid w:val="00F9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D1E7790"/>
  <w15:docId w15:val="{0D78B4DD-6FA2-4A05-8B6A-15AAC675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laceholder Text"/>
    <w:basedOn w:val="a0"/>
    <w:uiPriority w:val="99"/>
    <w:semiHidden/>
    <w:rsid w:val="00B0217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B021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0217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25702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Fund\&#21443;&#32771;&#36039;&#26009;-&#32156;&#35336;&#34920;-&#26989;&#27402;&#22411;-&#39192;&#32064;&#25765;&#35036;&#23529;&#23450;&#25976;&#38989;&#32156;&#35336;&#34920;-&#36088;&#39192;&#20998;&#37197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參考資料-綜計表-業權型-餘絀撥補審定數額綜計表-賸餘分配.dot</Template>
  <TotalTime>7</TotalTime>
  <Pages>4</Pages>
  <Words>2262</Words>
  <Characters>5526</Characters>
  <Application>Microsoft Office Word</Application>
  <DocSecurity>0</DocSecurity>
  <Lines>46</Lines>
  <Paragraphs>15</Paragraphs>
  <ScaleCrop>false</ScaleCrop>
  <Company>審計部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沈清立</dc:creator>
  <cp:lastModifiedBy>吳怡霈</cp:lastModifiedBy>
  <cp:revision>4</cp:revision>
  <cp:lastPrinted>2025-07-06T10:46:00Z</cp:lastPrinted>
  <dcterms:created xsi:type="dcterms:W3CDTF">2025-07-06T10:39:00Z</dcterms:created>
  <dcterms:modified xsi:type="dcterms:W3CDTF">2025-07-06T10:47:00Z</dcterms:modified>
</cp:coreProperties>
</file>