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F89EAC" w14:textId="5897C889" w:rsidR="00403C1D" w:rsidRPr="001157E8" w:rsidRDefault="003F5BA5" w:rsidP="001157E8">
      <w:pPr>
        <w:tabs>
          <w:tab w:val="left" w:pos="540"/>
          <w:tab w:val="center" w:pos="4800"/>
        </w:tabs>
        <w:overflowPunct/>
        <w:adjustRightInd w:val="0"/>
        <w:snapToGrid w:val="0"/>
        <w:spacing w:afterLines="20" w:after="72" w:line="0" w:lineRule="atLeast"/>
        <w:ind w:firstLine="641"/>
        <w:jc w:val="left"/>
        <w:rPr>
          <w:b/>
          <w:color w:val="000000"/>
          <w:sz w:val="32"/>
        </w:rPr>
      </w:pPr>
      <w:r w:rsidRPr="001157E8">
        <w:rPr>
          <w:rFonts w:hint="eastAsia"/>
          <w:b/>
          <w:color w:val="000000"/>
          <w:sz w:val="32"/>
        </w:rPr>
        <w:t>(十一)</w:t>
      </w:r>
      <w:r w:rsidR="00403C1D" w:rsidRPr="001157E8">
        <w:rPr>
          <w:rFonts w:hint="eastAsia"/>
          <w:b/>
          <w:color w:val="000000"/>
          <w:sz w:val="32"/>
        </w:rPr>
        <w:t>衛生福利部主管</w:t>
      </w:r>
    </w:p>
    <w:p w14:paraId="61EBFF94" w14:textId="56C88050" w:rsidR="00403C1D" w:rsidRPr="001157E8" w:rsidRDefault="00403C1D" w:rsidP="001157E8">
      <w:pPr>
        <w:tabs>
          <w:tab w:val="left" w:pos="540"/>
          <w:tab w:val="center" w:pos="4800"/>
        </w:tabs>
        <w:overflowPunct/>
        <w:adjustRightInd w:val="0"/>
        <w:snapToGrid w:val="0"/>
        <w:spacing w:afterLines="20" w:after="72" w:line="0" w:lineRule="atLeast"/>
        <w:ind w:firstLineChars="300" w:firstLine="961"/>
        <w:jc w:val="left"/>
        <w:rPr>
          <w:b/>
          <w:color w:val="000000"/>
          <w:sz w:val="32"/>
        </w:rPr>
      </w:pPr>
      <w:r w:rsidRPr="001157E8">
        <w:rPr>
          <w:rFonts w:hint="eastAsia"/>
          <w:b/>
          <w:color w:val="000000"/>
          <w:sz w:val="32"/>
        </w:rPr>
        <w:t>衛生福利特別收入基金</w:t>
      </w:r>
    </w:p>
    <w:p w14:paraId="35B8BB77" w14:textId="694369C8" w:rsidR="00CD7907" w:rsidRDefault="002E6F38" w:rsidP="002E6F38">
      <w:pPr>
        <w:tabs>
          <w:tab w:val="left" w:pos="350"/>
          <w:tab w:val="center" w:pos="4718"/>
        </w:tabs>
        <w:overflowPunct/>
        <w:adjustRightInd w:val="0"/>
        <w:snapToGrid w:val="0"/>
        <w:ind w:leftChars="-128" w:left="-307" w:firstLineChars="0" w:firstLine="0"/>
        <w:jc w:val="center"/>
        <w:rPr>
          <w:b/>
          <w:color w:val="000000"/>
          <w:spacing w:val="-10"/>
          <w:sz w:val="32"/>
          <w:u w:val="single" w:color="000000"/>
        </w:rPr>
      </w:pPr>
      <w:r>
        <w:rPr>
          <w:rFonts w:hint="eastAsia"/>
          <w:b/>
          <w:color w:val="000000"/>
          <w:spacing w:val="-10"/>
          <w:sz w:val="32"/>
          <w:u w:val="single" w:color="000000"/>
        </w:rPr>
        <w:t xml:space="preserve">　</w:t>
      </w:r>
      <w:r w:rsidR="00325DDB" w:rsidRPr="00325DDB">
        <w:rPr>
          <w:rFonts w:hint="eastAsia"/>
          <w:b/>
          <w:color w:val="000000"/>
          <w:spacing w:val="-10"/>
          <w:sz w:val="32"/>
          <w:u w:val="single" w:color="000000"/>
        </w:rPr>
        <w:t>衛生福利特別收入基金來源用途及餘</w:t>
      </w:r>
      <w:proofErr w:type="gramStart"/>
      <w:r w:rsidR="00325DDB" w:rsidRPr="00325DDB">
        <w:rPr>
          <w:rFonts w:hint="eastAsia"/>
          <w:b/>
          <w:color w:val="000000"/>
          <w:spacing w:val="-10"/>
          <w:sz w:val="32"/>
          <w:u w:val="single" w:color="000000"/>
        </w:rPr>
        <w:t>絀</w:t>
      </w:r>
      <w:proofErr w:type="gramEnd"/>
      <w:r w:rsidR="00325DDB" w:rsidRPr="00325DDB">
        <w:rPr>
          <w:rFonts w:hint="eastAsia"/>
          <w:b/>
          <w:color w:val="000000"/>
          <w:spacing w:val="-10"/>
          <w:sz w:val="32"/>
          <w:u w:val="single" w:color="000000"/>
        </w:rPr>
        <w:t>審定表</w:t>
      </w:r>
      <w:r>
        <w:rPr>
          <w:rFonts w:hint="eastAsia"/>
          <w:b/>
          <w:color w:val="000000"/>
          <w:spacing w:val="-10"/>
          <w:sz w:val="32"/>
          <w:u w:val="single" w:color="000000"/>
        </w:rPr>
        <w:t xml:space="preserve">　</w:t>
      </w:r>
    </w:p>
    <w:p w14:paraId="0AFC90E3" w14:textId="77777777" w:rsidR="00CD7907" w:rsidRPr="00CD7907" w:rsidRDefault="005F7F31" w:rsidP="002E6F38">
      <w:pPr>
        <w:tabs>
          <w:tab w:val="left" w:pos="4102"/>
          <w:tab w:val="left" w:pos="8763"/>
        </w:tabs>
        <w:overflowPunct/>
        <w:snapToGrid w:val="0"/>
        <w:ind w:rightChars="5" w:right="12" w:firstLineChars="0" w:firstLine="0"/>
        <w:jc w:val="right"/>
        <w:rPr>
          <w:color w:val="000000"/>
        </w:rPr>
      </w:pPr>
      <w:r>
        <w:rPr>
          <w:color w:val="000000"/>
        </w:rPr>
        <w:tab/>
      </w:r>
      <w:r w:rsidR="00325DDB" w:rsidRPr="00325DDB">
        <w:rPr>
          <w:rFonts w:hint="eastAsia"/>
          <w:color w:val="000000"/>
        </w:rPr>
        <w:t>中華民國</w:t>
      </w:r>
      <w:proofErr w:type="gramStart"/>
      <w:r w:rsidR="00325DDB" w:rsidRPr="00325DDB">
        <w:rPr>
          <w:color w:val="000000"/>
        </w:rPr>
        <w:t>11</w:t>
      </w:r>
      <w:r w:rsidR="0048700B">
        <w:rPr>
          <w:rFonts w:hint="eastAsia"/>
          <w:color w:val="000000"/>
        </w:rPr>
        <w:t>3</w:t>
      </w:r>
      <w:proofErr w:type="gramEnd"/>
      <w:r w:rsidR="00325DDB" w:rsidRPr="00325DDB">
        <w:rPr>
          <w:color w:val="000000"/>
        </w:rPr>
        <w:t>年度</w:t>
      </w:r>
      <w:r w:rsidR="00CD7907" w:rsidRPr="00CD7907">
        <w:rPr>
          <w:color w:val="000000"/>
        </w:rPr>
        <w:tab/>
      </w:r>
      <w:r w:rsidR="00CD7907" w:rsidRPr="00CD7907">
        <w:rPr>
          <w:rFonts w:hint="eastAsia"/>
          <w:color w:val="000000"/>
          <w:spacing w:val="-20"/>
        </w:rPr>
        <w:t>單位：新臺幣元</w:t>
      </w:r>
    </w:p>
    <w:tbl>
      <w:tblPr>
        <w:tblW w:w="1021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14"/>
        <w:gridCol w:w="1330"/>
        <w:gridCol w:w="1330"/>
        <w:gridCol w:w="1329"/>
        <w:gridCol w:w="1330"/>
        <w:gridCol w:w="1330"/>
        <w:gridCol w:w="756"/>
      </w:tblGrid>
      <w:tr w:rsidR="00CD7907" w:rsidRPr="00E04B30" w14:paraId="5EAD6153" w14:textId="77777777" w:rsidTr="002E6F38">
        <w:trPr>
          <w:cantSplit/>
          <w:trHeight w:val="340"/>
        </w:trPr>
        <w:tc>
          <w:tcPr>
            <w:tcW w:w="2814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164F00FA" w14:textId="77777777" w:rsidR="00CD7907" w:rsidRPr="00CD7907" w:rsidRDefault="00E04B30" w:rsidP="002E6F38">
            <w:pPr>
              <w:snapToGrid w:val="0"/>
              <w:ind w:leftChars="20" w:left="48" w:rightChars="4" w:right="10" w:firstLineChars="0" w:firstLine="0"/>
              <w:jc w:val="distribute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項</w:t>
            </w:r>
            <w:r w:rsidR="00CD7907" w:rsidRPr="00CD7907">
              <w:rPr>
                <w:rFonts w:hint="eastAsia"/>
                <w:color w:val="000000"/>
              </w:rPr>
              <w:t>目</w:t>
            </w:r>
          </w:p>
        </w:tc>
        <w:tc>
          <w:tcPr>
            <w:tcW w:w="1330" w:type="dxa"/>
            <w:vMerge w:val="restart"/>
            <w:tcBorders>
              <w:top w:val="single" w:sz="8" w:space="0" w:color="auto"/>
            </w:tcBorders>
            <w:vAlign w:val="center"/>
          </w:tcPr>
          <w:p w14:paraId="6FE5263F" w14:textId="77777777" w:rsidR="00CD7907" w:rsidRPr="00CD7907" w:rsidRDefault="00CD7907" w:rsidP="002E6F38">
            <w:pPr>
              <w:snapToGrid w:val="0"/>
              <w:ind w:leftChars="20" w:left="48" w:rightChars="20" w:right="48" w:firstLineChars="0" w:firstLine="0"/>
              <w:jc w:val="distribute"/>
              <w:rPr>
                <w:color w:val="000000"/>
              </w:rPr>
            </w:pPr>
            <w:r w:rsidRPr="00CD7907">
              <w:rPr>
                <w:rFonts w:hint="eastAsia"/>
                <w:color w:val="000000"/>
              </w:rPr>
              <w:t>預算數</w:t>
            </w:r>
          </w:p>
        </w:tc>
        <w:tc>
          <w:tcPr>
            <w:tcW w:w="1330" w:type="dxa"/>
            <w:vMerge w:val="restart"/>
            <w:tcBorders>
              <w:top w:val="single" w:sz="8" w:space="0" w:color="auto"/>
            </w:tcBorders>
            <w:vAlign w:val="center"/>
          </w:tcPr>
          <w:p w14:paraId="44F93E44" w14:textId="77777777" w:rsidR="00CD7907" w:rsidRPr="00CD7907" w:rsidRDefault="00CD7907" w:rsidP="002E6F38">
            <w:pPr>
              <w:snapToGrid w:val="0"/>
              <w:ind w:leftChars="20" w:left="48" w:rightChars="20" w:right="48" w:firstLineChars="0" w:firstLine="0"/>
              <w:jc w:val="distribute"/>
              <w:rPr>
                <w:color w:val="000000"/>
              </w:rPr>
            </w:pPr>
            <w:r w:rsidRPr="00CD7907">
              <w:rPr>
                <w:rFonts w:hint="eastAsia"/>
                <w:color w:val="000000"/>
              </w:rPr>
              <w:t>決算數</w:t>
            </w:r>
          </w:p>
        </w:tc>
        <w:tc>
          <w:tcPr>
            <w:tcW w:w="1329" w:type="dxa"/>
            <w:vMerge w:val="restart"/>
            <w:tcBorders>
              <w:top w:val="single" w:sz="8" w:space="0" w:color="auto"/>
              <w:bottom w:val="nil"/>
            </w:tcBorders>
            <w:vAlign w:val="center"/>
          </w:tcPr>
          <w:p w14:paraId="28D68874" w14:textId="77777777" w:rsidR="00CD7907" w:rsidRPr="00CD7907" w:rsidRDefault="00CD7907" w:rsidP="002E6F38">
            <w:pPr>
              <w:spacing w:line="240" w:lineRule="exact"/>
              <w:ind w:leftChars="20" w:left="48" w:rightChars="20" w:right="48" w:firstLineChars="0" w:firstLine="0"/>
              <w:jc w:val="distribute"/>
              <w:rPr>
                <w:color w:val="000000"/>
              </w:rPr>
            </w:pPr>
            <w:r w:rsidRPr="00CD7907">
              <w:rPr>
                <w:rFonts w:hint="eastAsia"/>
                <w:color w:val="000000"/>
              </w:rPr>
              <w:t>修正數</w:t>
            </w:r>
          </w:p>
        </w:tc>
        <w:tc>
          <w:tcPr>
            <w:tcW w:w="1330" w:type="dxa"/>
            <w:vMerge w:val="restart"/>
            <w:tcBorders>
              <w:top w:val="single" w:sz="8" w:space="0" w:color="auto"/>
            </w:tcBorders>
            <w:vAlign w:val="center"/>
          </w:tcPr>
          <w:p w14:paraId="493D8423" w14:textId="77777777" w:rsidR="00CD7907" w:rsidRPr="00CD7907" w:rsidRDefault="00CD7907" w:rsidP="002E6F38">
            <w:pPr>
              <w:snapToGrid w:val="0"/>
              <w:ind w:leftChars="20" w:left="48" w:rightChars="20" w:right="48" w:firstLineChars="0" w:firstLine="0"/>
              <w:jc w:val="distribute"/>
              <w:rPr>
                <w:color w:val="000000"/>
                <w:spacing w:val="-12"/>
              </w:rPr>
            </w:pPr>
            <w:r w:rsidRPr="00CD7907">
              <w:rPr>
                <w:rFonts w:hint="eastAsia"/>
                <w:color w:val="000000"/>
                <w:spacing w:val="-12"/>
              </w:rPr>
              <w:t>決算審定數</w:t>
            </w:r>
          </w:p>
        </w:tc>
        <w:tc>
          <w:tcPr>
            <w:tcW w:w="2086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5802FCD1" w14:textId="677793F3" w:rsidR="00E04B30" w:rsidRDefault="00CD7907" w:rsidP="002E6F38">
            <w:pPr>
              <w:spacing w:line="240" w:lineRule="exact"/>
              <w:ind w:leftChars="20" w:left="48" w:rightChars="20" w:right="48" w:firstLineChars="0" w:firstLine="0"/>
              <w:jc w:val="distribute"/>
              <w:rPr>
                <w:color w:val="000000"/>
              </w:rPr>
            </w:pPr>
            <w:r w:rsidRPr="00CD7907">
              <w:rPr>
                <w:rFonts w:hint="eastAsia"/>
                <w:color w:val="000000"/>
              </w:rPr>
              <w:t>審定數與預算數</w:t>
            </w:r>
          </w:p>
          <w:p w14:paraId="05A9D06C" w14:textId="77777777" w:rsidR="00CD7907" w:rsidRPr="00CD7907" w:rsidRDefault="00CD7907" w:rsidP="002E6F38">
            <w:pPr>
              <w:spacing w:line="240" w:lineRule="exact"/>
              <w:ind w:leftChars="20" w:left="48" w:rightChars="20" w:right="48" w:firstLineChars="0" w:firstLine="0"/>
              <w:jc w:val="distribute"/>
              <w:rPr>
                <w:color w:val="000000"/>
              </w:rPr>
            </w:pPr>
            <w:r w:rsidRPr="00CD7907">
              <w:rPr>
                <w:rFonts w:hint="eastAsia"/>
                <w:color w:val="000000"/>
              </w:rPr>
              <w:t>比較增減</w:t>
            </w:r>
          </w:p>
        </w:tc>
      </w:tr>
      <w:tr w:rsidR="002E6F38" w:rsidRPr="00CD7907" w14:paraId="058EEB85" w14:textId="77777777" w:rsidTr="002E6F38">
        <w:trPr>
          <w:cantSplit/>
          <w:trHeight w:val="340"/>
        </w:trPr>
        <w:tc>
          <w:tcPr>
            <w:tcW w:w="2814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3C7B9FCB" w14:textId="77777777" w:rsidR="00CD7907" w:rsidRPr="00CD7907" w:rsidRDefault="00CD7907" w:rsidP="00CD7907">
            <w:pPr>
              <w:snapToGrid w:val="0"/>
              <w:ind w:firstLineChars="0" w:firstLine="0"/>
              <w:jc w:val="distribute"/>
              <w:rPr>
                <w:color w:val="000000"/>
              </w:rPr>
            </w:pPr>
          </w:p>
        </w:tc>
        <w:tc>
          <w:tcPr>
            <w:tcW w:w="1330" w:type="dxa"/>
            <w:vMerge/>
            <w:tcBorders>
              <w:bottom w:val="single" w:sz="8" w:space="0" w:color="auto"/>
            </w:tcBorders>
            <w:vAlign w:val="center"/>
          </w:tcPr>
          <w:p w14:paraId="6DAE0523" w14:textId="77777777" w:rsidR="00CD7907" w:rsidRPr="00CD7907" w:rsidRDefault="00CD7907" w:rsidP="002E6F38">
            <w:pPr>
              <w:snapToGrid w:val="0"/>
              <w:ind w:leftChars="20" w:left="48" w:rightChars="20" w:right="48" w:firstLineChars="0" w:firstLine="0"/>
              <w:jc w:val="distribute"/>
              <w:rPr>
                <w:color w:val="000000"/>
              </w:rPr>
            </w:pPr>
          </w:p>
        </w:tc>
        <w:tc>
          <w:tcPr>
            <w:tcW w:w="1330" w:type="dxa"/>
            <w:vMerge/>
            <w:tcBorders>
              <w:bottom w:val="single" w:sz="8" w:space="0" w:color="auto"/>
            </w:tcBorders>
            <w:vAlign w:val="center"/>
          </w:tcPr>
          <w:p w14:paraId="4807FA1D" w14:textId="77777777" w:rsidR="00CD7907" w:rsidRPr="00CD7907" w:rsidRDefault="00CD7907" w:rsidP="002E6F38">
            <w:pPr>
              <w:snapToGrid w:val="0"/>
              <w:ind w:leftChars="20" w:left="48" w:rightChars="20" w:right="48" w:firstLineChars="0" w:firstLine="0"/>
              <w:jc w:val="distribute"/>
              <w:rPr>
                <w:color w:val="000000"/>
              </w:rPr>
            </w:pPr>
          </w:p>
        </w:tc>
        <w:tc>
          <w:tcPr>
            <w:tcW w:w="1329" w:type="dxa"/>
            <w:vMerge/>
            <w:tcBorders>
              <w:top w:val="nil"/>
              <w:bottom w:val="single" w:sz="8" w:space="0" w:color="auto"/>
            </w:tcBorders>
            <w:vAlign w:val="center"/>
          </w:tcPr>
          <w:p w14:paraId="751301AD" w14:textId="77777777" w:rsidR="00CD7907" w:rsidRPr="00CD7907" w:rsidRDefault="00CD7907" w:rsidP="002E6F38">
            <w:pPr>
              <w:snapToGrid w:val="0"/>
              <w:ind w:leftChars="20" w:left="48" w:rightChars="20" w:right="48" w:firstLineChars="0" w:firstLine="0"/>
              <w:jc w:val="distribute"/>
              <w:rPr>
                <w:color w:val="000000"/>
              </w:rPr>
            </w:pPr>
          </w:p>
        </w:tc>
        <w:tc>
          <w:tcPr>
            <w:tcW w:w="1330" w:type="dxa"/>
            <w:vMerge/>
            <w:tcBorders>
              <w:bottom w:val="single" w:sz="8" w:space="0" w:color="auto"/>
            </w:tcBorders>
            <w:vAlign w:val="center"/>
          </w:tcPr>
          <w:p w14:paraId="75342D33" w14:textId="77777777" w:rsidR="00CD7907" w:rsidRPr="00CD7907" w:rsidRDefault="00CD7907" w:rsidP="002E6F38">
            <w:pPr>
              <w:snapToGrid w:val="0"/>
              <w:ind w:leftChars="20" w:left="48" w:rightChars="20" w:right="48" w:firstLineChars="0" w:firstLine="0"/>
              <w:jc w:val="distribute"/>
              <w:rPr>
                <w:color w:val="000000"/>
              </w:rPr>
            </w:pPr>
          </w:p>
        </w:tc>
        <w:tc>
          <w:tcPr>
            <w:tcW w:w="1330" w:type="dxa"/>
            <w:tcBorders>
              <w:bottom w:val="single" w:sz="8" w:space="0" w:color="auto"/>
            </w:tcBorders>
            <w:vAlign w:val="center"/>
          </w:tcPr>
          <w:p w14:paraId="6DB6F855" w14:textId="77777777" w:rsidR="00CD7907" w:rsidRPr="00CD7907" w:rsidRDefault="00CD7907" w:rsidP="002E6F38">
            <w:pPr>
              <w:snapToGrid w:val="0"/>
              <w:ind w:leftChars="20" w:left="48" w:rightChars="20" w:right="48" w:firstLineChars="0" w:firstLine="0"/>
              <w:jc w:val="distribute"/>
              <w:rPr>
                <w:color w:val="000000"/>
              </w:rPr>
            </w:pPr>
            <w:r w:rsidRPr="00CD7907">
              <w:rPr>
                <w:rFonts w:hint="eastAsia"/>
                <w:color w:val="000000"/>
              </w:rPr>
              <w:t>金額</w:t>
            </w:r>
          </w:p>
        </w:tc>
        <w:tc>
          <w:tcPr>
            <w:tcW w:w="756" w:type="dxa"/>
            <w:tcBorders>
              <w:bottom w:val="single" w:sz="8" w:space="0" w:color="auto"/>
              <w:right w:val="nil"/>
            </w:tcBorders>
            <w:vAlign w:val="center"/>
          </w:tcPr>
          <w:p w14:paraId="1F61C9FF" w14:textId="77777777" w:rsidR="00CD7907" w:rsidRPr="00CD7907" w:rsidRDefault="00CD7907" w:rsidP="002E6F38">
            <w:pPr>
              <w:snapToGrid w:val="0"/>
              <w:ind w:leftChars="20" w:left="48" w:rightChars="20" w:right="48" w:firstLineChars="0" w:firstLine="0"/>
              <w:jc w:val="distribute"/>
              <w:rPr>
                <w:color w:val="000000"/>
              </w:rPr>
            </w:pPr>
            <w:r w:rsidRPr="00CD7907">
              <w:rPr>
                <w:rFonts w:hint="eastAsia"/>
                <w:color w:val="000000"/>
              </w:rPr>
              <w:t>％</w:t>
            </w:r>
          </w:p>
        </w:tc>
      </w:tr>
      <w:tr w:rsidR="002E6F38" w:rsidRPr="00CD7907" w14:paraId="1CA5D792" w14:textId="77777777" w:rsidTr="002E6F38">
        <w:trPr>
          <w:cantSplit/>
          <w:trHeight w:val="692"/>
        </w:trPr>
        <w:tc>
          <w:tcPr>
            <w:tcW w:w="281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56EE036A" w14:textId="77777777" w:rsidR="00A43E2C" w:rsidRPr="00CD7907" w:rsidRDefault="00A43E2C" w:rsidP="00A43E2C">
            <w:pPr>
              <w:spacing w:line="240" w:lineRule="exact"/>
              <w:ind w:rightChars="20" w:right="48" w:firstLineChars="0" w:firstLine="0"/>
              <w:jc w:val="distribute"/>
              <w:rPr>
                <w:b/>
                <w:color w:val="000000"/>
                <w:kern w:val="0"/>
                <w:sz w:val="22"/>
              </w:rPr>
            </w:pPr>
            <w:r w:rsidRPr="00CD7907">
              <w:rPr>
                <w:rFonts w:hint="eastAsia"/>
                <w:b/>
                <w:color w:val="000000"/>
                <w:kern w:val="0"/>
                <w:sz w:val="22"/>
              </w:rPr>
              <w:t>基金來源</w:t>
            </w:r>
          </w:p>
        </w:tc>
        <w:tc>
          <w:tcPr>
            <w:tcW w:w="1330" w:type="dxa"/>
            <w:tcBorders>
              <w:top w:val="nil"/>
              <w:bottom w:val="nil"/>
            </w:tcBorders>
            <w:vAlign w:val="center"/>
          </w:tcPr>
          <w:p w14:paraId="0405D8E5" w14:textId="77777777" w:rsidR="00A43E2C" w:rsidRPr="00621D9A" w:rsidRDefault="00A43E2C" w:rsidP="002E6F38">
            <w:pPr>
              <w:ind w:leftChars="-60" w:left="-27" w:rightChars="10" w:right="24" w:hangingChars="65" w:hanging="117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915D2">
              <w:rPr>
                <w:rFonts w:ascii="新細明體" w:hAnsi="新細明體"/>
                <w:b/>
                <w:sz w:val="18"/>
                <w:szCs w:val="18"/>
              </w:rPr>
              <w:t>105,056,597,000</w:t>
            </w:r>
          </w:p>
        </w:tc>
        <w:tc>
          <w:tcPr>
            <w:tcW w:w="1330" w:type="dxa"/>
            <w:tcBorders>
              <w:top w:val="nil"/>
              <w:bottom w:val="nil"/>
            </w:tcBorders>
            <w:vAlign w:val="center"/>
          </w:tcPr>
          <w:p w14:paraId="6F5E856E" w14:textId="77777777" w:rsidR="00A43E2C" w:rsidRPr="00621D9A" w:rsidRDefault="00A43E2C" w:rsidP="002E6F38">
            <w:pPr>
              <w:ind w:leftChars="-60" w:left="-27" w:rightChars="10" w:right="24" w:hangingChars="65" w:hanging="117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159,104,280,558</w:t>
            </w:r>
          </w:p>
        </w:tc>
        <w:tc>
          <w:tcPr>
            <w:tcW w:w="1329" w:type="dxa"/>
            <w:tcBorders>
              <w:top w:val="nil"/>
              <w:bottom w:val="nil"/>
            </w:tcBorders>
            <w:vAlign w:val="center"/>
          </w:tcPr>
          <w:p w14:paraId="1831CEAA" w14:textId="77777777" w:rsidR="00A43E2C" w:rsidRPr="00621D9A" w:rsidRDefault="00A43E2C" w:rsidP="002E6F38">
            <w:pPr>
              <w:ind w:rightChars="10" w:right="24" w:firstLineChars="69" w:firstLine="1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330" w:type="dxa"/>
            <w:tcBorders>
              <w:top w:val="nil"/>
              <w:bottom w:val="nil"/>
            </w:tcBorders>
            <w:vAlign w:val="center"/>
          </w:tcPr>
          <w:p w14:paraId="49D2136B" w14:textId="77777777" w:rsidR="00A43E2C" w:rsidRPr="00621D9A" w:rsidRDefault="00A43E2C" w:rsidP="002E6F38">
            <w:pPr>
              <w:ind w:leftChars="-60" w:left="-27" w:rightChars="10" w:right="24" w:hangingChars="65" w:hanging="117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159,104,280,558</w:t>
            </w:r>
          </w:p>
        </w:tc>
        <w:tc>
          <w:tcPr>
            <w:tcW w:w="1330" w:type="dxa"/>
            <w:tcBorders>
              <w:top w:val="nil"/>
              <w:bottom w:val="nil"/>
            </w:tcBorders>
            <w:vAlign w:val="center"/>
          </w:tcPr>
          <w:p w14:paraId="1B3FCA89" w14:textId="77777777" w:rsidR="00A43E2C" w:rsidRPr="00621D9A" w:rsidRDefault="00A43E2C" w:rsidP="002E6F38">
            <w:pPr>
              <w:ind w:leftChars="-60" w:left="-27" w:rightChars="10" w:right="24" w:hangingChars="65" w:hanging="117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54,047,683,558</w:t>
            </w:r>
          </w:p>
        </w:tc>
        <w:tc>
          <w:tcPr>
            <w:tcW w:w="756" w:type="dxa"/>
            <w:tcBorders>
              <w:top w:val="nil"/>
              <w:bottom w:val="nil"/>
              <w:right w:val="nil"/>
            </w:tcBorders>
            <w:vAlign w:val="center"/>
          </w:tcPr>
          <w:p w14:paraId="7949BB5D" w14:textId="77777777" w:rsidR="00A43E2C" w:rsidRPr="00A43E2C" w:rsidRDefault="00A43E2C" w:rsidP="002E6F38">
            <w:pPr>
              <w:ind w:leftChars="-60" w:left="-27" w:rightChars="10" w:right="24" w:hangingChars="65" w:hanging="117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A43E2C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51.45</w:t>
            </w:r>
          </w:p>
        </w:tc>
      </w:tr>
      <w:tr w:rsidR="002E6F38" w:rsidRPr="00CD7907" w14:paraId="2A2A814D" w14:textId="77777777" w:rsidTr="002E6F38">
        <w:trPr>
          <w:cantSplit/>
          <w:trHeight w:val="692"/>
        </w:trPr>
        <w:tc>
          <w:tcPr>
            <w:tcW w:w="281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14BCE63" w14:textId="77777777" w:rsidR="00A43E2C" w:rsidRPr="00571258" w:rsidRDefault="00A43E2C" w:rsidP="00A43E2C">
            <w:pPr>
              <w:spacing w:line="240" w:lineRule="exact"/>
              <w:ind w:leftChars="100" w:left="240" w:rightChars="20" w:right="48" w:firstLineChars="0" w:firstLine="0"/>
              <w:jc w:val="distribute"/>
              <w:rPr>
                <w:kern w:val="0"/>
                <w:sz w:val="22"/>
              </w:rPr>
            </w:pPr>
            <w:r w:rsidRPr="00325DDB">
              <w:rPr>
                <w:rFonts w:hint="eastAsia"/>
                <w:color w:val="000000"/>
                <w:kern w:val="0"/>
                <w:sz w:val="22"/>
              </w:rPr>
              <w:t>徵收</w:t>
            </w:r>
            <w:r w:rsidRPr="00E82C09">
              <w:rPr>
                <w:rFonts w:hint="eastAsia"/>
                <w:kern w:val="0"/>
                <w:sz w:val="22"/>
              </w:rPr>
              <w:t>及依法分配收入</w:t>
            </w:r>
          </w:p>
        </w:tc>
        <w:tc>
          <w:tcPr>
            <w:tcW w:w="1330" w:type="dxa"/>
            <w:tcBorders>
              <w:top w:val="nil"/>
              <w:bottom w:val="nil"/>
            </w:tcBorders>
            <w:vAlign w:val="center"/>
          </w:tcPr>
          <w:p w14:paraId="74397757" w14:textId="77777777" w:rsidR="00A43E2C" w:rsidRPr="00621D9A" w:rsidRDefault="00A43E2C" w:rsidP="002E6F38">
            <w:pPr>
              <w:ind w:leftChars="-60" w:left="-27" w:rightChars="10" w:right="24" w:hangingChars="65" w:hanging="117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915D2">
              <w:rPr>
                <w:rFonts w:ascii="新細明體" w:hAnsi="新細明體"/>
                <w:sz w:val="18"/>
                <w:szCs w:val="18"/>
              </w:rPr>
              <w:t>90,180,164,000</w:t>
            </w:r>
          </w:p>
        </w:tc>
        <w:tc>
          <w:tcPr>
            <w:tcW w:w="1330" w:type="dxa"/>
            <w:tcBorders>
              <w:top w:val="nil"/>
              <w:bottom w:val="nil"/>
            </w:tcBorders>
            <w:vAlign w:val="center"/>
          </w:tcPr>
          <w:p w14:paraId="5BA43A77" w14:textId="77777777" w:rsidR="00A43E2C" w:rsidRPr="00621D9A" w:rsidRDefault="00A43E2C" w:rsidP="002E6F38">
            <w:pPr>
              <w:ind w:leftChars="-60" w:left="-27" w:rightChars="10" w:right="24" w:hangingChars="65" w:hanging="117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140,638,227,767</w:t>
            </w:r>
          </w:p>
        </w:tc>
        <w:tc>
          <w:tcPr>
            <w:tcW w:w="1329" w:type="dxa"/>
            <w:tcBorders>
              <w:top w:val="nil"/>
              <w:bottom w:val="nil"/>
            </w:tcBorders>
            <w:vAlign w:val="center"/>
          </w:tcPr>
          <w:p w14:paraId="4663DCCB" w14:textId="77777777" w:rsidR="00A43E2C" w:rsidRPr="00621D9A" w:rsidRDefault="00A43E2C" w:rsidP="002E6F38">
            <w:pPr>
              <w:ind w:rightChars="10" w:right="24" w:firstLineChars="69" w:firstLine="1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30" w:type="dxa"/>
            <w:tcBorders>
              <w:top w:val="nil"/>
              <w:bottom w:val="nil"/>
            </w:tcBorders>
            <w:vAlign w:val="center"/>
          </w:tcPr>
          <w:p w14:paraId="001A315D" w14:textId="77777777" w:rsidR="00A43E2C" w:rsidRPr="00621D9A" w:rsidRDefault="00A43E2C" w:rsidP="002E6F38">
            <w:pPr>
              <w:ind w:leftChars="-60" w:left="-27" w:rightChars="10" w:right="24" w:hangingChars="65" w:hanging="117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140,638,227,767</w:t>
            </w:r>
          </w:p>
        </w:tc>
        <w:tc>
          <w:tcPr>
            <w:tcW w:w="1330" w:type="dxa"/>
            <w:tcBorders>
              <w:top w:val="nil"/>
              <w:bottom w:val="nil"/>
            </w:tcBorders>
            <w:vAlign w:val="center"/>
          </w:tcPr>
          <w:p w14:paraId="07E4798E" w14:textId="77777777" w:rsidR="00A43E2C" w:rsidRPr="00621D9A" w:rsidRDefault="00A43E2C" w:rsidP="002E6F38">
            <w:pPr>
              <w:ind w:leftChars="-60" w:left="-27" w:rightChars="10" w:right="24" w:hangingChars="65" w:hanging="117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50,</w:t>
            </w:r>
            <w:r w:rsidRPr="00E82C09">
              <w:rPr>
                <w:rFonts w:ascii="新細明體" w:hAnsi="新細明體" w:hint="eastAsia"/>
                <w:sz w:val="18"/>
                <w:szCs w:val="18"/>
              </w:rPr>
              <w:t>458</w:t>
            </w: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,063,767</w:t>
            </w:r>
          </w:p>
        </w:tc>
        <w:tc>
          <w:tcPr>
            <w:tcW w:w="756" w:type="dxa"/>
            <w:tcBorders>
              <w:top w:val="nil"/>
              <w:bottom w:val="nil"/>
              <w:right w:val="nil"/>
            </w:tcBorders>
            <w:vAlign w:val="center"/>
          </w:tcPr>
          <w:p w14:paraId="6317FBFA" w14:textId="77777777" w:rsidR="00A43E2C" w:rsidRPr="00621D9A" w:rsidRDefault="00A43E2C" w:rsidP="002E6F38">
            <w:pPr>
              <w:ind w:leftChars="-60" w:left="-27" w:rightChars="10" w:right="24" w:hangingChars="65" w:hanging="117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FC63F7">
              <w:rPr>
                <w:rFonts w:ascii="新細明體" w:hAnsi="新細明體" w:hint="eastAsia"/>
                <w:sz w:val="18"/>
                <w:szCs w:val="18"/>
              </w:rPr>
              <w:t>55</w:t>
            </w: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.</w:t>
            </w:r>
            <w:r w:rsidRPr="00A43E2C">
              <w:rPr>
                <w:rFonts w:ascii="新細明體" w:hAnsi="新細明體" w:hint="eastAsia"/>
                <w:noProof/>
                <w:sz w:val="18"/>
                <w:szCs w:val="18"/>
              </w:rPr>
              <w:t>95</w:t>
            </w:r>
          </w:p>
        </w:tc>
      </w:tr>
      <w:tr w:rsidR="002E6F38" w:rsidRPr="00CD7907" w14:paraId="3006E7B1" w14:textId="77777777" w:rsidTr="002E6F38">
        <w:trPr>
          <w:cantSplit/>
          <w:trHeight w:val="692"/>
        </w:trPr>
        <w:tc>
          <w:tcPr>
            <w:tcW w:w="281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BAF2936" w14:textId="77777777" w:rsidR="00A43E2C" w:rsidRPr="00325DDB" w:rsidRDefault="00A43E2C" w:rsidP="00A43E2C">
            <w:pPr>
              <w:spacing w:line="240" w:lineRule="exact"/>
              <w:ind w:leftChars="100" w:left="240" w:rightChars="20" w:right="48" w:firstLineChars="0" w:firstLine="0"/>
              <w:jc w:val="distribute"/>
              <w:rPr>
                <w:color w:val="000000"/>
                <w:kern w:val="0"/>
                <w:sz w:val="22"/>
              </w:rPr>
            </w:pPr>
            <w:r w:rsidRPr="00325DDB">
              <w:rPr>
                <w:rFonts w:hint="eastAsia"/>
                <w:color w:val="000000"/>
                <w:kern w:val="0"/>
                <w:sz w:val="22"/>
              </w:rPr>
              <w:t>勞務收入</w:t>
            </w:r>
          </w:p>
        </w:tc>
        <w:tc>
          <w:tcPr>
            <w:tcW w:w="1330" w:type="dxa"/>
            <w:tcBorders>
              <w:top w:val="nil"/>
              <w:bottom w:val="nil"/>
            </w:tcBorders>
            <w:vAlign w:val="center"/>
          </w:tcPr>
          <w:p w14:paraId="49CCC5F9" w14:textId="77777777" w:rsidR="00A43E2C" w:rsidRPr="00621D9A" w:rsidRDefault="00A43E2C" w:rsidP="002E6F38">
            <w:pPr>
              <w:ind w:leftChars="-60" w:left="-27" w:rightChars="10" w:right="24" w:hangingChars="65" w:hanging="117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606,260,000</w:t>
            </w:r>
          </w:p>
        </w:tc>
        <w:tc>
          <w:tcPr>
            <w:tcW w:w="1330" w:type="dxa"/>
            <w:tcBorders>
              <w:top w:val="nil"/>
              <w:bottom w:val="nil"/>
            </w:tcBorders>
            <w:vAlign w:val="center"/>
          </w:tcPr>
          <w:p w14:paraId="4FD3B4A0" w14:textId="77777777" w:rsidR="00A43E2C" w:rsidRPr="00621D9A" w:rsidRDefault="00A43E2C" w:rsidP="002E6F38">
            <w:pPr>
              <w:ind w:leftChars="-60" w:left="-27" w:rightChars="10" w:right="24" w:hangingChars="65" w:hanging="117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534,160,180</w:t>
            </w:r>
          </w:p>
        </w:tc>
        <w:tc>
          <w:tcPr>
            <w:tcW w:w="1329" w:type="dxa"/>
            <w:tcBorders>
              <w:top w:val="nil"/>
              <w:bottom w:val="nil"/>
            </w:tcBorders>
            <w:vAlign w:val="center"/>
          </w:tcPr>
          <w:p w14:paraId="07C54FCC" w14:textId="77777777" w:rsidR="00A43E2C" w:rsidRPr="00621D9A" w:rsidRDefault="00A43E2C" w:rsidP="002E6F38">
            <w:pPr>
              <w:ind w:rightChars="10" w:right="24" w:firstLineChars="69" w:firstLine="1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30" w:type="dxa"/>
            <w:tcBorders>
              <w:top w:val="nil"/>
              <w:bottom w:val="nil"/>
            </w:tcBorders>
            <w:vAlign w:val="center"/>
          </w:tcPr>
          <w:p w14:paraId="3792E747" w14:textId="77777777" w:rsidR="00A43E2C" w:rsidRPr="00621D9A" w:rsidRDefault="00A43E2C" w:rsidP="002E6F38">
            <w:pPr>
              <w:ind w:leftChars="-60" w:left="-27" w:rightChars="10" w:right="24" w:hangingChars="65" w:hanging="117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534,160,180</w:t>
            </w:r>
          </w:p>
        </w:tc>
        <w:tc>
          <w:tcPr>
            <w:tcW w:w="1330" w:type="dxa"/>
            <w:tcBorders>
              <w:top w:val="nil"/>
              <w:bottom w:val="nil"/>
            </w:tcBorders>
            <w:vAlign w:val="center"/>
          </w:tcPr>
          <w:p w14:paraId="19BF620A" w14:textId="77777777" w:rsidR="00A43E2C" w:rsidRPr="00621D9A" w:rsidRDefault="00A43E2C" w:rsidP="002E6F38">
            <w:pPr>
              <w:ind w:leftChars="-60" w:left="-27" w:rightChars="10" w:right="24" w:hangingChars="65" w:hanging="117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- 72,</w:t>
            </w:r>
            <w:r w:rsidRPr="00E82C09">
              <w:rPr>
                <w:rFonts w:ascii="新細明體" w:hAnsi="新細明體" w:hint="eastAsia"/>
                <w:sz w:val="18"/>
                <w:szCs w:val="18"/>
              </w:rPr>
              <w:t>099</w:t>
            </w: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,820</w:t>
            </w:r>
          </w:p>
        </w:tc>
        <w:tc>
          <w:tcPr>
            <w:tcW w:w="756" w:type="dxa"/>
            <w:tcBorders>
              <w:top w:val="nil"/>
              <w:bottom w:val="nil"/>
              <w:right w:val="nil"/>
            </w:tcBorders>
            <w:vAlign w:val="center"/>
          </w:tcPr>
          <w:p w14:paraId="5E20EBE7" w14:textId="77777777" w:rsidR="00A43E2C" w:rsidRPr="00A43E2C" w:rsidRDefault="00A43E2C" w:rsidP="002E6F38">
            <w:pPr>
              <w:ind w:leftChars="-60" w:left="-27" w:rightChars="10" w:right="24" w:hangingChars="65" w:hanging="117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A43E2C">
              <w:rPr>
                <w:rFonts w:ascii="新細明體" w:hAnsi="新細明體" w:hint="eastAsia"/>
                <w:noProof/>
                <w:sz w:val="18"/>
                <w:szCs w:val="18"/>
              </w:rPr>
              <w:t>- 11.89</w:t>
            </w:r>
          </w:p>
        </w:tc>
      </w:tr>
      <w:tr w:rsidR="002E6F38" w:rsidRPr="00CD7907" w14:paraId="1E44F15A" w14:textId="77777777" w:rsidTr="002E6F38">
        <w:trPr>
          <w:cantSplit/>
          <w:trHeight w:val="692"/>
        </w:trPr>
        <w:tc>
          <w:tcPr>
            <w:tcW w:w="281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3F344EC" w14:textId="77777777" w:rsidR="00A43E2C" w:rsidRPr="00325DDB" w:rsidRDefault="00A43E2C" w:rsidP="00A43E2C">
            <w:pPr>
              <w:spacing w:line="240" w:lineRule="exact"/>
              <w:ind w:leftChars="100" w:left="240" w:rightChars="20" w:right="48" w:firstLineChars="0" w:firstLine="0"/>
              <w:jc w:val="distribute"/>
              <w:rPr>
                <w:color w:val="000000"/>
                <w:kern w:val="0"/>
                <w:sz w:val="22"/>
              </w:rPr>
            </w:pPr>
            <w:r w:rsidRPr="00325DDB">
              <w:rPr>
                <w:rFonts w:hint="eastAsia"/>
                <w:color w:val="000000"/>
                <w:kern w:val="0"/>
                <w:sz w:val="22"/>
              </w:rPr>
              <w:t>財產收入</w:t>
            </w:r>
          </w:p>
        </w:tc>
        <w:tc>
          <w:tcPr>
            <w:tcW w:w="1330" w:type="dxa"/>
            <w:tcBorders>
              <w:top w:val="nil"/>
              <w:bottom w:val="nil"/>
            </w:tcBorders>
            <w:vAlign w:val="center"/>
          </w:tcPr>
          <w:p w14:paraId="76A7E07B" w14:textId="77777777" w:rsidR="00A43E2C" w:rsidRPr="00621D9A" w:rsidRDefault="00A43E2C" w:rsidP="002E6F38">
            <w:pPr>
              <w:ind w:leftChars="-60" w:left="-27" w:rightChars="10" w:right="24" w:hangingChars="65" w:hanging="117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496,658,000</w:t>
            </w:r>
          </w:p>
        </w:tc>
        <w:tc>
          <w:tcPr>
            <w:tcW w:w="1330" w:type="dxa"/>
            <w:tcBorders>
              <w:top w:val="nil"/>
              <w:bottom w:val="nil"/>
            </w:tcBorders>
            <w:vAlign w:val="center"/>
          </w:tcPr>
          <w:p w14:paraId="215BCB37" w14:textId="77777777" w:rsidR="00A43E2C" w:rsidRPr="00621D9A" w:rsidRDefault="00A43E2C" w:rsidP="002E6F38">
            <w:pPr>
              <w:ind w:leftChars="-60" w:left="-27" w:rightChars="10" w:right="24" w:hangingChars="65" w:hanging="117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1,328,531,064</w:t>
            </w:r>
          </w:p>
        </w:tc>
        <w:tc>
          <w:tcPr>
            <w:tcW w:w="1329" w:type="dxa"/>
            <w:tcBorders>
              <w:top w:val="nil"/>
              <w:bottom w:val="nil"/>
            </w:tcBorders>
            <w:vAlign w:val="center"/>
          </w:tcPr>
          <w:p w14:paraId="598FD29F" w14:textId="77777777" w:rsidR="00A43E2C" w:rsidRPr="00621D9A" w:rsidRDefault="00A43E2C" w:rsidP="002E6F38">
            <w:pPr>
              <w:ind w:rightChars="10" w:right="24" w:firstLineChars="69" w:firstLine="1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30" w:type="dxa"/>
            <w:tcBorders>
              <w:top w:val="nil"/>
              <w:bottom w:val="nil"/>
            </w:tcBorders>
            <w:vAlign w:val="center"/>
          </w:tcPr>
          <w:p w14:paraId="7D900F33" w14:textId="77777777" w:rsidR="00A43E2C" w:rsidRPr="00621D9A" w:rsidRDefault="00A43E2C" w:rsidP="002E6F38">
            <w:pPr>
              <w:ind w:leftChars="-60" w:left="-27" w:rightChars="10" w:right="24" w:hangingChars="65" w:hanging="117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1,328,531,064</w:t>
            </w:r>
          </w:p>
        </w:tc>
        <w:tc>
          <w:tcPr>
            <w:tcW w:w="1330" w:type="dxa"/>
            <w:tcBorders>
              <w:top w:val="nil"/>
              <w:bottom w:val="nil"/>
            </w:tcBorders>
            <w:vAlign w:val="center"/>
          </w:tcPr>
          <w:p w14:paraId="1AA417E2" w14:textId="77777777" w:rsidR="00A43E2C" w:rsidRPr="00621D9A" w:rsidRDefault="00A43E2C" w:rsidP="002E6F38">
            <w:pPr>
              <w:ind w:leftChars="-60" w:left="-27" w:rightChars="10" w:right="24" w:hangingChars="65" w:hanging="117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831,</w:t>
            </w:r>
            <w:r w:rsidRPr="00E82C09">
              <w:rPr>
                <w:rFonts w:ascii="新細明體" w:hAnsi="新細明體" w:hint="eastAsia"/>
                <w:sz w:val="18"/>
                <w:szCs w:val="18"/>
              </w:rPr>
              <w:t>873</w:t>
            </w: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,064</w:t>
            </w:r>
          </w:p>
        </w:tc>
        <w:tc>
          <w:tcPr>
            <w:tcW w:w="756" w:type="dxa"/>
            <w:tcBorders>
              <w:top w:val="nil"/>
              <w:bottom w:val="nil"/>
              <w:right w:val="nil"/>
            </w:tcBorders>
            <w:vAlign w:val="center"/>
          </w:tcPr>
          <w:p w14:paraId="2434F26C" w14:textId="77777777" w:rsidR="00A43E2C" w:rsidRPr="00A43E2C" w:rsidRDefault="00A43E2C" w:rsidP="002E6F38">
            <w:pPr>
              <w:ind w:leftChars="-60" w:left="-27" w:rightChars="10" w:right="24" w:hangingChars="65" w:hanging="117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A43E2C">
              <w:rPr>
                <w:rFonts w:ascii="新細明體" w:hAnsi="新細明體" w:hint="eastAsia"/>
                <w:noProof/>
                <w:sz w:val="18"/>
                <w:szCs w:val="18"/>
              </w:rPr>
              <w:t>167.49</w:t>
            </w:r>
          </w:p>
        </w:tc>
      </w:tr>
      <w:tr w:rsidR="002E6F38" w:rsidRPr="00CD7907" w14:paraId="42C20606" w14:textId="77777777" w:rsidTr="002E6F38">
        <w:trPr>
          <w:cantSplit/>
          <w:trHeight w:val="697"/>
        </w:trPr>
        <w:tc>
          <w:tcPr>
            <w:tcW w:w="281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5EBD48C" w14:textId="77777777" w:rsidR="00A43E2C" w:rsidRPr="00325DDB" w:rsidRDefault="00A43E2C" w:rsidP="00A43E2C">
            <w:pPr>
              <w:spacing w:line="240" w:lineRule="exact"/>
              <w:ind w:leftChars="100" w:left="240" w:rightChars="20" w:right="48" w:firstLineChars="0" w:firstLine="0"/>
              <w:jc w:val="distribute"/>
              <w:rPr>
                <w:color w:val="000000"/>
                <w:kern w:val="0"/>
                <w:sz w:val="22"/>
              </w:rPr>
            </w:pPr>
            <w:r w:rsidRPr="00325DDB">
              <w:rPr>
                <w:rFonts w:hint="eastAsia"/>
                <w:color w:val="000000"/>
                <w:kern w:val="0"/>
                <w:sz w:val="22"/>
              </w:rPr>
              <w:t>政府撥入收入</w:t>
            </w:r>
          </w:p>
        </w:tc>
        <w:tc>
          <w:tcPr>
            <w:tcW w:w="1330" w:type="dxa"/>
            <w:tcBorders>
              <w:top w:val="nil"/>
              <w:bottom w:val="nil"/>
            </w:tcBorders>
            <w:vAlign w:val="center"/>
          </w:tcPr>
          <w:p w14:paraId="5345EA4E" w14:textId="77777777" w:rsidR="00A43E2C" w:rsidRPr="00621D9A" w:rsidRDefault="00A43E2C" w:rsidP="002E6F38">
            <w:pPr>
              <w:ind w:leftChars="-60" w:left="-27" w:rightChars="10" w:right="24" w:hangingChars="65" w:hanging="117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13,046,049,000</w:t>
            </w:r>
          </w:p>
        </w:tc>
        <w:tc>
          <w:tcPr>
            <w:tcW w:w="1330" w:type="dxa"/>
            <w:tcBorders>
              <w:top w:val="nil"/>
              <w:bottom w:val="nil"/>
            </w:tcBorders>
            <w:vAlign w:val="center"/>
          </w:tcPr>
          <w:p w14:paraId="3C3A9E4F" w14:textId="77777777" w:rsidR="00A43E2C" w:rsidRPr="00621D9A" w:rsidRDefault="00A43E2C" w:rsidP="002E6F38">
            <w:pPr>
              <w:ind w:leftChars="-60" w:left="-27" w:rightChars="10" w:right="24" w:hangingChars="65" w:hanging="117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13,409,270,058</w:t>
            </w:r>
          </w:p>
        </w:tc>
        <w:tc>
          <w:tcPr>
            <w:tcW w:w="1329" w:type="dxa"/>
            <w:tcBorders>
              <w:top w:val="nil"/>
              <w:bottom w:val="nil"/>
            </w:tcBorders>
            <w:vAlign w:val="center"/>
          </w:tcPr>
          <w:p w14:paraId="2FD80CB9" w14:textId="77777777" w:rsidR="00A43E2C" w:rsidRPr="00621D9A" w:rsidRDefault="00A43E2C" w:rsidP="002E6F38">
            <w:pPr>
              <w:ind w:rightChars="10" w:right="24" w:firstLineChars="69" w:firstLine="1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30" w:type="dxa"/>
            <w:tcBorders>
              <w:top w:val="nil"/>
              <w:bottom w:val="nil"/>
            </w:tcBorders>
            <w:vAlign w:val="center"/>
          </w:tcPr>
          <w:p w14:paraId="0E6CEEC0" w14:textId="77777777" w:rsidR="00A43E2C" w:rsidRPr="00621D9A" w:rsidRDefault="00A43E2C" w:rsidP="002E6F38">
            <w:pPr>
              <w:ind w:leftChars="-60" w:left="-27" w:rightChars="10" w:right="24" w:hangingChars="65" w:hanging="117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13,409,270,058</w:t>
            </w:r>
          </w:p>
        </w:tc>
        <w:tc>
          <w:tcPr>
            <w:tcW w:w="1330" w:type="dxa"/>
            <w:tcBorders>
              <w:top w:val="nil"/>
              <w:bottom w:val="nil"/>
            </w:tcBorders>
            <w:vAlign w:val="center"/>
          </w:tcPr>
          <w:p w14:paraId="040FF18D" w14:textId="77777777" w:rsidR="00A43E2C" w:rsidRPr="00621D9A" w:rsidRDefault="00A43E2C" w:rsidP="002E6F38">
            <w:pPr>
              <w:ind w:leftChars="-60" w:left="-27" w:rightChars="10" w:right="24" w:hangingChars="65" w:hanging="117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363,</w:t>
            </w:r>
            <w:r w:rsidRPr="00E82C09">
              <w:rPr>
                <w:rFonts w:ascii="新細明體" w:hAnsi="新細明體" w:hint="eastAsia"/>
                <w:sz w:val="18"/>
                <w:szCs w:val="18"/>
              </w:rPr>
              <w:t>221</w:t>
            </w: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,058</w:t>
            </w:r>
          </w:p>
        </w:tc>
        <w:tc>
          <w:tcPr>
            <w:tcW w:w="756" w:type="dxa"/>
            <w:tcBorders>
              <w:top w:val="nil"/>
              <w:bottom w:val="nil"/>
              <w:right w:val="nil"/>
            </w:tcBorders>
            <w:vAlign w:val="center"/>
          </w:tcPr>
          <w:p w14:paraId="72B271BB" w14:textId="77777777" w:rsidR="00A43E2C" w:rsidRPr="00A43E2C" w:rsidRDefault="00A43E2C" w:rsidP="002E6F38">
            <w:pPr>
              <w:ind w:leftChars="-60" w:left="-27" w:rightChars="10" w:right="24" w:hangingChars="65" w:hanging="117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A43E2C">
              <w:rPr>
                <w:rFonts w:ascii="新細明體" w:hAnsi="新細明體" w:hint="eastAsia"/>
                <w:noProof/>
                <w:sz w:val="18"/>
                <w:szCs w:val="18"/>
              </w:rPr>
              <w:t>2.78</w:t>
            </w:r>
          </w:p>
        </w:tc>
      </w:tr>
      <w:tr w:rsidR="002E6F38" w:rsidRPr="00CD7907" w14:paraId="552EA8B5" w14:textId="77777777" w:rsidTr="002E6F38">
        <w:trPr>
          <w:cantSplit/>
          <w:trHeight w:val="697"/>
        </w:trPr>
        <w:tc>
          <w:tcPr>
            <w:tcW w:w="281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86DEE05" w14:textId="77777777" w:rsidR="00A43E2C" w:rsidRPr="00325DDB" w:rsidRDefault="00A43E2C" w:rsidP="00A43E2C">
            <w:pPr>
              <w:spacing w:line="240" w:lineRule="exact"/>
              <w:ind w:leftChars="100" w:left="240" w:rightChars="20" w:right="48" w:firstLineChars="0" w:firstLine="0"/>
              <w:jc w:val="distribute"/>
              <w:rPr>
                <w:color w:val="000000"/>
                <w:kern w:val="0"/>
                <w:sz w:val="22"/>
              </w:rPr>
            </w:pPr>
            <w:r w:rsidRPr="00325DDB">
              <w:rPr>
                <w:rFonts w:hint="eastAsia"/>
                <w:color w:val="000000"/>
                <w:kern w:val="0"/>
                <w:sz w:val="22"/>
              </w:rPr>
              <w:t>其他收入</w:t>
            </w:r>
          </w:p>
        </w:tc>
        <w:tc>
          <w:tcPr>
            <w:tcW w:w="1330" w:type="dxa"/>
            <w:tcBorders>
              <w:top w:val="nil"/>
              <w:bottom w:val="nil"/>
            </w:tcBorders>
            <w:vAlign w:val="center"/>
          </w:tcPr>
          <w:p w14:paraId="1C51077E" w14:textId="77777777" w:rsidR="00A43E2C" w:rsidRPr="00621D9A" w:rsidRDefault="00A43E2C" w:rsidP="002E6F38">
            <w:pPr>
              <w:ind w:leftChars="-60" w:left="-27" w:rightChars="10" w:right="24" w:hangingChars="65" w:hanging="117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727,466,000</w:t>
            </w:r>
          </w:p>
        </w:tc>
        <w:tc>
          <w:tcPr>
            <w:tcW w:w="1330" w:type="dxa"/>
            <w:tcBorders>
              <w:top w:val="nil"/>
              <w:bottom w:val="nil"/>
            </w:tcBorders>
            <w:vAlign w:val="center"/>
          </w:tcPr>
          <w:p w14:paraId="6B991FCC" w14:textId="77777777" w:rsidR="00A43E2C" w:rsidRPr="00621D9A" w:rsidRDefault="00A43E2C" w:rsidP="002E6F38">
            <w:pPr>
              <w:ind w:leftChars="-60" w:left="-27" w:rightChars="10" w:right="24" w:hangingChars="65" w:hanging="117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3,194,091,489</w:t>
            </w:r>
          </w:p>
        </w:tc>
        <w:tc>
          <w:tcPr>
            <w:tcW w:w="1329" w:type="dxa"/>
            <w:tcBorders>
              <w:top w:val="nil"/>
              <w:bottom w:val="nil"/>
            </w:tcBorders>
            <w:vAlign w:val="center"/>
          </w:tcPr>
          <w:p w14:paraId="6C65C9B2" w14:textId="77777777" w:rsidR="00A43E2C" w:rsidRPr="00621D9A" w:rsidRDefault="00A43E2C" w:rsidP="002E6F38">
            <w:pPr>
              <w:ind w:rightChars="10" w:right="24" w:firstLineChars="69" w:firstLine="1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30" w:type="dxa"/>
            <w:tcBorders>
              <w:top w:val="nil"/>
              <w:bottom w:val="nil"/>
            </w:tcBorders>
            <w:vAlign w:val="center"/>
          </w:tcPr>
          <w:p w14:paraId="17F7A3C8" w14:textId="77777777" w:rsidR="00A43E2C" w:rsidRPr="00621D9A" w:rsidRDefault="00A43E2C" w:rsidP="002E6F38">
            <w:pPr>
              <w:ind w:leftChars="-60" w:left="-27" w:rightChars="10" w:right="24" w:hangingChars="65" w:hanging="117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3,194,091,489</w:t>
            </w:r>
          </w:p>
        </w:tc>
        <w:tc>
          <w:tcPr>
            <w:tcW w:w="1330" w:type="dxa"/>
            <w:tcBorders>
              <w:top w:val="nil"/>
              <w:bottom w:val="nil"/>
            </w:tcBorders>
            <w:vAlign w:val="center"/>
          </w:tcPr>
          <w:p w14:paraId="1252FBB6" w14:textId="77777777" w:rsidR="00A43E2C" w:rsidRPr="00621D9A" w:rsidRDefault="00A43E2C" w:rsidP="002E6F38">
            <w:pPr>
              <w:ind w:leftChars="-60" w:left="-27" w:rightChars="10" w:right="24" w:hangingChars="65" w:hanging="117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2,466,</w:t>
            </w:r>
            <w:r w:rsidRPr="00E82C09">
              <w:rPr>
                <w:rFonts w:ascii="新細明體" w:hAnsi="新細明體" w:hint="eastAsia"/>
                <w:sz w:val="18"/>
                <w:szCs w:val="18"/>
              </w:rPr>
              <w:t>625</w:t>
            </w: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,489</w:t>
            </w:r>
          </w:p>
        </w:tc>
        <w:tc>
          <w:tcPr>
            <w:tcW w:w="756" w:type="dxa"/>
            <w:tcBorders>
              <w:top w:val="nil"/>
              <w:bottom w:val="nil"/>
              <w:right w:val="nil"/>
            </w:tcBorders>
            <w:vAlign w:val="center"/>
          </w:tcPr>
          <w:p w14:paraId="148F369C" w14:textId="77777777" w:rsidR="00A43E2C" w:rsidRPr="00A43E2C" w:rsidRDefault="00A43E2C" w:rsidP="002E6F38">
            <w:pPr>
              <w:ind w:leftChars="-60" w:left="-27" w:rightChars="10" w:right="24" w:hangingChars="65" w:hanging="117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A43E2C">
              <w:rPr>
                <w:rFonts w:ascii="新細明體" w:hAnsi="新細明體" w:hint="eastAsia"/>
                <w:noProof/>
                <w:sz w:val="18"/>
                <w:szCs w:val="18"/>
              </w:rPr>
              <w:t>339.07</w:t>
            </w:r>
          </w:p>
        </w:tc>
      </w:tr>
      <w:tr w:rsidR="002E6F38" w:rsidRPr="00CD7907" w14:paraId="4134A71C" w14:textId="77777777" w:rsidTr="002E6F38">
        <w:trPr>
          <w:cantSplit/>
          <w:trHeight w:val="697"/>
        </w:trPr>
        <w:tc>
          <w:tcPr>
            <w:tcW w:w="281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A0AFDC5" w14:textId="77777777" w:rsidR="00A43E2C" w:rsidRPr="00CD7907" w:rsidRDefault="00A43E2C" w:rsidP="00A43E2C">
            <w:pPr>
              <w:spacing w:line="240" w:lineRule="exact"/>
              <w:ind w:rightChars="20" w:right="48" w:firstLineChars="0" w:firstLine="0"/>
              <w:jc w:val="distribute"/>
              <w:rPr>
                <w:b/>
                <w:color w:val="000000"/>
                <w:kern w:val="0"/>
                <w:sz w:val="22"/>
              </w:rPr>
            </w:pPr>
            <w:r w:rsidRPr="00CD7907">
              <w:rPr>
                <w:rFonts w:hint="eastAsia"/>
                <w:b/>
                <w:color w:val="000000"/>
                <w:kern w:val="0"/>
                <w:sz w:val="22"/>
              </w:rPr>
              <w:t>基金用途</w:t>
            </w:r>
          </w:p>
        </w:tc>
        <w:tc>
          <w:tcPr>
            <w:tcW w:w="1330" w:type="dxa"/>
            <w:tcBorders>
              <w:top w:val="nil"/>
              <w:bottom w:val="nil"/>
            </w:tcBorders>
            <w:vAlign w:val="center"/>
          </w:tcPr>
          <w:p w14:paraId="12B65C7D" w14:textId="77777777" w:rsidR="00A43E2C" w:rsidRPr="00621D9A" w:rsidRDefault="00A43E2C" w:rsidP="002E6F38">
            <w:pPr>
              <w:ind w:leftChars="-59" w:left="-27" w:rightChars="10" w:right="24" w:hangingChars="64" w:hanging="115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112,106,977,000</w:t>
            </w:r>
          </w:p>
        </w:tc>
        <w:tc>
          <w:tcPr>
            <w:tcW w:w="1330" w:type="dxa"/>
            <w:tcBorders>
              <w:top w:val="nil"/>
              <w:bottom w:val="nil"/>
            </w:tcBorders>
            <w:vAlign w:val="center"/>
          </w:tcPr>
          <w:p w14:paraId="7906ECDE" w14:textId="77777777" w:rsidR="00A43E2C" w:rsidRPr="00621D9A" w:rsidRDefault="00A43E2C" w:rsidP="002E6F38">
            <w:pPr>
              <w:ind w:leftChars="-60" w:left="-27" w:rightChars="10" w:right="24" w:hangingChars="65" w:hanging="117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104,928,303,165</w:t>
            </w:r>
          </w:p>
        </w:tc>
        <w:tc>
          <w:tcPr>
            <w:tcW w:w="1329" w:type="dxa"/>
            <w:tcBorders>
              <w:top w:val="nil"/>
              <w:bottom w:val="nil"/>
            </w:tcBorders>
            <w:vAlign w:val="center"/>
          </w:tcPr>
          <w:p w14:paraId="19B9E91A" w14:textId="77777777" w:rsidR="00A43E2C" w:rsidRPr="00621D9A" w:rsidRDefault="00A43E2C" w:rsidP="002E6F38">
            <w:pPr>
              <w:ind w:rightChars="10" w:right="24" w:firstLineChars="69" w:firstLine="1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915D2">
              <w:rPr>
                <w:rFonts w:ascii="新細明體" w:hAnsi="新細明體"/>
                <w:b/>
                <w:sz w:val="18"/>
                <w:szCs w:val="18"/>
              </w:rPr>
              <w:t>- 115,148,76</w:t>
            </w:r>
            <w:r>
              <w:rPr>
                <w:rFonts w:ascii="新細明體" w:hAnsi="新細明體" w:hint="eastAsia"/>
                <w:b/>
                <w:sz w:val="18"/>
                <w:szCs w:val="18"/>
              </w:rPr>
              <w:t>8</w:t>
            </w:r>
          </w:p>
        </w:tc>
        <w:tc>
          <w:tcPr>
            <w:tcW w:w="1330" w:type="dxa"/>
            <w:tcBorders>
              <w:top w:val="nil"/>
              <w:bottom w:val="nil"/>
            </w:tcBorders>
            <w:vAlign w:val="center"/>
          </w:tcPr>
          <w:p w14:paraId="0C304604" w14:textId="77777777" w:rsidR="00A43E2C" w:rsidRPr="00621D9A" w:rsidRDefault="00A43E2C" w:rsidP="002E6F38">
            <w:pPr>
              <w:ind w:leftChars="-60" w:left="-27" w:rightChars="10" w:right="24" w:hangingChars="65" w:hanging="117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104,813,154,397</w:t>
            </w:r>
          </w:p>
        </w:tc>
        <w:tc>
          <w:tcPr>
            <w:tcW w:w="1330" w:type="dxa"/>
            <w:tcBorders>
              <w:top w:val="nil"/>
              <w:bottom w:val="nil"/>
            </w:tcBorders>
            <w:vAlign w:val="center"/>
          </w:tcPr>
          <w:p w14:paraId="32FACA71" w14:textId="77777777" w:rsidR="00A43E2C" w:rsidRPr="00621D9A" w:rsidRDefault="00A43E2C" w:rsidP="002E6F38">
            <w:pPr>
              <w:ind w:leftChars="-60" w:left="-27" w:rightChars="10" w:right="24" w:hangingChars="65" w:hanging="117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- 7,293,822,603</w:t>
            </w:r>
          </w:p>
        </w:tc>
        <w:tc>
          <w:tcPr>
            <w:tcW w:w="756" w:type="dxa"/>
            <w:tcBorders>
              <w:top w:val="nil"/>
              <w:bottom w:val="nil"/>
              <w:right w:val="nil"/>
            </w:tcBorders>
            <w:vAlign w:val="center"/>
          </w:tcPr>
          <w:p w14:paraId="5A35135C" w14:textId="77777777" w:rsidR="00A43E2C" w:rsidRPr="00A43E2C" w:rsidRDefault="00A43E2C" w:rsidP="002E6F38">
            <w:pPr>
              <w:ind w:leftChars="-60" w:left="-27" w:rightChars="10" w:right="24" w:hangingChars="65" w:hanging="117"/>
              <w:jc w:val="right"/>
              <w:rPr>
                <w:rFonts w:ascii="新細明體" w:hAnsi="新細明體"/>
                <w:b/>
                <w:noProof/>
                <w:sz w:val="18"/>
                <w:szCs w:val="18"/>
              </w:rPr>
            </w:pPr>
            <w:r w:rsidRPr="00A43E2C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- 6.51</w:t>
            </w:r>
          </w:p>
        </w:tc>
      </w:tr>
      <w:tr w:rsidR="002E6F38" w:rsidRPr="00CD7907" w14:paraId="328D226D" w14:textId="77777777" w:rsidTr="002E6F38">
        <w:trPr>
          <w:cantSplit/>
          <w:trHeight w:val="697"/>
        </w:trPr>
        <w:tc>
          <w:tcPr>
            <w:tcW w:w="281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BFBAC39" w14:textId="77777777" w:rsidR="00A43E2C" w:rsidRDefault="00A43E2C" w:rsidP="00A43E2C">
            <w:pPr>
              <w:spacing w:line="240" w:lineRule="exact"/>
              <w:ind w:leftChars="100" w:left="240" w:rightChars="20" w:right="48" w:firstLineChars="0" w:firstLine="0"/>
              <w:jc w:val="distribute"/>
              <w:rPr>
                <w:color w:val="000000"/>
                <w:kern w:val="0"/>
                <w:sz w:val="22"/>
              </w:rPr>
            </w:pPr>
            <w:r w:rsidRPr="00325DDB">
              <w:rPr>
                <w:rFonts w:hint="eastAsia"/>
                <w:color w:val="000000"/>
                <w:kern w:val="0"/>
                <w:sz w:val="22"/>
              </w:rPr>
              <w:t>獎勵新擴建醫療機構</w:t>
            </w:r>
          </w:p>
          <w:p w14:paraId="210AD263" w14:textId="77777777" w:rsidR="00A43E2C" w:rsidRPr="00325DDB" w:rsidRDefault="00A43E2C" w:rsidP="00A43E2C">
            <w:pPr>
              <w:spacing w:line="240" w:lineRule="exact"/>
              <w:ind w:leftChars="100" w:left="240" w:rightChars="20" w:right="48" w:firstLineChars="0" w:firstLine="0"/>
              <w:jc w:val="distribute"/>
              <w:rPr>
                <w:color w:val="000000"/>
                <w:kern w:val="0"/>
                <w:sz w:val="22"/>
              </w:rPr>
            </w:pPr>
            <w:r w:rsidRPr="00325DDB">
              <w:rPr>
                <w:rFonts w:hint="eastAsia"/>
                <w:color w:val="000000"/>
                <w:kern w:val="0"/>
                <w:sz w:val="22"/>
              </w:rPr>
              <w:t>貸款利息補貼計畫</w:t>
            </w:r>
          </w:p>
        </w:tc>
        <w:tc>
          <w:tcPr>
            <w:tcW w:w="1330" w:type="dxa"/>
            <w:tcBorders>
              <w:top w:val="nil"/>
              <w:bottom w:val="nil"/>
            </w:tcBorders>
            <w:vAlign w:val="center"/>
          </w:tcPr>
          <w:p w14:paraId="3735E4FA" w14:textId="77777777" w:rsidR="00A43E2C" w:rsidRPr="00621D9A" w:rsidRDefault="00A43E2C" w:rsidP="002E6F38">
            <w:pPr>
              <w:ind w:leftChars="-59" w:left="-27" w:rightChars="10" w:right="24" w:hangingChars="64" w:hanging="115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540,000</w:t>
            </w:r>
          </w:p>
        </w:tc>
        <w:tc>
          <w:tcPr>
            <w:tcW w:w="1330" w:type="dxa"/>
            <w:tcBorders>
              <w:top w:val="nil"/>
              <w:bottom w:val="nil"/>
            </w:tcBorders>
            <w:vAlign w:val="center"/>
          </w:tcPr>
          <w:p w14:paraId="299E0976" w14:textId="77777777" w:rsidR="00A43E2C" w:rsidRPr="00621D9A" w:rsidRDefault="00A43E2C" w:rsidP="002E6F38">
            <w:pPr>
              <w:ind w:leftChars="-60" w:left="-27" w:rightChars="10" w:right="24" w:hangingChars="65" w:hanging="117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109,588</w:t>
            </w:r>
          </w:p>
        </w:tc>
        <w:tc>
          <w:tcPr>
            <w:tcW w:w="1329" w:type="dxa"/>
            <w:tcBorders>
              <w:top w:val="nil"/>
              <w:bottom w:val="nil"/>
            </w:tcBorders>
            <w:vAlign w:val="center"/>
          </w:tcPr>
          <w:p w14:paraId="2EDDC803" w14:textId="77777777" w:rsidR="00A43E2C" w:rsidRPr="0083117B" w:rsidRDefault="00A43E2C" w:rsidP="002E6F38">
            <w:pPr>
              <w:ind w:rightChars="10" w:right="24" w:firstLineChars="69" w:firstLine="124"/>
              <w:jc w:val="right"/>
              <w:rPr>
                <w:rFonts w:ascii="新細明體" w:eastAsia="新細明體" w:hAnsi="新細明體"/>
                <w:sz w:val="18"/>
                <w:szCs w:val="18"/>
              </w:rPr>
            </w:pPr>
            <w:r w:rsidRPr="0083117B">
              <w:rPr>
                <w:rFonts w:ascii="新細明體" w:eastAsia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30" w:type="dxa"/>
            <w:tcBorders>
              <w:top w:val="nil"/>
              <w:bottom w:val="nil"/>
            </w:tcBorders>
            <w:vAlign w:val="center"/>
          </w:tcPr>
          <w:p w14:paraId="0D4EF442" w14:textId="77777777" w:rsidR="00A43E2C" w:rsidRPr="00621D9A" w:rsidRDefault="00A43E2C" w:rsidP="002E6F38">
            <w:pPr>
              <w:ind w:leftChars="-60" w:left="-27" w:rightChars="10" w:right="24" w:hangingChars="65" w:hanging="117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109,588</w:t>
            </w:r>
          </w:p>
        </w:tc>
        <w:tc>
          <w:tcPr>
            <w:tcW w:w="1330" w:type="dxa"/>
            <w:tcBorders>
              <w:top w:val="nil"/>
              <w:bottom w:val="nil"/>
            </w:tcBorders>
            <w:vAlign w:val="center"/>
          </w:tcPr>
          <w:p w14:paraId="28FD414C" w14:textId="77777777" w:rsidR="00A43E2C" w:rsidRPr="00621D9A" w:rsidRDefault="00A43E2C" w:rsidP="002E6F38">
            <w:pPr>
              <w:ind w:leftChars="-60" w:left="-27" w:rightChars="10" w:right="24" w:hangingChars="65" w:hanging="117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- 430,412</w:t>
            </w:r>
          </w:p>
        </w:tc>
        <w:tc>
          <w:tcPr>
            <w:tcW w:w="756" w:type="dxa"/>
            <w:tcBorders>
              <w:top w:val="nil"/>
              <w:bottom w:val="nil"/>
              <w:right w:val="nil"/>
            </w:tcBorders>
            <w:vAlign w:val="center"/>
          </w:tcPr>
          <w:p w14:paraId="16BED8BA" w14:textId="77777777" w:rsidR="00A43E2C" w:rsidRPr="00A43E2C" w:rsidRDefault="00A43E2C" w:rsidP="002E6F38">
            <w:pPr>
              <w:ind w:leftChars="-60" w:left="-27" w:rightChars="10" w:right="24" w:hangingChars="65" w:hanging="117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A43E2C">
              <w:rPr>
                <w:rFonts w:ascii="新細明體" w:hAnsi="新細明體" w:hint="eastAsia"/>
                <w:noProof/>
                <w:sz w:val="18"/>
                <w:szCs w:val="18"/>
              </w:rPr>
              <w:t>- 79.71</w:t>
            </w:r>
          </w:p>
        </w:tc>
      </w:tr>
      <w:tr w:rsidR="002E6F38" w:rsidRPr="00CD7907" w14:paraId="1592A1F4" w14:textId="77777777" w:rsidTr="002E6F38">
        <w:trPr>
          <w:cantSplit/>
          <w:trHeight w:val="697"/>
        </w:trPr>
        <w:tc>
          <w:tcPr>
            <w:tcW w:w="281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B6E74AE" w14:textId="77777777" w:rsidR="00A43E2C" w:rsidRDefault="00A43E2C" w:rsidP="00A43E2C">
            <w:pPr>
              <w:spacing w:line="240" w:lineRule="exact"/>
              <w:ind w:leftChars="100" w:left="240" w:rightChars="20" w:right="48" w:firstLineChars="0" w:firstLine="0"/>
              <w:jc w:val="distribute"/>
              <w:rPr>
                <w:color w:val="000000"/>
                <w:kern w:val="0"/>
                <w:sz w:val="22"/>
              </w:rPr>
            </w:pPr>
            <w:r w:rsidRPr="00325DDB">
              <w:rPr>
                <w:rFonts w:hint="eastAsia"/>
                <w:color w:val="000000"/>
                <w:kern w:val="0"/>
                <w:sz w:val="22"/>
              </w:rPr>
              <w:t>提升醫療資源不足地區</w:t>
            </w:r>
          </w:p>
          <w:p w14:paraId="077F2330" w14:textId="77777777" w:rsidR="00A43E2C" w:rsidRPr="00325DDB" w:rsidRDefault="00A43E2C" w:rsidP="00A43E2C">
            <w:pPr>
              <w:spacing w:line="240" w:lineRule="exact"/>
              <w:ind w:leftChars="100" w:left="240" w:rightChars="20" w:right="48" w:firstLineChars="0" w:firstLine="0"/>
              <w:jc w:val="distribute"/>
              <w:rPr>
                <w:color w:val="000000"/>
                <w:kern w:val="0"/>
                <w:sz w:val="22"/>
              </w:rPr>
            </w:pPr>
            <w:r w:rsidRPr="00325DDB">
              <w:rPr>
                <w:rFonts w:hint="eastAsia"/>
                <w:color w:val="000000"/>
                <w:kern w:val="0"/>
                <w:sz w:val="22"/>
              </w:rPr>
              <w:t>醫療服務品質計畫</w:t>
            </w:r>
          </w:p>
        </w:tc>
        <w:tc>
          <w:tcPr>
            <w:tcW w:w="1330" w:type="dxa"/>
            <w:tcBorders>
              <w:top w:val="nil"/>
              <w:bottom w:val="nil"/>
            </w:tcBorders>
            <w:vAlign w:val="center"/>
          </w:tcPr>
          <w:p w14:paraId="3375922C" w14:textId="77777777" w:rsidR="00A43E2C" w:rsidRPr="00621D9A" w:rsidRDefault="00A43E2C" w:rsidP="002E6F38">
            <w:pPr>
              <w:ind w:leftChars="-59" w:left="-27" w:rightChars="10" w:right="24" w:hangingChars="64" w:hanging="115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1,149,963,000</w:t>
            </w:r>
          </w:p>
        </w:tc>
        <w:tc>
          <w:tcPr>
            <w:tcW w:w="1330" w:type="dxa"/>
            <w:tcBorders>
              <w:top w:val="nil"/>
              <w:bottom w:val="nil"/>
            </w:tcBorders>
            <w:vAlign w:val="center"/>
          </w:tcPr>
          <w:p w14:paraId="4075827E" w14:textId="77777777" w:rsidR="00A43E2C" w:rsidRPr="00621D9A" w:rsidRDefault="00A43E2C" w:rsidP="002E6F38">
            <w:pPr>
              <w:ind w:leftChars="-60" w:left="-27" w:rightChars="10" w:right="24" w:hangingChars="65" w:hanging="117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1,109,114,506</w:t>
            </w:r>
          </w:p>
        </w:tc>
        <w:tc>
          <w:tcPr>
            <w:tcW w:w="1329" w:type="dxa"/>
            <w:tcBorders>
              <w:top w:val="nil"/>
              <w:bottom w:val="nil"/>
            </w:tcBorders>
            <w:vAlign w:val="center"/>
          </w:tcPr>
          <w:p w14:paraId="771BF3D0" w14:textId="77777777" w:rsidR="00A43E2C" w:rsidRPr="00621D9A" w:rsidRDefault="00A43E2C" w:rsidP="002E6F38">
            <w:pPr>
              <w:ind w:rightChars="10" w:right="24" w:firstLineChars="69" w:firstLine="1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30" w:type="dxa"/>
            <w:tcBorders>
              <w:top w:val="nil"/>
              <w:bottom w:val="nil"/>
            </w:tcBorders>
            <w:vAlign w:val="center"/>
          </w:tcPr>
          <w:p w14:paraId="06655CD1" w14:textId="77777777" w:rsidR="00A43E2C" w:rsidRPr="00621D9A" w:rsidRDefault="00A43E2C" w:rsidP="002E6F38">
            <w:pPr>
              <w:ind w:leftChars="-60" w:left="-27" w:rightChars="10" w:right="24" w:hangingChars="65" w:hanging="117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1,109,114,506</w:t>
            </w:r>
          </w:p>
        </w:tc>
        <w:tc>
          <w:tcPr>
            <w:tcW w:w="1330" w:type="dxa"/>
            <w:tcBorders>
              <w:top w:val="nil"/>
              <w:bottom w:val="nil"/>
            </w:tcBorders>
            <w:vAlign w:val="center"/>
          </w:tcPr>
          <w:p w14:paraId="79A660EA" w14:textId="77777777" w:rsidR="00A43E2C" w:rsidRPr="00621D9A" w:rsidRDefault="00A43E2C" w:rsidP="002E6F38">
            <w:pPr>
              <w:ind w:leftChars="-60" w:left="-27" w:rightChars="10" w:right="24" w:hangingChars="65" w:hanging="117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- 40,848,494</w:t>
            </w:r>
          </w:p>
        </w:tc>
        <w:tc>
          <w:tcPr>
            <w:tcW w:w="756" w:type="dxa"/>
            <w:tcBorders>
              <w:top w:val="nil"/>
              <w:bottom w:val="nil"/>
              <w:right w:val="nil"/>
            </w:tcBorders>
            <w:vAlign w:val="center"/>
          </w:tcPr>
          <w:p w14:paraId="7EE0EA8A" w14:textId="77777777" w:rsidR="00A43E2C" w:rsidRPr="00A43E2C" w:rsidRDefault="00A43E2C" w:rsidP="002E6F38">
            <w:pPr>
              <w:ind w:leftChars="-60" w:left="-27" w:rightChars="10" w:right="24" w:hangingChars="65" w:hanging="117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A43E2C">
              <w:rPr>
                <w:rFonts w:ascii="新細明體" w:hAnsi="新細明體" w:hint="eastAsia"/>
                <w:noProof/>
                <w:sz w:val="18"/>
                <w:szCs w:val="18"/>
              </w:rPr>
              <w:t>- 3.55</w:t>
            </w:r>
          </w:p>
        </w:tc>
      </w:tr>
      <w:tr w:rsidR="002E6F38" w:rsidRPr="00CD7907" w14:paraId="01634DFF" w14:textId="77777777" w:rsidTr="002E6F38">
        <w:trPr>
          <w:cantSplit/>
          <w:trHeight w:val="697"/>
        </w:trPr>
        <w:tc>
          <w:tcPr>
            <w:tcW w:w="281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55BBDD2" w14:textId="77777777" w:rsidR="00A43E2C" w:rsidRPr="00325DDB" w:rsidRDefault="00A43E2C" w:rsidP="00A43E2C">
            <w:pPr>
              <w:spacing w:line="240" w:lineRule="exact"/>
              <w:ind w:leftChars="100" w:left="240" w:rightChars="20" w:right="48" w:firstLineChars="0" w:firstLine="0"/>
              <w:jc w:val="distribute"/>
              <w:rPr>
                <w:color w:val="000000"/>
                <w:kern w:val="0"/>
                <w:sz w:val="22"/>
              </w:rPr>
            </w:pPr>
            <w:r w:rsidRPr="00325DDB">
              <w:rPr>
                <w:rFonts w:hint="eastAsia"/>
                <w:color w:val="000000"/>
                <w:kern w:val="0"/>
                <w:sz w:val="22"/>
              </w:rPr>
              <w:t>健康照護績效提升計畫</w:t>
            </w:r>
          </w:p>
        </w:tc>
        <w:tc>
          <w:tcPr>
            <w:tcW w:w="1330" w:type="dxa"/>
            <w:tcBorders>
              <w:top w:val="nil"/>
              <w:bottom w:val="nil"/>
            </w:tcBorders>
            <w:vAlign w:val="center"/>
          </w:tcPr>
          <w:p w14:paraId="1B8DF343" w14:textId="77777777" w:rsidR="00A43E2C" w:rsidRPr="00621D9A" w:rsidRDefault="00A43E2C" w:rsidP="002E6F38">
            <w:pPr>
              <w:ind w:leftChars="-59" w:left="-27" w:rightChars="10" w:right="24" w:hangingChars="64" w:hanging="115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1,627,754,000</w:t>
            </w:r>
          </w:p>
        </w:tc>
        <w:tc>
          <w:tcPr>
            <w:tcW w:w="1330" w:type="dxa"/>
            <w:tcBorders>
              <w:top w:val="nil"/>
              <w:bottom w:val="nil"/>
            </w:tcBorders>
            <w:vAlign w:val="center"/>
          </w:tcPr>
          <w:p w14:paraId="2FBA203E" w14:textId="77777777" w:rsidR="00A43E2C" w:rsidRPr="00621D9A" w:rsidRDefault="00A43E2C" w:rsidP="002E6F38">
            <w:pPr>
              <w:ind w:leftChars="-60" w:left="-27" w:rightChars="10" w:right="24" w:hangingChars="65" w:hanging="117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1,097,905,621</w:t>
            </w:r>
          </w:p>
        </w:tc>
        <w:tc>
          <w:tcPr>
            <w:tcW w:w="1329" w:type="dxa"/>
            <w:tcBorders>
              <w:top w:val="nil"/>
              <w:bottom w:val="nil"/>
            </w:tcBorders>
            <w:vAlign w:val="center"/>
          </w:tcPr>
          <w:p w14:paraId="1273A844" w14:textId="77777777" w:rsidR="00A43E2C" w:rsidRPr="00621D9A" w:rsidRDefault="00A43E2C" w:rsidP="002E6F38">
            <w:pPr>
              <w:ind w:rightChars="10" w:right="24" w:firstLineChars="69" w:firstLine="1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30" w:type="dxa"/>
            <w:tcBorders>
              <w:top w:val="nil"/>
              <w:bottom w:val="nil"/>
            </w:tcBorders>
            <w:vAlign w:val="center"/>
          </w:tcPr>
          <w:p w14:paraId="7A0B05F3" w14:textId="77777777" w:rsidR="00A43E2C" w:rsidRPr="00621D9A" w:rsidRDefault="00A43E2C" w:rsidP="002E6F38">
            <w:pPr>
              <w:ind w:leftChars="-60" w:left="-27" w:rightChars="10" w:right="24" w:hangingChars="65" w:hanging="117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1,097,905,621</w:t>
            </w:r>
          </w:p>
        </w:tc>
        <w:tc>
          <w:tcPr>
            <w:tcW w:w="1330" w:type="dxa"/>
            <w:tcBorders>
              <w:top w:val="nil"/>
              <w:bottom w:val="nil"/>
            </w:tcBorders>
            <w:vAlign w:val="center"/>
          </w:tcPr>
          <w:p w14:paraId="13F045E6" w14:textId="77777777" w:rsidR="00A43E2C" w:rsidRPr="00621D9A" w:rsidRDefault="00A43E2C" w:rsidP="002E6F38">
            <w:pPr>
              <w:ind w:leftChars="-60" w:left="-27" w:rightChars="10" w:right="24" w:hangingChars="65" w:hanging="117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- 529,848,379</w:t>
            </w:r>
          </w:p>
        </w:tc>
        <w:tc>
          <w:tcPr>
            <w:tcW w:w="756" w:type="dxa"/>
            <w:tcBorders>
              <w:top w:val="nil"/>
              <w:bottom w:val="nil"/>
              <w:right w:val="nil"/>
            </w:tcBorders>
            <w:vAlign w:val="center"/>
          </w:tcPr>
          <w:p w14:paraId="03B63D88" w14:textId="77777777" w:rsidR="00A43E2C" w:rsidRPr="00A43E2C" w:rsidRDefault="00A43E2C" w:rsidP="002E6F38">
            <w:pPr>
              <w:ind w:leftChars="-60" w:left="-27" w:rightChars="10" w:right="24" w:hangingChars="65" w:hanging="117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A43E2C">
              <w:rPr>
                <w:rFonts w:ascii="新細明體" w:hAnsi="新細明體" w:hint="eastAsia"/>
                <w:noProof/>
                <w:sz w:val="18"/>
                <w:szCs w:val="18"/>
              </w:rPr>
              <w:t>- 32.55</w:t>
            </w:r>
          </w:p>
        </w:tc>
      </w:tr>
      <w:tr w:rsidR="002E6F38" w:rsidRPr="00CD7907" w14:paraId="26605AC7" w14:textId="77777777" w:rsidTr="002E6F38">
        <w:trPr>
          <w:cantSplit/>
          <w:trHeight w:val="697"/>
        </w:trPr>
        <w:tc>
          <w:tcPr>
            <w:tcW w:w="281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9B3DCF8" w14:textId="77777777" w:rsidR="00A43E2C" w:rsidRPr="00325DDB" w:rsidRDefault="00A43E2C" w:rsidP="00A43E2C">
            <w:pPr>
              <w:spacing w:line="240" w:lineRule="exact"/>
              <w:ind w:leftChars="100" w:left="240" w:rightChars="20" w:right="48" w:firstLineChars="0" w:firstLine="0"/>
              <w:jc w:val="distribute"/>
              <w:rPr>
                <w:color w:val="000000"/>
                <w:kern w:val="0"/>
                <w:sz w:val="22"/>
              </w:rPr>
            </w:pPr>
            <w:r w:rsidRPr="00325DDB">
              <w:rPr>
                <w:rFonts w:hint="eastAsia"/>
                <w:color w:val="000000"/>
                <w:kern w:val="0"/>
                <w:sz w:val="22"/>
              </w:rPr>
              <w:t>健保紓困計畫</w:t>
            </w:r>
          </w:p>
        </w:tc>
        <w:tc>
          <w:tcPr>
            <w:tcW w:w="1330" w:type="dxa"/>
            <w:tcBorders>
              <w:top w:val="nil"/>
              <w:bottom w:val="nil"/>
            </w:tcBorders>
            <w:vAlign w:val="center"/>
          </w:tcPr>
          <w:p w14:paraId="6430EBD0" w14:textId="77777777" w:rsidR="00A43E2C" w:rsidRPr="00621D9A" w:rsidRDefault="00A43E2C" w:rsidP="002E6F38">
            <w:pPr>
              <w:ind w:leftChars="-59" w:left="-27" w:rightChars="10" w:right="24" w:hangingChars="64" w:hanging="115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67,961,000</w:t>
            </w:r>
          </w:p>
        </w:tc>
        <w:tc>
          <w:tcPr>
            <w:tcW w:w="1330" w:type="dxa"/>
            <w:tcBorders>
              <w:top w:val="nil"/>
              <w:bottom w:val="nil"/>
            </w:tcBorders>
            <w:vAlign w:val="center"/>
          </w:tcPr>
          <w:p w14:paraId="43D36813" w14:textId="77777777" w:rsidR="00A43E2C" w:rsidRPr="00621D9A" w:rsidRDefault="00A43E2C" w:rsidP="002E6F38">
            <w:pPr>
              <w:ind w:leftChars="-60" w:left="-27" w:rightChars="10" w:right="24" w:hangingChars="65" w:hanging="117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63,832,224</w:t>
            </w:r>
          </w:p>
        </w:tc>
        <w:tc>
          <w:tcPr>
            <w:tcW w:w="1329" w:type="dxa"/>
            <w:tcBorders>
              <w:top w:val="nil"/>
              <w:bottom w:val="nil"/>
            </w:tcBorders>
            <w:vAlign w:val="center"/>
          </w:tcPr>
          <w:p w14:paraId="204C6EC1" w14:textId="77777777" w:rsidR="00A43E2C" w:rsidRPr="00621D9A" w:rsidRDefault="00A43E2C" w:rsidP="002E6F38">
            <w:pPr>
              <w:ind w:rightChars="10" w:right="24" w:firstLineChars="69" w:firstLine="1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30" w:type="dxa"/>
            <w:tcBorders>
              <w:top w:val="nil"/>
              <w:bottom w:val="nil"/>
            </w:tcBorders>
            <w:vAlign w:val="center"/>
          </w:tcPr>
          <w:p w14:paraId="2F41B164" w14:textId="77777777" w:rsidR="00A43E2C" w:rsidRPr="00621D9A" w:rsidRDefault="00A43E2C" w:rsidP="002E6F38">
            <w:pPr>
              <w:ind w:leftChars="-60" w:left="-27" w:rightChars="10" w:right="24" w:hangingChars="65" w:hanging="117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63,832,224</w:t>
            </w:r>
          </w:p>
        </w:tc>
        <w:tc>
          <w:tcPr>
            <w:tcW w:w="1330" w:type="dxa"/>
            <w:tcBorders>
              <w:top w:val="nil"/>
              <w:bottom w:val="nil"/>
            </w:tcBorders>
            <w:vAlign w:val="center"/>
          </w:tcPr>
          <w:p w14:paraId="063F038D" w14:textId="77777777" w:rsidR="00A43E2C" w:rsidRPr="00621D9A" w:rsidRDefault="00A43E2C" w:rsidP="002E6F38">
            <w:pPr>
              <w:ind w:leftChars="-60" w:left="-27" w:rightChars="10" w:right="24" w:hangingChars="65" w:hanging="117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- 4,</w:t>
            </w:r>
            <w:r w:rsidRPr="00E82C09">
              <w:rPr>
                <w:rFonts w:ascii="新細明體" w:hAnsi="新細明體" w:hint="eastAsia"/>
                <w:sz w:val="18"/>
                <w:szCs w:val="18"/>
              </w:rPr>
              <w:t>128</w:t>
            </w: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,776</w:t>
            </w:r>
          </w:p>
        </w:tc>
        <w:tc>
          <w:tcPr>
            <w:tcW w:w="756" w:type="dxa"/>
            <w:tcBorders>
              <w:top w:val="nil"/>
              <w:bottom w:val="nil"/>
              <w:right w:val="nil"/>
            </w:tcBorders>
            <w:vAlign w:val="center"/>
          </w:tcPr>
          <w:p w14:paraId="3A77F0DE" w14:textId="77777777" w:rsidR="00A43E2C" w:rsidRPr="00A43E2C" w:rsidRDefault="00A43E2C" w:rsidP="002E6F38">
            <w:pPr>
              <w:ind w:leftChars="-60" w:left="-27" w:rightChars="10" w:right="24" w:hangingChars="65" w:hanging="117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A43E2C">
              <w:rPr>
                <w:rFonts w:ascii="新細明體" w:hAnsi="新細明體" w:hint="eastAsia"/>
                <w:noProof/>
                <w:sz w:val="18"/>
                <w:szCs w:val="18"/>
              </w:rPr>
              <w:t>- 6.08</w:t>
            </w:r>
          </w:p>
        </w:tc>
      </w:tr>
      <w:tr w:rsidR="002E6F38" w:rsidRPr="00CD7907" w14:paraId="2B4DB50D" w14:textId="77777777" w:rsidTr="002E6F38">
        <w:trPr>
          <w:cantSplit/>
          <w:trHeight w:val="697"/>
        </w:trPr>
        <w:tc>
          <w:tcPr>
            <w:tcW w:w="281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9874DDF" w14:textId="77777777" w:rsidR="00A43E2C" w:rsidRDefault="00A43E2C" w:rsidP="00A43E2C">
            <w:pPr>
              <w:spacing w:line="240" w:lineRule="exact"/>
              <w:ind w:leftChars="100" w:left="240" w:rightChars="20" w:right="48" w:firstLineChars="0" w:firstLine="0"/>
              <w:jc w:val="distribute"/>
              <w:rPr>
                <w:color w:val="000000"/>
                <w:kern w:val="0"/>
                <w:sz w:val="22"/>
              </w:rPr>
            </w:pPr>
            <w:r w:rsidRPr="00325DDB">
              <w:rPr>
                <w:rFonts w:hint="eastAsia"/>
                <w:color w:val="000000"/>
                <w:kern w:val="0"/>
                <w:sz w:val="22"/>
              </w:rPr>
              <w:t>協助弱勢族群排除</w:t>
            </w:r>
          </w:p>
          <w:p w14:paraId="36C34C17" w14:textId="77777777" w:rsidR="00A43E2C" w:rsidRPr="00325DDB" w:rsidRDefault="00A43E2C" w:rsidP="00A43E2C">
            <w:pPr>
              <w:spacing w:line="240" w:lineRule="exact"/>
              <w:ind w:leftChars="100" w:left="240" w:rightChars="20" w:right="48" w:firstLineChars="0" w:firstLine="0"/>
              <w:jc w:val="distribute"/>
              <w:rPr>
                <w:color w:val="000000"/>
                <w:kern w:val="0"/>
                <w:sz w:val="22"/>
              </w:rPr>
            </w:pPr>
            <w:r w:rsidRPr="00325DDB">
              <w:rPr>
                <w:rFonts w:hint="eastAsia"/>
                <w:color w:val="000000"/>
                <w:kern w:val="0"/>
                <w:sz w:val="22"/>
              </w:rPr>
              <w:t>就醫障礙計畫</w:t>
            </w:r>
          </w:p>
        </w:tc>
        <w:tc>
          <w:tcPr>
            <w:tcW w:w="1330" w:type="dxa"/>
            <w:tcBorders>
              <w:top w:val="nil"/>
              <w:bottom w:val="nil"/>
            </w:tcBorders>
            <w:vAlign w:val="center"/>
          </w:tcPr>
          <w:p w14:paraId="7D4ACD4B" w14:textId="77777777" w:rsidR="00A43E2C" w:rsidRPr="00621D9A" w:rsidRDefault="00A43E2C" w:rsidP="002E6F38">
            <w:pPr>
              <w:ind w:leftChars="-59" w:left="-27" w:rightChars="10" w:right="24" w:hangingChars="64" w:hanging="115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224,872,000</w:t>
            </w:r>
          </w:p>
        </w:tc>
        <w:tc>
          <w:tcPr>
            <w:tcW w:w="1330" w:type="dxa"/>
            <w:tcBorders>
              <w:top w:val="nil"/>
              <w:bottom w:val="nil"/>
            </w:tcBorders>
            <w:vAlign w:val="center"/>
          </w:tcPr>
          <w:p w14:paraId="39B2A644" w14:textId="77777777" w:rsidR="00A43E2C" w:rsidRPr="00621D9A" w:rsidRDefault="00A43E2C" w:rsidP="002E6F38">
            <w:pPr>
              <w:ind w:leftChars="-60" w:left="-27" w:rightChars="10" w:right="24" w:hangingChars="65" w:hanging="117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224,344,155</w:t>
            </w:r>
          </w:p>
        </w:tc>
        <w:tc>
          <w:tcPr>
            <w:tcW w:w="1329" w:type="dxa"/>
            <w:tcBorders>
              <w:top w:val="nil"/>
              <w:bottom w:val="nil"/>
            </w:tcBorders>
            <w:vAlign w:val="center"/>
          </w:tcPr>
          <w:p w14:paraId="15A14776" w14:textId="77777777" w:rsidR="00A43E2C" w:rsidRPr="00621D9A" w:rsidRDefault="00A43E2C" w:rsidP="002E6F38">
            <w:pPr>
              <w:ind w:rightChars="10" w:right="24" w:firstLineChars="69" w:firstLine="1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30" w:type="dxa"/>
            <w:tcBorders>
              <w:top w:val="nil"/>
              <w:bottom w:val="nil"/>
            </w:tcBorders>
            <w:vAlign w:val="center"/>
          </w:tcPr>
          <w:p w14:paraId="673F3BA7" w14:textId="77777777" w:rsidR="00A43E2C" w:rsidRPr="00621D9A" w:rsidRDefault="00A43E2C" w:rsidP="002E6F38">
            <w:pPr>
              <w:ind w:leftChars="-60" w:left="-27" w:rightChars="10" w:right="24" w:hangingChars="65" w:hanging="117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224,344,155</w:t>
            </w:r>
          </w:p>
        </w:tc>
        <w:tc>
          <w:tcPr>
            <w:tcW w:w="1330" w:type="dxa"/>
            <w:tcBorders>
              <w:top w:val="nil"/>
              <w:bottom w:val="nil"/>
            </w:tcBorders>
            <w:vAlign w:val="center"/>
          </w:tcPr>
          <w:p w14:paraId="7FE061F0" w14:textId="77777777" w:rsidR="00A43E2C" w:rsidRPr="00621D9A" w:rsidRDefault="00A43E2C" w:rsidP="002E6F38">
            <w:pPr>
              <w:ind w:leftChars="-60" w:left="-27" w:rightChars="10" w:right="24" w:hangingChars="65" w:hanging="117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 xml:space="preserve">- </w:t>
            </w:r>
            <w:r w:rsidRPr="00E82C09">
              <w:rPr>
                <w:rFonts w:ascii="新細明體" w:hAnsi="新細明體" w:hint="eastAsia"/>
                <w:sz w:val="18"/>
                <w:szCs w:val="18"/>
              </w:rPr>
              <w:t>527</w:t>
            </w: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,845</w:t>
            </w:r>
          </w:p>
        </w:tc>
        <w:tc>
          <w:tcPr>
            <w:tcW w:w="756" w:type="dxa"/>
            <w:tcBorders>
              <w:top w:val="nil"/>
              <w:bottom w:val="nil"/>
              <w:right w:val="nil"/>
            </w:tcBorders>
            <w:vAlign w:val="center"/>
          </w:tcPr>
          <w:p w14:paraId="5E1A2015" w14:textId="77777777" w:rsidR="00A43E2C" w:rsidRPr="00A43E2C" w:rsidRDefault="00A43E2C" w:rsidP="002E6F38">
            <w:pPr>
              <w:ind w:leftChars="-60" w:left="-27" w:rightChars="10" w:right="24" w:hangingChars="65" w:hanging="117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A43E2C">
              <w:rPr>
                <w:rFonts w:ascii="新細明體" w:hAnsi="新細明體" w:hint="eastAsia"/>
                <w:noProof/>
                <w:sz w:val="18"/>
                <w:szCs w:val="18"/>
              </w:rPr>
              <w:t>- 0.23</w:t>
            </w:r>
          </w:p>
        </w:tc>
      </w:tr>
      <w:tr w:rsidR="002E6F38" w:rsidRPr="00CD7907" w14:paraId="09A3D4AC" w14:textId="77777777" w:rsidTr="002E6F38">
        <w:trPr>
          <w:cantSplit/>
          <w:trHeight w:val="697"/>
        </w:trPr>
        <w:tc>
          <w:tcPr>
            <w:tcW w:w="281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F276B05" w14:textId="77777777" w:rsidR="00A43E2C" w:rsidRPr="00681D49" w:rsidRDefault="00A43E2C" w:rsidP="00A43E2C">
            <w:pPr>
              <w:spacing w:line="240" w:lineRule="exact"/>
              <w:ind w:leftChars="100" w:left="240" w:rightChars="20" w:right="48" w:firstLineChars="0" w:firstLine="0"/>
              <w:jc w:val="distribute"/>
              <w:rPr>
                <w:color w:val="000000"/>
                <w:spacing w:val="-8"/>
                <w:kern w:val="0"/>
                <w:sz w:val="22"/>
              </w:rPr>
            </w:pPr>
            <w:r w:rsidRPr="00681D49">
              <w:rPr>
                <w:rFonts w:hint="eastAsia"/>
                <w:color w:val="000000"/>
                <w:spacing w:val="-8"/>
                <w:kern w:val="0"/>
                <w:sz w:val="22"/>
              </w:rPr>
              <w:t>補助經濟困難者健保費計畫</w:t>
            </w:r>
          </w:p>
        </w:tc>
        <w:tc>
          <w:tcPr>
            <w:tcW w:w="1330" w:type="dxa"/>
            <w:tcBorders>
              <w:top w:val="nil"/>
              <w:bottom w:val="nil"/>
            </w:tcBorders>
            <w:vAlign w:val="center"/>
          </w:tcPr>
          <w:p w14:paraId="06417A9B" w14:textId="77777777" w:rsidR="00A43E2C" w:rsidRPr="00621D9A" w:rsidRDefault="00A43E2C" w:rsidP="002E6F38">
            <w:pPr>
              <w:ind w:leftChars="-59" w:left="-27" w:rightChars="10" w:right="24" w:hangingChars="64" w:hanging="115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811,746,000</w:t>
            </w:r>
          </w:p>
        </w:tc>
        <w:tc>
          <w:tcPr>
            <w:tcW w:w="1330" w:type="dxa"/>
            <w:tcBorders>
              <w:top w:val="nil"/>
              <w:bottom w:val="nil"/>
            </w:tcBorders>
            <w:vAlign w:val="center"/>
          </w:tcPr>
          <w:p w14:paraId="19095358" w14:textId="77777777" w:rsidR="00A43E2C" w:rsidRPr="00621D9A" w:rsidRDefault="00A43E2C" w:rsidP="002E6F38">
            <w:pPr>
              <w:ind w:leftChars="-60" w:left="-27" w:rightChars="10" w:right="24" w:hangingChars="65" w:hanging="117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661,876,997</w:t>
            </w:r>
          </w:p>
        </w:tc>
        <w:tc>
          <w:tcPr>
            <w:tcW w:w="1329" w:type="dxa"/>
            <w:tcBorders>
              <w:top w:val="nil"/>
              <w:bottom w:val="nil"/>
            </w:tcBorders>
            <w:vAlign w:val="center"/>
          </w:tcPr>
          <w:p w14:paraId="15CF11F1" w14:textId="77777777" w:rsidR="00A43E2C" w:rsidRPr="00621D9A" w:rsidRDefault="00A43E2C" w:rsidP="002E6F38">
            <w:pPr>
              <w:ind w:rightChars="10" w:right="24" w:firstLineChars="69" w:firstLine="1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30" w:type="dxa"/>
            <w:tcBorders>
              <w:top w:val="nil"/>
              <w:bottom w:val="nil"/>
            </w:tcBorders>
            <w:vAlign w:val="center"/>
          </w:tcPr>
          <w:p w14:paraId="43EFFC27" w14:textId="77777777" w:rsidR="00A43E2C" w:rsidRPr="00621D9A" w:rsidRDefault="00A43E2C" w:rsidP="002E6F38">
            <w:pPr>
              <w:ind w:leftChars="-60" w:left="-27" w:rightChars="10" w:right="24" w:hangingChars="65" w:hanging="117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661,876,997</w:t>
            </w:r>
          </w:p>
        </w:tc>
        <w:tc>
          <w:tcPr>
            <w:tcW w:w="1330" w:type="dxa"/>
            <w:tcBorders>
              <w:top w:val="nil"/>
              <w:bottom w:val="nil"/>
            </w:tcBorders>
            <w:vAlign w:val="center"/>
          </w:tcPr>
          <w:p w14:paraId="68A94772" w14:textId="77777777" w:rsidR="00A43E2C" w:rsidRPr="00621D9A" w:rsidRDefault="00A43E2C" w:rsidP="002E6F38">
            <w:pPr>
              <w:ind w:leftChars="-60" w:left="-27" w:rightChars="10" w:right="24" w:hangingChars="65" w:hanging="117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- 149,</w:t>
            </w:r>
            <w:r w:rsidRPr="00E82C09">
              <w:rPr>
                <w:rFonts w:ascii="新細明體" w:hAnsi="新細明體" w:hint="eastAsia"/>
                <w:sz w:val="18"/>
                <w:szCs w:val="18"/>
              </w:rPr>
              <w:t>869</w:t>
            </w: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,003</w:t>
            </w:r>
          </w:p>
        </w:tc>
        <w:tc>
          <w:tcPr>
            <w:tcW w:w="756" w:type="dxa"/>
            <w:tcBorders>
              <w:top w:val="nil"/>
              <w:bottom w:val="nil"/>
              <w:right w:val="nil"/>
            </w:tcBorders>
            <w:vAlign w:val="center"/>
          </w:tcPr>
          <w:p w14:paraId="4126D41B" w14:textId="77777777" w:rsidR="00A43E2C" w:rsidRPr="00A43E2C" w:rsidRDefault="00A43E2C" w:rsidP="002E6F38">
            <w:pPr>
              <w:ind w:leftChars="-60" w:left="-27" w:rightChars="10" w:right="24" w:hangingChars="65" w:hanging="117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A43E2C">
              <w:rPr>
                <w:rFonts w:ascii="新細明體" w:hAnsi="新細明體" w:hint="eastAsia"/>
                <w:noProof/>
                <w:sz w:val="18"/>
                <w:szCs w:val="18"/>
              </w:rPr>
              <w:t>- 18.46</w:t>
            </w:r>
          </w:p>
        </w:tc>
      </w:tr>
      <w:tr w:rsidR="002E6F38" w:rsidRPr="00CD7907" w14:paraId="42C5B156" w14:textId="77777777" w:rsidTr="002E6F38">
        <w:trPr>
          <w:cantSplit/>
          <w:trHeight w:val="697"/>
        </w:trPr>
        <w:tc>
          <w:tcPr>
            <w:tcW w:w="281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D227B2F" w14:textId="77777777" w:rsidR="00A43E2C" w:rsidRPr="00325DDB" w:rsidRDefault="00A43E2C" w:rsidP="00A43E2C">
            <w:pPr>
              <w:spacing w:line="240" w:lineRule="exact"/>
              <w:ind w:leftChars="100" w:left="240" w:rightChars="20" w:right="48" w:firstLineChars="0" w:firstLine="0"/>
              <w:jc w:val="distribute"/>
              <w:rPr>
                <w:color w:val="000000"/>
                <w:kern w:val="0"/>
                <w:sz w:val="22"/>
              </w:rPr>
            </w:pPr>
            <w:r w:rsidRPr="00325DDB">
              <w:rPr>
                <w:rFonts w:hint="eastAsia"/>
                <w:color w:val="000000"/>
                <w:kern w:val="0"/>
                <w:sz w:val="22"/>
              </w:rPr>
              <w:t>藥害救濟給付計畫</w:t>
            </w:r>
          </w:p>
        </w:tc>
        <w:tc>
          <w:tcPr>
            <w:tcW w:w="1330" w:type="dxa"/>
            <w:tcBorders>
              <w:top w:val="nil"/>
              <w:bottom w:val="nil"/>
            </w:tcBorders>
            <w:vAlign w:val="center"/>
          </w:tcPr>
          <w:p w14:paraId="5EDCBCD3" w14:textId="77777777" w:rsidR="00A43E2C" w:rsidRPr="00621D9A" w:rsidRDefault="00A43E2C" w:rsidP="002E6F38">
            <w:pPr>
              <w:ind w:leftChars="-59" w:left="-27" w:rightChars="10" w:right="24" w:hangingChars="64" w:hanging="115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69,060,000</w:t>
            </w:r>
          </w:p>
        </w:tc>
        <w:tc>
          <w:tcPr>
            <w:tcW w:w="1330" w:type="dxa"/>
            <w:tcBorders>
              <w:top w:val="nil"/>
              <w:bottom w:val="nil"/>
            </w:tcBorders>
            <w:vAlign w:val="center"/>
          </w:tcPr>
          <w:p w14:paraId="5544C324" w14:textId="77777777" w:rsidR="00A43E2C" w:rsidRPr="00621D9A" w:rsidRDefault="00A43E2C" w:rsidP="002E6F38">
            <w:pPr>
              <w:ind w:leftChars="-60" w:left="-27" w:rightChars="10" w:right="24" w:hangingChars="65" w:hanging="117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64,427,814</w:t>
            </w:r>
          </w:p>
        </w:tc>
        <w:tc>
          <w:tcPr>
            <w:tcW w:w="1329" w:type="dxa"/>
            <w:tcBorders>
              <w:top w:val="nil"/>
              <w:bottom w:val="nil"/>
            </w:tcBorders>
            <w:vAlign w:val="center"/>
          </w:tcPr>
          <w:p w14:paraId="49FF29C6" w14:textId="77777777" w:rsidR="00A43E2C" w:rsidRPr="00621D9A" w:rsidRDefault="00A43E2C" w:rsidP="002E6F38">
            <w:pPr>
              <w:ind w:rightChars="10" w:right="24" w:firstLineChars="69" w:firstLine="1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30" w:type="dxa"/>
            <w:tcBorders>
              <w:top w:val="nil"/>
              <w:bottom w:val="nil"/>
            </w:tcBorders>
            <w:vAlign w:val="center"/>
          </w:tcPr>
          <w:p w14:paraId="5CF267C5" w14:textId="77777777" w:rsidR="00A43E2C" w:rsidRPr="00621D9A" w:rsidRDefault="00A43E2C" w:rsidP="002E6F38">
            <w:pPr>
              <w:ind w:leftChars="-60" w:left="-27" w:rightChars="10" w:right="24" w:hangingChars="65" w:hanging="117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64,427,814</w:t>
            </w:r>
          </w:p>
        </w:tc>
        <w:tc>
          <w:tcPr>
            <w:tcW w:w="1330" w:type="dxa"/>
            <w:tcBorders>
              <w:top w:val="nil"/>
              <w:bottom w:val="nil"/>
            </w:tcBorders>
            <w:vAlign w:val="center"/>
          </w:tcPr>
          <w:p w14:paraId="5A83DE69" w14:textId="77777777" w:rsidR="00A43E2C" w:rsidRPr="00621D9A" w:rsidRDefault="00A43E2C" w:rsidP="002E6F38">
            <w:pPr>
              <w:ind w:leftChars="-60" w:left="-27" w:rightChars="10" w:right="24" w:hangingChars="65" w:hanging="117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- 4,</w:t>
            </w:r>
            <w:r w:rsidRPr="00E82C09">
              <w:rPr>
                <w:rFonts w:ascii="新細明體" w:hAnsi="新細明體" w:hint="eastAsia"/>
                <w:sz w:val="18"/>
                <w:szCs w:val="18"/>
              </w:rPr>
              <w:t>632</w:t>
            </w: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,186</w:t>
            </w:r>
          </w:p>
        </w:tc>
        <w:tc>
          <w:tcPr>
            <w:tcW w:w="756" w:type="dxa"/>
            <w:tcBorders>
              <w:top w:val="nil"/>
              <w:bottom w:val="nil"/>
              <w:right w:val="nil"/>
            </w:tcBorders>
            <w:vAlign w:val="center"/>
          </w:tcPr>
          <w:p w14:paraId="0FF846ED" w14:textId="77777777" w:rsidR="00A43E2C" w:rsidRPr="00A43E2C" w:rsidRDefault="00A43E2C" w:rsidP="002E6F38">
            <w:pPr>
              <w:ind w:leftChars="-60" w:left="-27" w:rightChars="10" w:right="24" w:hangingChars="65" w:hanging="117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A43E2C">
              <w:rPr>
                <w:rFonts w:ascii="新細明體" w:hAnsi="新細明體" w:hint="eastAsia"/>
                <w:noProof/>
                <w:sz w:val="18"/>
                <w:szCs w:val="18"/>
              </w:rPr>
              <w:t>- 6.71</w:t>
            </w:r>
          </w:p>
        </w:tc>
      </w:tr>
      <w:tr w:rsidR="002E6F38" w:rsidRPr="00CD7907" w14:paraId="6C66462C" w14:textId="77777777" w:rsidTr="002E6F38">
        <w:trPr>
          <w:cantSplit/>
          <w:trHeight w:val="697"/>
        </w:trPr>
        <w:tc>
          <w:tcPr>
            <w:tcW w:w="281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353115C5" w14:textId="77777777" w:rsidR="00B25132" w:rsidRPr="00325DDB" w:rsidRDefault="00B25132" w:rsidP="00B25132">
            <w:pPr>
              <w:spacing w:line="240" w:lineRule="exact"/>
              <w:ind w:leftChars="100" w:left="240" w:rightChars="20" w:right="48" w:firstLineChars="0" w:firstLine="0"/>
              <w:jc w:val="distribute"/>
              <w:rPr>
                <w:color w:val="000000"/>
                <w:kern w:val="0"/>
                <w:sz w:val="22"/>
              </w:rPr>
            </w:pPr>
            <w:proofErr w:type="gramStart"/>
            <w:r w:rsidRPr="00325DDB">
              <w:rPr>
                <w:rFonts w:hint="eastAsia"/>
                <w:color w:val="000000"/>
                <w:kern w:val="0"/>
                <w:sz w:val="22"/>
              </w:rPr>
              <w:t>菸</w:t>
            </w:r>
            <w:proofErr w:type="gramEnd"/>
            <w:r w:rsidRPr="00325DDB">
              <w:rPr>
                <w:rFonts w:hint="eastAsia"/>
                <w:color w:val="000000"/>
                <w:kern w:val="0"/>
                <w:sz w:val="22"/>
              </w:rPr>
              <w:t>害防制及衛生保健計畫</w:t>
            </w:r>
          </w:p>
        </w:tc>
        <w:tc>
          <w:tcPr>
            <w:tcW w:w="1330" w:type="dxa"/>
            <w:tcBorders>
              <w:top w:val="nil"/>
              <w:bottom w:val="single" w:sz="8" w:space="0" w:color="auto"/>
            </w:tcBorders>
            <w:vAlign w:val="center"/>
          </w:tcPr>
          <w:p w14:paraId="371D0520" w14:textId="77777777" w:rsidR="00B25132" w:rsidRPr="00621D9A" w:rsidRDefault="00E915D2" w:rsidP="002E6F38">
            <w:pPr>
              <w:ind w:leftChars="-60" w:left="-27" w:rightChars="10" w:right="24" w:hangingChars="65" w:hanging="117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915D2">
              <w:rPr>
                <w:rFonts w:ascii="新細明體" w:hAnsi="新細明體"/>
                <w:sz w:val="18"/>
                <w:szCs w:val="18"/>
              </w:rPr>
              <w:t>8,667,436,000</w:t>
            </w:r>
          </w:p>
        </w:tc>
        <w:tc>
          <w:tcPr>
            <w:tcW w:w="1330" w:type="dxa"/>
            <w:tcBorders>
              <w:top w:val="nil"/>
              <w:bottom w:val="single" w:sz="8" w:space="0" w:color="auto"/>
            </w:tcBorders>
            <w:vAlign w:val="center"/>
          </w:tcPr>
          <w:p w14:paraId="6F5A7F4E" w14:textId="77777777" w:rsidR="00B25132" w:rsidRPr="00621D9A" w:rsidRDefault="00E915D2" w:rsidP="002E6F38">
            <w:pPr>
              <w:ind w:leftChars="-59" w:left="-27" w:rightChars="10" w:right="24" w:hangingChars="64" w:hanging="115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915D2">
              <w:rPr>
                <w:rFonts w:ascii="新細明體" w:hAnsi="新細明體"/>
                <w:sz w:val="18"/>
                <w:szCs w:val="18"/>
              </w:rPr>
              <w:t>7,825,379,117</w:t>
            </w:r>
          </w:p>
        </w:tc>
        <w:tc>
          <w:tcPr>
            <w:tcW w:w="1329" w:type="dxa"/>
            <w:tcBorders>
              <w:top w:val="nil"/>
              <w:bottom w:val="single" w:sz="8" w:space="0" w:color="auto"/>
            </w:tcBorders>
            <w:vAlign w:val="center"/>
          </w:tcPr>
          <w:p w14:paraId="7DD2B5A3" w14:textId="77777777" w:rsidR="00B25132" w:rsidRPr="00621D9A" w:rsidRDefault="00B25132" w:rsidP="002E6F38">
            <w:pPr>
              <w:ind w:rightChars="10" w:right="24" w:firstLineChars="69" w:firstLine="1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30" w:type="dxa"/>
            <w:tcBorders>
              <w:top w:val="nil"/>
              <w:bottom w:val="single" w:sz="8" w:space="0" w:color="auto"/>
            </w:tcBorders>
            <w:vAlign w:val="center"/>
          </w:tcPr>
          <w:p w14:paraId="178F3A69" w14:textId="77777777" w:rsidR="00B25132" w:rsidRPr="00621D9A" w:rsidRDefault="00A43E2C" w:rsidP="002E6F38">
            <w:pPr>
              <w:ind w:rightChars="10" w:right="24" w:firstLineChars="9" w:firstLine="16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43E2C">
              <w:rPr>
                <w:rFonts w:ascii="新細明體" w:hAnsi="新細明體"/>
                <w:sz w:val="18"/>
                <w:szCs w:val="18"/>
              </w:rPr>
              <w:t>7,825,379,117</w:t>
            </w:r>
          </w:p>
        </w:tc>
        <w:tc>
          <w:tcPr>
            <w:tcW w:w="1330" w:type="dxa"/>
            <w:tcBorders>
              <w:top w:val="nil"/>
              <w:bottom w:val="single" w:sz="8" w:space="0" w:color="auto"/>
            </w:tcBorders>
            <w:vAlign w:val="center"/>
          </w:tcPr>
          <w:p w14:paraId="6CC07BEC" w14:textId="77777777" w:rsidR="00B25132" w:rsidRPr="00621D9A" w:rsidRDefault="00A43E2C" w:rsidP="002E6F38">
            <w:pPr>
              <w:ind w:leftChars="-60" w:left="-27" w:rightChars="10" w:right="24" w:hangingChars="65" w:hanging="117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A43E2C">
              <w:rPr>
                <w:rFonts w:ascii="新細明體" w:hAnsi="新細明體"/>
                <w:noProof/>
                <w:sz w:val="18"/>
                <w:szCs w:val="18"/>
              </w:rPr>
              <w:t>- 842,056,883</w:t>
            </w:r>
          </w:p>
        </w:tc>
        <w:tc>
          <w:tcPr>
            <w:tcW w:w="756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2F5F0C44" w14:textId="77777777" w:rsidR="00B25132" w:rsidRPr="00A43E2C" w:rsidRDefault="00A43E2C" w:rsidP="002E6F38">
            <w:pPr>
              <w:ind w:leftChars="-60" w:left="-27" w:rightChars="10" w:right="24" w:hangingChars="65" w:hanging="117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A43E2C">
              <w:rPr>
                <w:rFonts w:ascii="新細明體" w:hAnsi="新細明體"/>
                <w:noProof/>
                <w:sz w:val="18"/>
                <w:szCs w:val="18"/>
              </w:rPr>
              <w:t>- 9.72</w:t>
            </w:r>
          </w:p>
        </w:tc>
      </w:tr>
    </w:tbl>
    <w:p w14:paraId="2A9EEC0A" w14:textId="70C60A64" w:rsidR="00CD7907" w:rsidRPr="002E6F38" w:rsidRDefault="00CD7907" w:rsidP="00DF3062">
      <w:pPr>
        <w:tabs>
          <w:tab w:val="center" w:pos="4800"/>
        </w:tabs>
        <w:spacing w:line="240" w:lineRule="exact"/>
        <w:ind w:left="360" w:hangingChars="200" w:hanging="360"/>
        <w:rPr>
          <w:color w:val="000000"/>
          <w:spacing w:val="-1"/>
          <w:sz w:val="18"/>
        </w:rPr>
      </w:pPr>
      <w:proofErr w:type="gramStart"/>
      <w:r w:rsidRPr="00DF3062">
        <w:rPr>
          <w:rFonts w:hint="eastAsia"/>
          <w:color w:val="000000"/>
          <w:sz w:val="18"/>
        </w:rPr>
        <w:t>註</w:t>
      </w:r>
      <w:proofErr w:type="gramEnd"/>
      <w:r w:rsidRPr="00DF3062">
        <w:rPr>
          <w:rFonts w:hint="eastAsia"/>
          <w:color w:val="000000"/>
          <w:sz w:val="18"/>
        </w:rPr>
        <w:t>：</w:t>
      </w:r>
      <w:r w:rsidR="00270622" w:rsidRPr="002E6F38">
        <w:rPr>
          <w:rFonts w:hint="eastAsia"/>
          <w:color w:val="000000"/>
          <w:spacing w:val="-1"/>
          <w:sz w:val="18"/>
        </w:rPr>
        <w:t>本表福利服務計畫決算審定數</w:t>
      </w:r>
      <w:r w:rsidR="00C90B3E" w:rsidRPr="002E6F38">
        <w:rPr>
          <w:color w:val="000000"/>
          <w:spacing w:val="-1"/>
          <w:sz w:val="18"/>
        </w:rPr>
        <w:t>2,197,871,713</w:t>
      </w:r>
      <w:r w:rsidR="00270622" w:rsidRPr="002E6F38">
        <w:rPr>
          <w:color w:val="000000"/>
          <w:spacing w:val="-1"/>
          <w:sz w:val="18"/>
        </w:rPr>
        <w:t>元，包含以前年度保留數之執行數</w:t>
      </w:r>
      <w:r w:rsidR="00C90B3E" w:rsidRPr="002E6F38">
        <w:rPr>
          <w:rFonts w:hint="eastAsia"/>
          <w:color w:val="000000"/>
          <w:spacing w:val="-1"/>
          <w:sz w:val="18"/>
        </w:rPr>
        <w:t>6</w:t>
      </w:r>
      <w:r w:rsidR="00C90B3E" w:rsidRPr="002E6F38">
        <w:rPr>
          <w:color w:val="000000"/>
          <w:spacing w:val="-1"/>
          <w:sz w:val="18"/>
        </w:rPr>
        <w:t>8</w:t>
      </w:r>
      <w:r w:rsidR="00220FF1" w:rsidRPr="002E6F38">
        <w:rPr>
          <w:color w:val="000000"/>
          <w:spacing w:val="-1"/>
          <w:sz w:val="18"/>
        </w:rPr>
        <w:t>,</w:t>
      </w:r>
      <w:r w:rsidR="00C90B3E" w:rsidRPr="002E6F38">
        <w:rPr>
          <w:color w:val="000000"/>
          <w:spacing w:val="-1"/>
          <w:sz w:val="18"/>
        </w:rPr>
        <w:t>514</w:t>
      </w:r>
      <w:r w:rsidR="00220FF1" w:rsidRPr="002E6F38">
        <w:rPr>
          <w:color w:val="000000"/>
          <w:spacing w:val="-1"/>
          <w:sz w:val="18"/>
        </w:rPr>
        <w:t>,</w:t>
      </w:r>
      <w:r w:rsidR="00C90B3E" w:rsidRPr="002E6F38">
        <w:rPr>
          <w:color w:val="000000"/>
          <w:spacing w:val="-1"/>
          <w:sz w:val="18"/>
        </w:rPr>
        <w:t>990</w:t>
      </w:r>
      <w:r w:rsidR="00270622" w:rsidRPr="002E6F38">
        <w:rPr>
          <w:color w:val="000000"/>
          <w:spacing w:val="-1"/>
          <w:sz w:val="18"/>
        </w:rPr>
        <w:t>元；</w:t>
      </w:r>
      <w:r w:rsidR="00205411" w:rsidRPr="002E6F38">
        <w:rPr>
          <w:rFonts w:hint="eastAsia"/>
          <w:color w:val="000000"/>
          <w:spacing w:val="-1"/>
          <w:sz w:val="18"/>
        </w:rPr>
        <w:t>增設及改善公設兒少緊急及中長期安置機構計畫</w:t>
      </w:r>
      <w:r w:rsidR="004E184F" w:rsidRPr="002E6F38">
        <w:rPr>
          <w:rFonts w:hint="eastAsia"/>
          <w:color w:val="000000"/>
          <w:spacing w:val="-1"/>
          <w:sz w:val="18"/>
        </w:rPr>
        <w:t>決算審定數</w:t>
      </w:r>
      <w:r w:rsidR="00C90B3E" w:rsidRPr="002E6F38">
        <w:rPr>
          <w:color w:val="000000"/>
          <w:spacing w:val="-2"/>
          <w:sz w:val="18"/>
        </w:rPr>
        <w:t>44,525,185</w:t>
      </w:r>
      <w:r w:rsidR="004E184F" w:rsidRPr="002E6F38">
        <w:rPr>
          <w:color w:val="000000"/>
          <w:spacing w:val="-2"/>
          <w:sz w:val="18"/>
        </w:rPr>
        <w:t>元</w:t>
      </w:r>
      <w:r w:rsidR="00270622" w:rsidRPr="002E6F38">
        <w:rPr>
          <w:color w:val="000000"/>
          <w:spacing w:val="-2"/>
          <w:sz w:val="18"/>
        </w:rPr>
        <w:t>，</w:t>
      </w:r>
      <w:r w:rsidR="00205411" w:rsidRPr="002E6F38">
        <w:rPr>
          <w:color w:val="000000"/>
          <w:spacing w:val="-2"/>
          <w:sz w:val="18"/>
        </w:rPr>
        <w:t>包含以前年度保留數之執行數</w:t>
      </w:r>
      <w:r w:rsidR="00C90B3E" w:rsidRPr="002E6F38">
        <w:rPr>
          <w:color w:val="000000"/>
          <w:spacing w:val="-2"/>
          <w:sz w:val="18"/>
        </w:rPr>
        <w:t>29</w:t>
      </w:r>
      <w:r w:rsidR="00220FF1" w:rsidRPr="002E6F38">
        <w:rPr>
          <w:color w:val="000000"/>
          <w:spacing w:val="-2"/>
          <w:sz w:val="18"/>
        </w:rPr>
        <w:t>,</w:t>
      </w:r>
      <w:r w:rsidR="00C90B3E" w:rsidRPr="002E6F38">
        <w:rPr>
          <w:color w:val="000000"/>
          <w:spacing w:val="-2"/>
          <w:sz w:val="18"/>
        </w:rPr>
        <w:t>752</w:t>
      </w:r>
      <w:r w:rsidR="00220FF1" w:rsidRPr="002E6F38">
        <w:rPr>
          <w:color w:val="000000"/>
          <w:spacing w:val="-2"/>
          <w:sz w:val="18"/>
        </w:rPr>
        <w:t>,</w:t>
      </w:r>
      <w:r w:rsidR="00C90B3E" w:rsidRPr="002E6F38">
        <w:rPr>
          <w:color w:val="000000"/>
          <w:spacing w:val="-2"/>
          <w:sz w:val="18"/>
        </w:rPr>
        <w:t>020</w:t>
      </w:r>
      <w:r w:rsidR="00205411" w:rsidRPr="002E6F38">
        <w:rPr>
          <w:color w:val="000000"/>
          <w:spacing w:val="-2"/>
          <w:sz w:val="18"/>
        </w:rPr>
        <w:t>元；</w:t>
      </w:r>
      <w:r w:rsidR="00205411" w:rsidRPr="002E6F38">
        <w:rPr>
          <w:rFonts w:hint="eastAsia"/>
          <w:color w:val="000000"/>
          <w:spacing w:val="-2"/>
          <w:sz w:val="18"/>
        </w:rPr>
        <w:t>暴力防治三級預防計畫</w:t>
      </w:r>
      <w:r w:rsidR="00270622" w:rsidRPr="002E6F38">
        <w:rPr>
          <w:color w:val="000000"/>
          <w:spacing w:val="-2"/>
          <w:sz w:val="18"/>
        </w:rPr>
        <w:t>決算審定數</w:t>
      </w:r>
      <w:r w:rsidR="00C90B3E" w:rsidRPr="002E6F38">
        <w:rPr>
          <w:color w:val="000000"/>
          <w:spacing w:val="-1"/>
          <w:sz w:val="18"/>
        </w:rPr>
        <w:t>559,622,234</w:t>
      </w:r>
      <w:r w:rsidR="00270622" w:rsidRPr="002E6F38">
        <w:rPr>
          <w:color w:val="000000"/>
          <w:spacing w:val="-1"/>
          <w:sz w:val="18"/>
        </w:rPr>
        <w:t>元，包含以前年度保留數之執行數</w:t>
      </w:r>
      <w:r w:rsidR="00C90B3E" w:rsidRPr="002E6F38">
        <w:rPr>
          <w:rFonts w:hint="eastAsia"/>
          <w:color w:val="000000"/>
          <w:spacing w:val="-1"/>
          <w:sz w:val="18"/>
        </w:rPr>
        <w:t>1,</w:t>
      </w:r>
      <w:r w:rsidR="00C90B3E" w:rsidRPr="002E6F38">
        <w:rPr>
          <w:color w:val="000000"/>
          <w:spacing w:val="-1"/>
          <w:sz w:val="18"/>
        </w:rPr>
        <w:t>075,518</w:t>
      </w:r>
      <w:r w:rsidR="00270622" w:rsidRPr="002E6F38">
        <w:rPr>
          <w:color w:val="000000"/>
          <w:spacing w:val="-1"/>
          <w:sz w:val="18"/>
        </w:rPr>
        <w:t>元</w:t>
      </w:r>
      <w:r w:rsidR="00C90B3E" w:rsidRPr="002E6F38">
        <w:rPr>
          <w:color w:val="000000"/>
          <w:spacing w:val="-1"/>
          <w:sz w:val="18"/>
        </w:rPr>
        <w:t>；</w:t>
      </w:r>
      <w:r w:rsidR="00C90B3E" w:rsidRPr="002E6F38">
        <w:rPr>
          <w:rFonts w:hint="eastAsia"/>
          <w:color w:val="000000"/>
          <w:spacing w:val="-1"/>
          <w:sz w:val="18"/>
        </w:rPr>
        <w:t>完善長照服務輸送體系計畫</w:t>
      </w:r>
      <w:r w:rsidR="00C90B3E" w:rsidRPr="002E6F38">
        <w:rPr>
          <w:color w:val="000000"/>
          <w:spacing w:val="-1"/>
          <w:sz w:val="18"/>
        </w:rPr>
        <w:t>決算審定數64,315,823,834元，包含以前年度保留數之執行數464,324元</w:t>
      </w:r>
      <w:r w:rsidR="00270622" w:rsidRPr="002E6F38">
        <w:rPr>
          <w:color w:val="000000"/>
          <w:spacing w:val="-1"/>
          <w:sz w:val="18"/>
        </w:rPr>
        <w:t>。</w:t>
      </w:r>
    </w:p>
    <w:p w14:paraId="2DD1FE65" w14:textId="53756D25" w:rsidR="00CD7907" w:rsidRDefault="00AD0054" w:rsidP="002E6F38">
      <w:pPr>
        <w:overflowPunct/>
        <w:adjustRightInd w:val="0"/>
        <w:snapToGrid w:val="0"/>
        <w:ind w:left="1582" w:firstLineChars="0" w:firstLine="0"/>
        <w:jc w:val="left"/>
        <w:rPr>
          <w:color w:val="000000"/>
          <w:sz w:val="32"/>
          <w:szCs w:val="28"/>
          <w:u w:color="000000"/>
        </w:rPr>
      </w:pPr>
      <w:r>
        <w:rPr>
          <w:rFonts w:hint="eastAsia"/>
          <w:b/>
          <w:color w:val="000000"/>
          <w:sz w:val="32"/>
          <w:u w:val="single" w:color="000000"/>
        </w:rPr>
        <w:lastRenderedPageBreak/>
        <w:t xml:space="preserve">　衛生福利特別收入基金來源用途及餘</w:t>
      </w:r>
      <w:proofErr w:type="gramStart"/>
      <w:r>
        <w:rPr>
          <w:rFonts w:hint="eastAsia"/>
          <w:b/>
          <w:color w:val="000000"/>
          <w:sz w:val="32"/>
          <w:u w:val="single" w:color="000000"/>
        </w:rPr>
        <w:t>絀</w:t>
      </w:r>
      <w:proofErr w:type="gramEnd"/>
      <w:r>
        <w:rPr>
          <w:rFonts w:hint="eastAsia"/>
          <w:b/>
          <w:color w:val="000000"/>
          <w:sz w:val="32"/>
          <w:u w:val="single" w:color="000000"/>
        </w:rPr>
        <w:t xml:space="preserve">審定表　</w:t>
      </w:r>
      <w:r w:rsidR="00CD7907" w:rsidRPr="00AD487B">
        <w:rPr>
          <w:rFonts w:hint="eastAsia"/>
          <w:color w:val="000000"/>
          <w:sz w:val="32"/>
          <w:szCs w:val="28"/>
          <w:u w:color="000000"/>
        </w:rPr>
        <w:t>（續）</w:t>
      </w:r>
    </w:p>
    <w:p w14:paraId="3383FFAB" w14:textId="77777777" w:rsidR="002E6F38" w:rsidRPr="00CD7907" w:rsidRDefault="002E6F38" w:rsidP="002E6F38">
      <w:pPr>
        <w:tabs>
          <w:tab w:val="left" w:pos="4102"/>
          <w:tab w:val="left" w:pos="8763"/>
        </w:tabs>
        <w:overflowPunct/>
        <w:snapToGrid w:val="0"/>
        <w:ind w:rightChars="5" w:right="12" w:firstLineChars="0" w:firstLine="0"/>
        <w:jc w:val="right"/>
        <w:rPr>
          <w:color w:val="000000"/>
        </w:rPr>
      </w:pPr>
      <w:r>
        <w:rPr>
          <w:color w:val="000000"/>
        </w:rPr>
        <w:tab/>
      </w:r>
      <w:r w:rsidRPr="00325DDB">
        <w:rPr>
          <w:rFonts w:hint="eastAsia"/>
          <w:color w:val="000000"/>
        </w:rPr>
        <w:t>中華民國</w:t>
      </w:r>
      <w:proofErr w:type="gramStart"/>
      <w:r w:rsidRPr="00325DDB">
        <w:rPr>
          <w:color w:val="000000"/>
        </w:rPr>
        <w:t>11</w:t>
      </w:r>
      <w:r>
        <w:rPr>
          <w:rFonts w:hint="eastAsia"/>
          <w:color w:val="000000"/>
        </w:rPr>
        <w:t>3</w:t>
      </w:r>
      <w:proofErr w:type="gramEnd"/>
      <w:r w:rsidRPr="00325DDB">
        <w:rPr>
          <w:color w:val="000000"/>
        </w:rPr>
        <w:t>年度</w:t>
      </w:r>
      <w:r w:rsidRPr="00CD7907">
        <w:rPr>
          <w:color w:val="000000"/>
        </w:rPr>
        <w:tab/>
      </w:r>
      <w:r w:rsidRPr="00CD7907">
        <w:rPr>
          <w:rFonts w:hint="eastAsia"/>
          <w:color w:val="000000"/>
          <w:spacing w:val="-20"/>
        </w:rPr>
        <w:t>單位：新臺幣元</w:t>
      </w:r>
    </w:p>
    <w:tbl>
      <w:tblPr>
        <w:tblW w:w="1021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14"/>
        <w:gridCol w:w="1316"/>
        <w:gridCol w:w="1344"/>
        <w:gridCol w:w="1329"/>
        <w:gridCol w:w="1344"/>
        <w:gridCol w:w="1330"/>
        <w:gridCol w:w="742"/>
      </w:tblGrid>
      <w:tr w:rsidR="00CD7907" w:rsidRPr="00CD7907" w14:paraId="17FB26B3" w14:textId="77777777" w:rsidTr="002E6F38">
        <w:trPr>
          <w:cantSplit/>
          <w:trHeight w:val="340"/>
        </w:trPr>
        <w:tc>
          <w:tcPr>
            <w:tcW w:w="2814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1F31578E" w14:textId="77777777" w:rsidR="00CD7907" w:rsidRPr="00CD7907" w:rsidRDefault="00E04B30" w:rsidP="00BB028E">
            <w:pPr>
              <w:snapToGrid w:val="0"/>
              <w:ind w:leftChars="20" w:left="48" w:rightChars="4" w:right="10" w:firstLineChars="0" w:firstLine="0"/>
              <w:jc w:val="distribute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項</w:t>
            </w:r>
            <w:r w:rsidR="00CD7907" w:rsidRPr="00CD7907">
              <w:rPr>
                <w:rFonts w:hint="eastAsia"/>
                <w:color w:val="000000"/>
              </w:rPr>
              <w:t>目</w:t>
            </w:r>
          </w:p>
        </w:tc>
        <w:tc>
          <w:tcPr>
            <w:tcW w:w="1316" w:type="dxa"/>
            <w:vMerge w:val="restart"/>
            <w:tcBorders>
              <w:top w:val="single" w:sz="8" w:space="0" w:color="auto"/>
            </w:tcBorders>
            <w:vAlign w:val="center"/>
          </w:tcPr>
          <w:p w14:paraId="42F8B096" w14:textId="77777777" w:rsidR="00CD7907" w:rsidRPr="00CD7907" w:rsidRDefault="00CD7907" w:rsidP="002E6F38">
            <w:pPr>
              <w:snapToGrid w:val="0"/>
              <w:ind w:leftChars="20" w:left="48" w:rightChars="20" w:right="48" w:firstLineChars="0" w:firstLine="0"/>
              <w:jc w:val="distribute"/>
              <w:rPr>
                <w:color w:val="000000"/>
              </w:rPr>
            </w:pPr>
            <w:r w:rsidRPr="00CD7907">
              <w:rPr>
                <w:rFonts w:hint="eastAsia"/>
                <w:color w:val="000000"/>
              </w:rPr>
              <w:t>預算數</w:t>
            </w:r>
          </w:p>
        </w:tc>
        <w:tc>
          <w:tcPr>
            <w:tcW w:w="1344" w:type="dxa"/>
            <w:vMerge w:val="restart"/>
            <w:tcBorders>
              <w:top w:val="single" w:sz="8" w:space="0" w:color="auto"/>
            </w:tcBorders>
            <w:vAlign w:val="center"/>
          </w:tcPr>
          <w:p w14:paraId="599B47B4" w14:textId="77777777" w:rsidR="00CD7907" w:rsidRPr="00CD7907" w:rsidRDefault="00CD7907" w:rsidP="002E6F38">
            <w:pPr>
              <w:snapToGrid w:val="0"/>
              <w:ind w:leftChars="20" w:left="48" w:rightChars="20" w:right="48" w:firstLineChars="0" w:firstLine="0"/>
              <w:jc w:val="distribute"/>
              <w:rPr>
                <w:color w:val="000000"/>
              </w:rPr>
            </w:pPr>
            <w:r w:rsidRPr="00CD7907">
              <w:rPr>
                <w:rFonts w:hint="eastAsia"/>
                <w:color w:val="000000"/>
              </w:rPr>
              <w:t>決算數</w:t>
            </w:r>
          </w:p>
        </w:tc>
        <w:tc>
          <w:tcPr>
            <w:tcW w:w="1329" w:type="dxa"/>
            <w:vMerge w:val="restart"/>
            <w:tcBorders>
              <w:top w:val="single" w:sz="8" w:space="0" w:color="auto"/>
              <w:bottom w:val="nil"/>
            </w:tcBorders>
            <w:vAlign w:val="center"/>
          </w:tcPr>
          <w:p w14:paraId="351A9CBB" w14:textId="77777777" w:rsidR="00CD7907" w:rsidRPr="00CD7907" w:rsidRDefault="00CD7907" w:rsidP="002E6F38">
            <w:pPr>
              <w:spacing w:line="240" w:lineRule="exact"/>
              <w:ind w:leftChars="20" w:left="48" w:rightChars="20" w:right="48" w:firstLineChars="0" w:firstLine="0"/>
              <w:jc w:val="distribute"/>
              <w:rPr>
                <w:color w:val="000000"/>
              </w:rPr>
            </w:pPr>
            <w:r w:rsidRPr="00CD7907">
              <w:rPr>
                <w:rFonts w:hint="eastAsia"/>
                <w:color w:val="000000"/>
              </w:rPr>
              <w:t>修正數</w:t>
            </w:r>
          </w:p>
        </w:tc>
        <w:tc>
          <w:tcPr>
            <w:tcW w:w="1344" w:type="dxa"/>
            <w:vMerge w:val="restart"/>
            <w:tcBorders>
              <w:top w:val="single" w:sz="8" w:space="0" w:color="auto"/>
            </w:tcBorders>
            <w:vAlign w:val="center"/>
          </w:tcPr>
          <w:p w14:paraId="58FB91B1" w14:textId="77777777" w:rsidR="00CD7907" w:rsidRPr="002E6F38" w:rsidRDefault="00CD7907" w:rsidP="002E6F38">
            <w:pPr>
              <w:snapToGrid w:val="0"/>
              <w:ind w:leftChars="20" w:left="48" w:rightChars="20" w:right="48" w:firstLineChars="0" w:firstLine="0"/>
              <w:jc w:val="distribute"/>
              <w:rPr>
                <w:color w:val="000000"/>
              </w:rPr>
            </w:pPr>
            <w:r w:rsidRPr="002E6F38">
              <w:rPr>
                <w:rFonts w:hint="eastAsia"/>
                <w:color w:val="000000"/>
                <w:spacing w:val="-12"/>
              </w:rPr>
              <w:t>決算審定數</w:t>
            </w:r>
          </w:p>
        </w:tc>
        <w:tc>
          <w:tcPr>
            <w:tcW w:w="2072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22D0D6A8" w14:textId="77777777" w:rsidR="00F11A40" w:rsidRDefault="00CD7907" w:rsidP="002E6F38">
            <w:pPr>
              <w:spacing w:line="240" w:lineRule="exact"/>
              <w:ind w:leftChars="20" w:left="48" w:rightChars="20" w:right="48" w:firstLineChars="0" w:firstLine="0"/>
              <w:jc w:val="distribute"/>
              <w:rPr>
                <w:color w:val="000000"/>
              </w:rPr>
            </w:pPr>
            <w:r w:rsidRPr="00CD7907">
              <w:rPr>
                <w:rFonts w:hint="eastAsia"/>
                <w:color w:val="000000"/>
              </w:rPr>
              <w:t>審定數與預算數</w:t>
            </w:r>
          </w:p>
          <w:p w14:paraId="46111262" w14:textId="086842A1" w:rsidR="00CD7907" w:rsidRPr="00CD7907" w:rsidRDefault="00CD7907" w:rsidP="002E6F38">
            <w:pPr>
              <w:spacing w:line="240" w:lineRule="exact"/>
              <w:ind w:leftChars="20" w:left="48" w:rightChars="20" w:right="48" w:firstLineChars="0" w:firstLine="0"/>
              <w:jc w:val="distribute"/>
              <w:rPr>
                <w:color w:val="000000"/>
              </w:rPr>
            </w:pPr>
            <w:r w:rsidRPr="00CD7907">
              <w:rPr>
                <w:rFonts w:hint="eastAsia"/>
                <w:color w:val="000000"/>
              </w:rPr>
              <w:t>比較增減</w:t>
            </w:r>
          </w:p>
        </w:tc>
      </w:tr>
      <w:tr w:rsidR="00CD7907" w:rsidRPr="00CD7907" w14:paraId="4885DFE7" w14:textId="77777777" w:rsidTr="002E6F38">
        <w:trPr>
          <w:cantSplit/>
          <w:trHeight w:val="340"/>
        </w:trPr>
        <w:tc>
          <w:tcPr>
            <w:tcW w:w="2814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1908667D" w14:textId="77777777" w:rsidR="00CD7907" w:rsidRPr="00CD7907" w:rsidRDefault="00CD7907" w:rsidP="00CD7907">
            <w:pPr>
              <w:snapToGrid w:val="0"/>
              <w:ind w:firstLineChars="0" w:firstLine="0"/>
              <w:jc w:val="distribute"/>
              <w:rPr>
                <w:color w:val="000000"/>
              </w:rPr>
            </w:pPr>
          </w:p>
        </w:tc>
        <w:tc>
          <w:tcPr>
            <w:tcW w:w="1316" w:type="dxa"/>
            <w:vMerge/>
            <w:tcBorders>
              <w:bottom w:val="single" w:sz="8" w:space="0" w:color="auto"/>
            </w:tcBorders>
            <w:vAlign w:val="center"/>
          </w:tcPr>
          <w:p w14:paraId="72508B7F" w14:textId="77777777" w:rsidR="00CD7907" w:rsidRPr="00CD7907" w:rsidRDefault="00CD7907" w:rsidP="002E6F38">
            <w:pPr>
              <w:snapToGrid w:val="0"/>
              <w:ind w:leftChars="20" w:left="48" w:rightChars="20" w:right="48" w:firstLineChars="0" w:firstLine="0"/>
              <w:jc w:val="distribute"/>
              <w:rPr>
                <w:color w:val="000000"/>
              </w:rPr>
            </w:pPr>
          </w:p>
        </w:tc>
        <w:tc>
          <w:tcPr>
            <w:tcW w:w="1344" w:type="dxa"/>
            <w:vMerge/>
            <w:tcBorders>
              <w:bottom w:val="single" w:sz="8" w:space="0" w:color="auto"/>
            </w:tcBorders>
            <w:vAlign w:val="center"/>
          </w:tcPr>
          <w:p w14:paraId="170468EC" w14:textId="77777777" w:rsidR="00CD7907" w:rsidRPr="00CD7907" w:rsidRDefault="00CD7907" w:rsidP="002E6F38">
            <w:pPr>
              <w:snapToGrid w:val="0"/>
              <w:ind w:leftChars="20" w:left="48" w:rightChars="20" w:right="48" w:firstLineChars="0" w:firstLine="0"/>
              <w:jc w:val="distribute"/>
              <w:rPr>
                <w:color w:val="000000"/>
              </w:rPr>
            </w:pPr>
          </w:p>
        </w:tc>
        <w:tc>
          <w:tcPr>
            <w:tcW w:w="1329" w:type="dxa"/>
            <w:vMerge/>
            <w:tcBorders>
              <w:top w:val="nil"/>
              <w:bottom w:val="single" w:sz="8" w:space="0" w:color="auto"/>
            </w:tcBorders>
            <w:vAlign w:val="center"/>
          </w:tcPr>
          <w:p w14:paraId="1F39DADC" w14:textId="77777777" w:rsidR="00CD7907" w:rsidRPr="00CD7907" w:rsidRDefault="00CD7907" w:rsidP="002E6F38">
            <w:pPr>
              <w:snapToGrid w:val="0"/>
              <w:ind w:leftChars="20" w:left="48" w:rightChars="20" w:right="48" w:firstLineChars="0" w:firstLine="0"/>
              <w:jc w:val="distribute"/>
              <w:rPr>
                <w:color w:val="000000"/>
              </w:rPr>
            </w:pPr>
          </w:p>
        </w:tc>
        <w:tc>
          <w:tcPr>
            <w:tcW w:w="1344" w:type="dxa"/>
            <w:vMerge/>
            <w:tcBorders>
              <w:bottom w:val="single" w:sz="8" w:space="0" w:color="auto"/>
            </w:tcBorders>
            <w:vAlign w:val="center"/>
          </w:tcPr>
          <w:p w14:paraId="098DFB73" w14:textId="77777777" w:rsidR="00CD7907" w:rsidRPr="00CD7907" w:rsidRDefault="00CD7907" w:rsidP="002E6F38">
            <w:pPr>
              <w:snapToGrid w:val="0"/>
              <w:ind w:leftChars="20" w:left="48" w:rightChars="20" w:right="48" w:firstLineChars="0" w:firstLine="0"/>
              <w:jc w:val="distribute"/>
              <w:rPr>
                <w:color w:val="000000"/>
              </w:rPr>
            </w:pPr>
          </w:p>
        </w:tc>
        <w:tc>
          <w:tcPr>
            <w:tcW w:w="1330" w:type="dxa"/>
            <w:tcBorders>
              <w:bottom w:val="single" w:sz="8" w:space="0" w:color="auto"/>
            </w:tcBorders>
            <w:vAlign w:val="center"/>
          </w:tcPr>
          <w:p w14:paraId="26F40FDE" w14:textId="77777777" w:rsidR="00CD7907" w:rsidRPr="00CD7907" w:rsidRDefault="00CD7907" w:rsidP="002E6F38">
            <w:pPr>
              <w:snapToGrid w:val="0"/>
              <w:ind w:leftChars="20" w:left="89" w:rightChars="20" w:right="48" w:hangingChars="17" w:hanging="41"/>
              <w:jc w:val="distribute"/>
              <w:rPr>
                <w:color w:val="000000"/>
              </w:rPr>
            </w:pPr>
            <w:r w:rsidRPr="00CD7907">
              <w:rPr>
                <w:rFonts w:hint="eastAsia"/>
                <w:color w:val="000000"/>
              </w:rPr>
              <w:t>金額</w:t>
            </w:r>
          </w:p>
        </w:tc>
        <w:tc>
          <w:tcPr>
            <w:tcW w:w="742" w:type="dxa"/>
            <w:tcBorders>
              <w:bottom w:val="single" w:sz="8" w:space="0" w:color="auto"/>
              <w:right w:val="nil"/>
            </w:tcBorders>
            <w:vAlign w:val="center"/>
          </w:tcPr>
          <w:p w14:paraId="7C118E1D" w14:textId="77777777" w:rsidR="00CD7907" w:rsidRPr="00CD7907" w:rsidRDefault="00CD7907" w:rsidP="002E6F38">
            <w:pPr>
              <w:snapToGrid w:val="0"/>
              <w:ind w:leftChars="20" w:left="48" w:rightChars="20" w:right="48" w:firstLineChars="0" w:firstLine="0"/>
              <w:jc w:val="distribute"/>
              <w:rPr>
                <w:color w:val="000000"/>
              </w:rPr>
            </w:pPr>
            <w:r w:rsidRPr="00CD7907">
              <w:rPr>
                <w:rFonts w:hint="eastAsia"/>
                <w:color w:val="000000"/>
              </w:rPr>
              <w:t>％</w:t>
            </w:r>
          </w:p>
        </w:tc>
      </w:tr>
      <w:tr w:rsidR="00A43E2C" w:rsidRPr="00CD7907" w14:paraId="61A0523D" w14:textId="77777777" w:rsidTr="007419FA">
        <w:trPr>
          <w:cantSplit/>
          <w:trHeight w:val="726"/>
        </w:trPr>
        <w:tc>
          <w:tcPr>
            <w:tcW w:w="281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2EB7403" w14:textId="77777777" w:rsidR="00A43E2C" w:rsidRPr="00325DDB" w:rsidRDefault="00A43E2C" w:rsidP="00F11A40">
            <w:pPr>
              <w:spacing w:line="240" w:lineRule="exact"/>
              <w:ind w:leftChars="100" w:left="240" w:rightChars="20" w:right="48" w:firstLineChars="0" w:firstLine="0"/>
              <w:jc w:val="distribute"/>
              <w:rPr>
                <w:color w:val="000000"/>
                <w:kern w:val="0"/>
                <w:sz w:val="22"/>
              </w:rPr>
            </w:pPr>
            <w:r w:rsidRPr="002E6F38">
              <w:rPr>
                <w:rFonts w:hint="eastAsia"/>
                <w:color w:val="000000"/>
                <w:spacing w:val="-4"/>
                <w:w w:val="96"/>
                <w:kern w:val="0"/>
                <w:sz w:val="22"/>
              </w:rPr>
              <w:t>預防接種受害救濟給付計畫</w:t>
            </w:r>
          </w:p>
        </w:tc>
        <w:tc>
          <w:tcPr>
            <w:tcW w:w="1316" w:type="dxa"/>
            <w:tcBorders>
              <w:top w:val="nil"/>
              <w:bottom w:val="nil"/>
            </w:tcBorders>
            <w:vAlign w:val="center"/>
          </w:tcPr>
          <w:p w14:paraId="2DCE81CA" w14:textId="77777777" w:rsidR="00A43E2C" w:rsidRPr="00621D9A" w:rsidRDefault="00A43E2C" w:rsidP="00F11A40">
            <w:pPr>
              <w:ind w:rightChars="10" w:right="24" w:firstLineChars="75" w:firstLine="135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154,422,000</w:t>
            </w:r>
          </w:p>
        </w:tc>
        <w:tc>
          <w:tcPr>
            <w:tcW w:w="1344" w:type="dxa"/>
            <w:tcBorders>
              <w:top w:val="nil"/>
              <w:bottom w:val="nil"/>
            </w:tcBorders>
            <w:vAlign w:val="center"/>
          </w:tcPr>
          <w:p w14:paraId="6655EF08" w14:textId="77777777" w:rsidR="00A43E2C" w:rsidRPr="00621D9A" w:rsidRDefault="00A43E2C" w:rsidP="00F11A40">
            <w:pPr>
              <w:ind w:rightChars="10" w:right="24" w:firstLineChars="75" w:firstLine="135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87,620,251</w:t>
            </w:r>
          </w:p>
        </w:tc>
        <w:tc>
          <w:tcPr>
            <w:tcW w:w="1329" w:type="dxa"/>
            <w:tcBorders>
              <w:top w:val="nil"/>
              <w:bottom w:val="nil"/>
            </w:tcBorders>
            <w:vAlign w:val="center"/>
          </w:tcPr>
          <w:p w14:paraId="09BFFF25" w14:textId="77777777" w:rsidR="00A43E2C" w:rsidRPr="00621D9A" w:rsidRDefault="00A43E2C" w:rsidP="00F11A40">
            <w:pPr>
              <w:ind w:rightChars="10" w:right="24"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44" w:type="dxa"/>
            <w:tcBorders>
              <w:top w:val="nil"/>
              <w:bottom w:val="nil"/>
            </w:tcBorders>
            <w:vAlign w:val="center"/>
          </w:tcPr>
          <w:p w14:paraId="25ABDDDF" w14:textId="77777777" w:rsidR="00A43E2C" w:rsidRPr="00621D9A" w:rsidRDefault="00A43E2C" w:rsidP="00F11A40">
            <w:pPr>
              <w:ind w:rightChars="10" w:right="24" w:firstLineChars="75" w:firstLine="135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87,620,251</w:t>
            </w:r>
          </w:p>
        </w:tc>
        <w:tc>
          <w:tcPr>
            <w:tcW w:w="1330" w:type="dxa"/>
            <w:tcBorders>
              <w:top w:val="nil"/>
              <w:bottom w:val="nil"/>
            </w:tcBorders>
            <w:vAlign w:val="center"/>
          </w:tcPr>
          <w:p w14:paraId="4D6B8D07" w14:textId="77777777" w:rsidR="00A43E2C" w:rsidRPr="00621D9A" w:rsidRDefault="00A43E2C" w:rsidP="00F11A40">
            <w:pPr>
              <w:ind w:rightChars="10" w:right="24" w:firstLineChars="75" w:firstLine="135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- 66,801,749</w:t>
            </w:r>
          </w:p>
        </w:tc>
        <w:tc>
          <w:tcPr>
            <w:tcW w:w="742" w:type="dxa"/>
            <w:tcBorders>
              <w:top w:val="nil"/>
              <w:bottom w:val="nil"/>
              <w:right w:val="nil"/>
            </w:tcBorders>
            <w:vAlign w:val="center"/>
          </w:tcPr>
          <w:p w14:paraId="320E174A" w14:textId="77777777" w:rsidR="00A43E2C" w:rsidRPr="00A43E2C" w:rsidRDefault="00A43E2C" w:rsidP="00F11A40">
            <w:pPr>
              <w:ind w:rightChars="10" w:right="24" w:firstLineChars="75" w:firstLine="135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43E2C">
              <w:rPr>
                <w:rFonts w:ascii="新細明體" w:hAnsi="新細明體" w:hint="eastAsia"/>
                <w:sz w:val="18"/>
                <w:szCs w:val="18"/>
              </w:rPr>
              <w:t>- 43.26</w:t>
            </w:r>
          </w:p>
        </w:tc>
      </w:tr>
      <w:tr w:rsidR="00A43E2C" w:rsidRPr="00CD7907" w14:paraId="15A1AB2E" w14:textId="77777777" w:rsidTr="007419FA">
        <w:trPr>
          <w:cantSplit/>
          <w:trHeight w:val="726"/>
        </w:trPr>
        <w:tc>
          <w:tcPr>
            <w:tcW w:w="281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E7FDEA0" w14:textId="77777777" w:rsidR="00A43E2C" w:rsidRPr="00325DDB" w:rsidRDefault="00A43E2C" w:rsidP="00F11A40">
            <w:pPr>
              <w:spacing w:line="240" w:lineRule="exact"/>
              <w:ind w:leftChars="100" w:left="240" w:rightChars="20" w:right="48" w:firstLineChars="0" w:firstLine="0"/>
              <w:jc w:val="distribute"/>
              <w:rPr>
                <w:color w:val="000000"/>
                <w:kern w:val="0"/>
                <w:sz w:val="22"/>
              </w:rPr>
            </w:pPr>
            <w:r w:rsidRPr="00325DDB">
              <w:rPr>
                <w:rFonts w:hint="eastAsia"/>
                <w:color w:val="000000"/>
                <w:kern w:val="0"/>
                <w:sz w:val="22"/>
              </w:rPr>
              <w:t>疫苗接種計畫</w:t>
            </w:r>
          </w:p>
        </w:tc>
        <w:tc>
          <w:tcPr>
            <w:tcW w:w="1316" w:type="dxa"/>
            <w:tcBorders>
              <w:top w:val="nil"/>
              <w:bottom w:val="nil"/>
            </w:tcBorders>
            <w:vAlign w:val="center"/>
          </w:tcPr>
          <w:p w14:paraId="6A8C929D" w14:textId="77777777" w:rsidR="00A43E2C" w:rsidRPr="00621D9A" w:rsidRDefault="00A43E2C" w:rsidP="00F11A40">
            <w:pPr>
              <w:ind w:rightChars="10" w:right="24" w:firstLineChars="75" w:firstLine="135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11,339,331,000</w:t>
            </w:r>
          </w:p>
        </w:tc>
        <w:tc>
          <w:tcPr>
            <w:tcW w:w="1344" w:type="dxa"/>
            <w:tcBorders>
              <w:top w:val="nil"/>
              <w:bottom w:val="nil"/>
            </w:tcBorders>
            <w:vAlign w:val="center"/>
          </w:tcPr>
          <w:p w14:paraId="2DE17FDB" w14:textId="77777777" w:rsidR="00A43E2C" w:rsidRPr="00621D9A" w:rsidRDefault="00A43E2C" w:rsidP="00F11A40">
            <w:pPr>
              <w:ind w:rightChars="10" w:right="24" w:firstLineChars="75" w:firstLine="135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11,865,891,895</w:t>
            </w:r>
          </w:p>
        </w:tc>
        <w:tc>
          <w:tcPr>
            <w:tcW w:w="1329" w:type="dxa"/>
            <w:tcBorders>
              <w:top w:val="nil"/>
              <w:bottom w:val="nil"/>
            </w:tcBorders>
            <w:vAlign w:val="center"/>
          </w:tcPr>
          <w:p w14:paraId="3EF2C0D6" w14:textId="77777777" w:rsidR="00A43E2C" w:rsidRPr="00621D9A" w:rsidRDefault="00A43E2C" w:rsidP="00F11A40">
            <w:pPr>
              <w:ind w:rightChars="10" w:right="24"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44" w:type="dxa"/>
            <w:tcBorders>
              <w:top w:val="nil"/>
              <w:bottom w:val="nil"/>
            </w:tcBorders>
            <w:vAlign w:val="center"/>
          </w:tcPr>
          <w:p w14:paraId="01DCA823" w14:textId="77777777" w:rsidR="00A43E2C" w:rsidRPr="00621D9A" w:rsidRDefault="00A43E2C" w:rsidP="00F11A40">
            <w:pPr>
              <w:ind w:rightChars="10" w:right="24" w:firstLineChars="75" w:firstLine="135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11,865,891,895</w:t>
            </w:r>
          </w:p>
        </w:tc>
        <w:tc>
          <w:tcPr>
            <w:tcW w:w="1330" w:type="dxa"/>
            <w:tcBorders>
              <w:top w:val="nil"/>
              <w:bottom w:val="nil"/>
            </w:tcBorders>
            <w:vAlign w:val="center"/>
          </w:tcPr>
          <w:p w14:paraId="092B0AC1" w14:textId="77777777" w:rsidR="00A43E2C" w:rsidRPr="00621D9A" w:rsidRDefault="00A43E2C" w:rsidP="00F11A40">
            <w:pPr>
              <w:ind w:rightChars="10" w:right="24" w:firstLineChars="75" w:firstLine="135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526,560,895</w:t>
            </w:r>
          </w:p>
        </w:tc>
        <w:tc>
          <w:tcPr>
            <w:tcW w:w="742" w:type="dxa"/>
            <w:tcBorders>
              <w:top w:val="nil"/>
              <w:bottom w:val="nil"/>
              <w:right w:val="nil"/>
            </w:tcBorders>
            <w:vAlign w:val="center"/>
          </w:tcPr>
          <w:p w14:paraId="53483EE5" w14:textId="77777777" w:rsidR="00A43E2C" w:rsidRPr="00A43E2C" w:rsidRDefault="00A43E2C" w:rsidP="00F11A40">
            <w:pPr>
              <w:ind w:rightChars="10" w:right="24" w:firstLineChars="75" w:firstLine="135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43E2C">
              <w:rPr>
                <w:rFonts w:ascii="新細明體" w:hAnsi="新細明體" w:hint="eastAsia"/>
                <w:sz w:val="18"/>
                <w:szCs w:val="18"/>
              </w:rPr>
              <w:t>4.64</w:t>
            </w:r>
          </w:p>
        </w:tc>
      </w:tr>
      <w:tr w:rsidR="00A43E2C" w:rsidRPr="00CD7907" w14:paraId="46C89B8F" w14:textId="77777777" w:rsidTr="007419FA">
        <w:trPr>
          <w:cantSplit/>
          <w:trHeight w:val="726"/>
        </w:trPr>
        <w:tc>
          <w:tcPr>
            <w:tcW w:w="281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630BFA7" w14:textId="77777777" w:rsidR="00A43E2C" w:rsidRPr="00325DDB" w:rsidRDefault="00A43E2C" w:rsidP="00F11A40">
            <w:pPr>
              <w:spacing w:line="240" w:lineRule="exact"/>
              <w:ind w:leftChars="100" w:left="240" w:rightChars="20" w:right="48" w:firstLineChars="0" w:firstLine="0"/>
              <w:jc w:val="distribute"/>
              <w:rPr>
                <w:color w:val="000000"/>
                <w:kern w:val="0"/>
                <w:sz w:val="22"/>
              </w:rPr>
            </w:pPr>
            <w:r w:rsidRPr="00325DDB">
              <w:rPr>
                <w:rFonts w:hint="eastAsia"/>
                <w:color w:val="000000"/>
                <w:kern w:val="0"/>
                <w:sz w:val="22"/>
              </w:rPr>
              <w:t>食品安全保護計畫</w:t>
            </w:r>
          </w:p>
        </w:tc>
        <w:tc>
          <w:tcPr>
            <w:tcW w:w="1316" w:type="dxa"/>
            <w:tcBorders>
              <w:top w:val="nil"/>
              <w:bottom w:val="nil"/>
            </w:tcBorders>
            <w:vAlign w:val="center"/>
          </w:tcPr>
          <w:p w14:paraId="47354F7F" w14:textId="77777777" w:rsidR="00A43E2C" w:rsidRPr="00621D9A" w:rsidRDefault="00A43E2C" w:rsidP="00F11A40">
            <w:pPr>
              <w:ind w:rightChars="10" w:right="24" w:firstLineChars="75" w:firstLine="135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37,606,000</w:t>
            </w:r>
          </w:p>
        </w:tc>
        <w:tc>
          <w:tcPr>
            <w:tcW w:w="1344" w:type="dxa"/>
            <w:tcBorders>
              <w:top w:val="nil"/>
              <w:bottom w:val="nil"/>
            </w:tcBorders>
            <w:vAlign w:val="center"/>
          </w:tcPr>
          <w:p w14:paraId="63378F48" w14:textId="77777777" w:rsidR="00A43E2C" w:rsidRPr="00621D9A" w:rsidRDefault="00A43E2C" w:rsidP="00F11A40">
            <w:pPr>
              <w:ind w:rightChars="10" w:right="24" w:firstLineChars="75" w:firstLine="135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31,048,709</w:t>
            </w:r>
          </w:p>
        </w:tc>
        <w:tc>
          <w:tcPr>
            <w:tcW w:w="1329" w:type="dxa"/>
            <w:tcBorders>
              <w:top w:val="nil"/>
              <w:bottom w:val="nil"/>
            </w:tcBorders>
            <w:vAlign w:val="center"/>
          </w:tcPr>
          <w:p w14:paraId="65809652" w14:textId="77777777" w:rsidR="00A43E2C" w:rsidRPr="00621D9A" w:rsidRDefault="00A43E2C" w:rsidP="00F11A40">
            <w:pPr>
              <w:ind w:rightChars="10" w:right="24"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44" w:type="dxa"/>
            <w:tcBorders>
              <w:top w:val="nil"/>
              <w:bottom w:val="nil"/>
            </w:tcBorders>
            <w:vAlign w:val="center"/>
          </w:tcPr>
          <w:p w14:paraId="1113A77A" w14:textId="77777777" w:rsidR="00A43E2C" w:rsidRPr="00621D9A" w:rsidRDefault="00A43E2C" w:rsidP="00F11A40">
            <w:pPr>
              <w:ind w:rightChars="10" w:right="24" w:firstLineChars="75" w:firstLine="135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31,048,709</w:t>
            </w:r>
          </w:p>
        </w:tc>
        <w:tc>
          <w:tcPr>
            <w:tcW w:w="1330" w:type="dxa"/>
            <w:tcBorders>
              <w:top w:val="nil"/>
              <w:bottom w:val="nil"/>
            </w:tcBorders>
            <w:vAlign w:val="center"/>
          </w:tcPr>
          <w:p w14:paraId="3A0CA513" w14:textId="77777777" w:rsidR="00A43E2C" w:rsidRPr="00621D9A" w:rsidRDefault="00A43E2C" w:rsidP="00F11A40">
            <w:pPr>
              <w:ind w:rightChars="10" w:right="24" w:firstLine="360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- 6,557,291</w:t>
            </w:r>
          </w:p>
        </w:tc>
        <w:tc>
          <w:tcPr>
            <w:tcW w:w="742" w:type="dxa"/>
            <w:tcBorders>
              <w:top w:val="nil"/>
              <w:bottom w:val="nil"/>
              <w:right w:val="nil"/>
            </w:tcBorders>
            <w:vAlign w:val="center"/>
          </w:tcPr>
          <w:p w14:paraId="122594C2" w14:textId="77777777" w:rsidR="00A43E2C" w:rsidRPr="00A43E2C" w:rsidRDefault="00A43E2C" w:rsidP="00F11A40">
            <w:pPr>
              <w:ind w:rightChars="10" w:right="24" w:firstLineChars="75" w:firstLine="135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43E2C">
              <w:rPr>
                <w:rFonts w:ascii="新細明體" w:hAnsi="新細明體" w:hint="eastAsia"/>
                <w:sz w:val="18"/>
                <w:szCs w:val="18"/>
              </w:rPr>
              <w:t>- 17.44</w:t>
            </w:r>
          </w:p>
        </w:tc>
      </w:tr>
      <w:tr w:rsidR="00A43E2C" w:rsidRPr="00CD7907" w14:paraId="05AA595F" w14:textId="77777777" w:rsidTr="007419FA">
        <w:trPr>
          <w:cantSplit/>
          <w:trHeight w:val="726"/>
        </w:trPr>
        <w:tc>
          <w:tcPr>
            <w:tcW w:w="281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904A8EC" w14:textId="77777777" w:rsidR="00A43E2C" w:rsidRPr="00325DDB" w:rsidRDefault="00A43E2C" w:rsidP="00F11A40">
            <w:pPr>
              <w:spacing w:line="240" w:lineRule="exact"/>
              <w:ind w:leftChars="100" w:left="240" w:rightChars="20" w:right="48" w:firstLineChars="0" w:firstLine="0"/>
              <w:jc w:val="distribute"/>
              <w:rPr>
                <w:color w:val="000000"/>
                <w:kern w:val="0"/>
                <w:sz w:val="22"/>
              </w:rPr>
            </w:pPr>
            <w:r w:rsidRPr="00325DDB">
              <w:rPr>
                <w:rFonts w:hint="eastAsia"/>
                <w:color w:val="000000"/>
                <w:kern w:val="0"/>
                <w:sz w:val="22"/>
              </w:rPr>
              <w:t>福利服務計畫</w:t>
            </w:r>
          </w:p>
        </w:tc>
        <w:tc>
          <w:tcPr>
            <w:tcW w:w="1316" w:type="dxa"/>
            <w:tcBorders>
              <w:top w:val="nil"/>
              <w:bottom w:val="nil"/>
            </w:tcBorders>
            <w:vAlign w:val="center"/>
          </w:tcPr>
          <w:p w14:paraId="62D135C2" w14:textId="77777777" w:rsidR="00A43E2C" w:rsidRPr="00621D9A" w:rsidRDefault="00A43E2C" w:rsidP="00F11A40">
            <w:pPr>
              <w:ind w:rightChars="10" w:right="24" w:firstLineChars="75" w:firstLine="135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2,528,085,000</w:t>
            </w:r>
          </w:p>
        </w:tc>
        <w:tc>
          <w:tcPr>
            <w:tcW w:w="1344" w:type="dxa"/>
            <w:tcBorders>
              <w:top w:val="nil"/>
              <w:bottom w:val="nil"/>
            </w:tcBorders>
            <w:vAlign w:val="center"/>
          </w:tcPr>
          <w:p w14:paraId="0F082D05" w14:textId="77777777" w:rsidR="00A43E2C" w:rsidRPr="00621D9A" w:rsidRDefault="00A43E2C" w:rsidP="00F11A40">
            <w:pPr>
              <w:ind w:rightChars="10" w:right="24" w:firstLineChars="75" w:firstLine="135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2,197,871,713</w:t>
            </w:r>
          </w:p>
        </w:tc>
        <w:tc>
          <w:tcPr>
            <w:tcW w:w="1329" w:type="dxa"/>
            <w:tcBorders>
              <w:top w:val="nil"/>
              <w:bottom w:val="nil"/>
            </w:tcBorders>
            <w:vAlign w:val="center"/>
          </w:tcPr>
          <w:p w14:paraId="47B3CE9D" w14:textId="77777777" w:rsidR="00A43E2C" w:rsidRPr="00621D9A" w:rsidRDefault="00A43E2C" w:rsidP="00F11A40">
            <w:pPr>
              <w:ind w:rightChars="10" w:right="24"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44" w:type="dxa"/>
            <w:tcBorders>
              <w:top w:val="nil"/>
              <w:bottom w:val="nil"/>
            </w:tcBorders>
            <w:vAlign w:val="center"/>
          </w:tcPr>
          <w:p w14:paraId="580A46E8" w14:textId="77777777" w:rsidR="00A43E2C" w:rsidRPr="00621D9A" w:rsidRDefault="00A43E2C" w:rsidP="00F11A40">
            <w:pPr>
              <w:ind w:rightChars="10" w:right="24" w:firstLineChars="75" w:firstLine="135"/>
              <w:jc w:val="right"/>
              <w:rPr>
                <w:rFonts w:ascii="新細明體" w:hAnsi="新細明體"/>
                <w:sz w:val="18"/>
                <w:szCs w:val="18"/>
              </w:rPr>
            </w:pPr>
            <w:bookmarkStart w:id="0" w:name="_Hlk200117069"/>
            <w:r w:rsidRPr="00E82C09">
              <w:rPr>
                <w:rFonts w:ascii="新細明體" w:hAnsi="新細明體" w:hint="eastAsia"/>
                <w:sz w:val="18"/>
                <w:szCs w:val="18"/>
              </w:rPr>
              <w:t>2,197,871,713</w:t>
            </w:r>
            <w:bookmarkEnd w:id="0"/>
          </w:p>
        </w:tc>
        <w:tc>
          <w:tcPr>
            <w:tcW w:w="1330" w:type="dxa"/>
            <w:tcBorders>
              <w:top w:val="nil"/>
              <w:bottom w:val="nil"/>
            </w:tcBorders>
            <w:vAlign w:val="center"/>
          </w:tcPr>
          <w:p w14:paraId="1D4F2560" w14:textId="77777777" w:rsidR="00A43E2C" w:rsidRPr="00621D9A" w:rsidRDefault="00A43E2C" w:rsidP="00F11A40">
            <w:pPr>
              <w:ind w:rightChars="10" w:right="24" w:firstLineChars="75" w:firstLine="135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- 330,213,287</w:t>
            </w:r>
          </w:p>
        </w:tc>
        <w:tc>
          <w:tcPr>
            <w:tcW w:w="742" w:type="dxa"/>
            <w:tcBorders>
              <w:top w:val="nil"/>
              <w:bottom w:val="nil"/>
              <w:right w:val="nil"/>
            </w:tcBorders>
            <w:vAlign w:val="center"/>
          </w:tcPr>
          <w:p w14:paraId="0059875B" w14:textId="77777777" w:rsidR="00A43E2C" w:rsidRPr="00A43E2C" w:rsidRDefault="00A43E2C" w:rsidP="00F11A40">
            <w:pPr>
              <w:ind w:rightChars="10" w:right="24" w:firstLineChars="75" w:firstLine="135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43E2C">
              <w:rPr>
                <w:rFonts w:ascii="新細明體" w:hAnsi="新細明體" w:hint="eastAsia"/>
                <w:sz w:val="18"/>
                <w:szCs w:val="18"/>
              </w:rPr>
              <w:t>- 13.06</w:t>
            </w:r>
          </w:p>
        </w:tc>
      </w:tr>
      <w:tr w:rsidR="00A43E2C" w:rsidRPr="00CD7907" w14:paraId="57B8B5D5" w14:textId="77777777" w:rsidTr="007419FA">
        <w:trPr>
          <w:cantSplit/>
          <w:trHeight w:val="726"/>
        </w:trPr>
        <w:tc>
          <w:tcPr>
            <w:tcW w:w="281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3334489" w14:textId="77777777" w:rsidR="00A43E2C" w:rsidRPr="00325DDB" w:rsidRDefault="00A43E2C" w:rsidP="00F11A40">
            <w:pPr>
              <w:spacing w:line="240" w:lineRule="exact"/>
              <w:ind w:leftChars="100" w:left="240" w:rightChars="20" w:right="48" w:firstLineChars="0" w:firstLine="0"/>
              <w:jc w:val="distribute"/>
              <w:rPr>
                <w:color w:val="000000"/>
                <w:kern w:val="0"/>
                <w:sz w:val="22"/>
              </w:rPr>
            </w:pPr>
            <w:proofErr w:type="gramStart"/>
            <w:r w:rsidRPr="00325DDB">
              <w:rPr>
                <w:rFonts w:hint="eastAsia"/>
                <w:color w:val="000000"/>
                <w:kern w:val="0"/>
                <w:sz w:val="22"/>
              </w:rPr>
              <w:t>公彩回饋</w:t>
            </w:r>
            <w:proofErr w:type="gramEnd"/>
            <w:r w:rsidRPr="00325DDB">
              <w:rPr>
                <w:rFonts w:hint="eastAsia"/>
                <w:color w:val="000000"/>
                <w:kern w:val="0"/>
                <w:sz w:val="22"/>
              </w:rPr>
              <w:t>推展社福計畫</w:t>
            </w:r>
          </w:p>
        </w:tc>
        <w:tc>
          <w:tcPr>
            <w:tcW w:w="1316" w:type="dxa"/>
            <w:tcBorders>
              <w:top w:val="nil"/>
              <w:bottom w:val="nil"/>
            </w:tcBorders>
            <w:vAlign w:val="center"/>
          </w:tcPr>
          <w:p w14:paraId="10D93EBC" w14:textId="77777777" w:rsidR="00A43E2C" w:rsidRPr="00621D9A" w:rsidRDefault="00A43E2C" w:rsidP="00F11A40">
            <w:pPr>
              <w:ind w:rightChars="10" w:right="24" w:firstLineChars="75" w:firstLine="135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1,466,797,000</w:t>
            </w:r>
          </w:p>
        </w:tc>
        <w:tc>
          <w:tcPr>
            <w:tcW w:w="1344" w:type="dxa"/>
            <w:tcBorders>
              <w:top w:val="nil"/>
              <w:bottom w:val="nil"/>
            </w:tcBorders>
            <w:vAlign w:val="center"/>
          </w:tcPr>
          <w:p w14:paraId="79486279" w14:textId="77777777" w:rsidR="00A43E2C" w:rsidRPr="00621D9A" w:rsidRDefault="00A43E2C" w:rsidP="00F11A40">
            <w:pPr>
              <w:ind w:rightChars="10" w:right="24" w:firstLineChars="75" w:firstLine="135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1,357,845,192</w:t>
            </w:r>
          </w:p>
        </w:tc>
        <w:tc>
          <w:tcPr>
            <w:tcW w:w="1329" w:type="dxa"/>
            <w:tcBorders>
              <w:top w:val="nil"/>
              <w:bottom w:val="nil"/>
            </w:tcBorders>
            <w:vAlign w:val="center"/>
          </w:tcPr>
          <w:p w14:paraId="68F6B44A" w14:textId="77777777" w:rsidR="00A43E2C" w:rsidRPr="00621D9A" w:rsidRDefault="00A43E2C" w:rsidP="00F11A40">
            <w:pPr>
              <w:ind w:rightChars="10" w:right="24"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44" w:type="dxa"/>
            <w:tcBorders>
              <w:top w:val="nil"/>
              <w:bottom w:val="nil"/>
            </w:tcBorders>
            <w:vAlign w:val="center"/>
          </w:tcPr>
          <w:p w14:paraId="5B6F704B" w14:textId="77777777" w:rsidR="00A43E2C" w:rsidRPr="00621D9A" w:rsidRDefault="00A43E2C" w:rsidP="00F11A40">
            <w:pPr>
              <w:ind w:rightChars="10" w:right="24" w:firstLineChars="75" w:firstLine="135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1,357,845,192</w:t>
            </w:r>
          </w:p>
        </w:tc>
        <w:tc>
          <w:tcPr>
            <w:tcW w:w="1330" w:type="dxa"/>
            <w:tcBorders>
              <w:top w:val="nil"/>
              <w:bottom w:val="nil"/>
            </w:tcBorders>
            <w:vAlign w:val="center"/>
          </w:tcPr>
          <w:p w14:paraId="5D33DF49" w14:textId="77777777" w:rsidR="00A43E2C" w:rsidRPr="00621D9A" w:rsidRDefault="00A43E2C" w:rsidP="00F11A40">
            <w:pPr>
              <w:ind w:rightChars="10" w:right="24" w:firstLineChars="75" w:firstLine="135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- 108,951,808</w:t>
            </w:r>
          </w:p>
        </w:tc>
        <w:tc>
          <w:tcPr>
            <w:tcW w:w="742" w:type="dxa"/>
            <w:tcBorders>
              <w:top w:val="nil"/>
              <w:bottom w:val="nil"/>
              <w:right w:val="nil"/>
            </w:tcBorders>
            <w:vAlign w:val="center"/>
          </w:tcPr>
          <w:p w14:paraId="2A09DEE5" w14:textId="77777777" w:rsidR="00A43E2C" w:rsidRPr="00A43E2C" w:rsidRDefault="00A43E2C" w:rsidP="00F11A40">
            <w:pPr>
              <w:ind w:rightChars="10" w:right="24" w:firstLineChars="75" w:firstLine="135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43E2C">
              <w:rPr>
                <w:rFonts w:ascii="新細明體" w:hAnsi="新細明體" w:hint="eastAsia"/>
                <w:sz w:val="18"/>
                <w:szCs w:val="18"/>
              </w:rPr>
              <w:t>- 7.43</w:t>
            </w:r>
          </w:p>
        </w:tc>
      </w:tr>
      <w:tr w:rsidR="00A43E2C" w:rsidRPr="00CD7907" w14:paraId="70263501" w14:textId="77777777" w:rsidTr="007419FA">
        <w:trPr>
          <w:cantSplit/>
          <w:trHeight w:val="726"/>
        </w:trPr>
        <w:tc>
          <w:tcPr>
            <w:tcW w:w="281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4248086" w14:textId="77777777" w:rsidR="00A43E2C" w:rsidRDefault="00A43E2C" w:rsidP="00F11A40">
            <w:pPr>
              <w:spacing w:line="240" w:lineRule="exact"/>
              <w:ind w:leftChars="100" w:left="240" w:rightChars="20" w:right="48" w:firstLineChars="0" w:firstLine="0"/>
              <w:jc w:val="distribute"/>
              <w:rPr>
                <w:color w:val="000000"/>
                <w:kern w:val="0"/>
                <w:sz w:val="22"/>
              </w:rPr>
            </w:pPr>
            <w:r w:rsidRPr="00271766">
              <w:rPr>
                <w:rFonts w:hint="eastAsia"/>
                <w:color w:val="000000"/>
                <w:kern w:val="0"/>
                <w:sz w:val="22"/>
              </w:rPr>
              <w:t>增設及改善公設兒少緊急</w:t>
            </w:r>
          </w:p>
          <w:p w14:paraId="67636DD8" w14:textId="77777777" w:rsidR="00A43E2C" w:rsidRPr="00325DDB" w:rsidRDefault="00A43E2C" w:rsidP="00F11A40">
            <w:pPr>
              <w:spacing w:line="240" w:lineRule="exact"/>
              <w:ind w:leftChars="100" w:left="240" w:rightChars="20" w:right="48" w:firstLineChars="0" w:firstLine="0"/>
              <w:jc w:val="distribute"/>
              <w:rPr>
                <w:color w:val="000000"/>
                <w:kern w:val="0"/>
                <w:sz w:val="22"/>
              </w:rPr>
            </w:pPr>
            <w:r w:rsidRPr="00271766">
              <w:rPr>
                <w:rFonts w:hint="eastAsia"/>
                <w:color w:val="000000"/>
                <w:kern w:val="0"/>
                <w:sz w:val="22"/>
              </w:rPr>
              <w:t>及中長期安置機構計畫</w:t>
            </w:r>
          </w:p>
        </w:tc>
        <w:tc>
          <w:tcPr>
            <w:tcW w:w="1316" w:type="dxa"/>
            <w:tcBorders>
              <w:top w:val="nil"/>
              <w:bottom w:val="nil"/>
            </w:tcBorders>
            <w:vAlign w:val="center"/>
          </w:tcPr>
          <w:p w14:paraId="6C79D726" w14:textId="77777777" w:rsidR="00A43E2C" w:rsidRPr="00621D9A" w:rsidRDefault="00A43E2C" w:rsidP="00F11A40">
            <w:pPr>
              <w:ind w:rightChars="10" w:right="24" w:firstLineChars="75" w:firstLine="135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31,033,000</w:t>
            </w:r>
          </w:p>
        </w:tc>
        <w:tc>
          <w:tcPr>
            <w:tcW w:w="1344" w:type="dxa"/>
            <w:tcBorders>
              <w:top w:val="nil"/>
              <w:bottom w:val="nil"/>
            </w:tcBorders>
            <w:vAlign w:val="center"/>
          </w:tcPr>
          <w:p w14:paraId="193FCB49" w14:textId="77777777" w:rsidR="00A43E2C" w:rsidRPr="00621D9A" w:rsidRDefault="00A43E2C" w:rsidP="00F11A40">
            <w:pPr>
              <w:ind w:rightChars="10" w:right="24" w:firstLineChars="75" w:firstLine="135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44,525,185</w:t>
            </w:r>
          </w:p>
        </w:tc>
        <w:tc>
          <w:tcPr>
            <w:tcW w:w="1329" w:type="dxa"/>
            <w:tcBorders>
              <w:top w:val="nil"/>
              <w:bottom w:val="nil"/>
            </w:tcBorders>
            <w:vAlign w:val="center"/>
          </w:tcPr>
          <w:p w14:paraId="3F667A60" w14:textId="77777777" w:rsidR="00A43E2C" w:rsidRPr="00621D9A" w:rsidRDefault="00A43E2C" w:rsidP="00F11A40">
            <w:pPr>
              <w:ind w:rightChars="10" w:right="24"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44" w:type="dxa"/>
            <w:tcBorders>
              <w:top w:val="nil"/>
              <w:bottom w:val="nil"/>
            </w:tcBorders>
            <w:vAlign w:val="center"/>
          </w:tcPr>
          <w:p w14:paraId="597179F5" w14:textId="77777777" w:rsidR="00A43E2C" w:rsidRPr="00621D9A" w:rsidRDefault="00A43E2C" w:rsidP="00F11A40">
            <w:pPr>
              <w:ind w:rightChars="10" w:right="24" w:firstLineChars="75" w:firstLine="135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44,525,185</w:t>
            </w:r>
          </w:p>
        </w:tc>
        <w:tc>
          <w:tcPr>
            <w:tcW w:w="1330" w:type="dxa"/>
            <w:tcBorders>
              <w:top w:val="nil"/>
              <w:bottom w:val="nil"/>
            </w:tcBorders>
            <w:vAlign w:val="center"/>
          </w:tcPr>
          <w:p w14:paraId="716097F9" w14:textId="77777777" w:rsidR="00A43E2C" w:rsidRPr="00621D9A" w:rsidRDefault="00A43E2C" w:rsidP="00F11A40">
            <w:pPr>
              <w:ind w:rightChars="10" w:right="24" w:firstLineChars="75" w:firstLine="135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13,492,185</w:t>
            </w:r>
          </w:p>
        </w:tc>
        <w:tc>
          <w:tcPr>
            <w:tcW w:w="742" w:type="dxa"/>
            <w:tcBorders>
              <w:top w:val="nil"/>
              <w:bottom w:val="nil"/>
              <w:right w:val="nil"/>
            </w:tcBorders>
            <w:vAlign w:val="center"/>
          </w:tcPr>
          <w:p w14:paraId="21B321D9" w14:textId="77777777" w:rsidR="00A43E2C" w:rsidRPr="00A43E2C" w:rsidRDefault="00A43E2C" w:rsidP="00F11A40">
            <w:pPr>
              <w:ind w:rightChars="10" w:right="24" w:firstLineChars="75" w:firstLine="135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43E2C">
              <w:rPr>
                <w:rFonts w:ascii="新細明體" w:hAnsi="新細明體" w:hint="eastAsia"/>
                <w:sz w:val="18"/>
                <w:szCs w:val="18"/>
              </w:rPr>
              <w:t>43.48</w:t>
            </w:r>
          </w:p>
        </w:tc>
      </w:tr>
      <w:tr w:rsidR="00A43E2C" w:rsidRPr="00CD7907" w14:paraId="64862C80" w14:textId="77777777" w:rsidTr="007419FA">
        <w:trPr>
          <w:cantSplit/>
          <w:trHeight w:val="726"/>
        </w:trPr>
        <w:tc>
          <w:tcPr>
            <w:tcW w:w="281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4CC69E4" w14:textId="77777777" w:rsidR="00A43E2C" w:rsidRPr="00325DDB" w:rsidRDefault="00A43E2C" w:rsidP="00F11A40">
            <w:pPr>
              <w:spacing w:line="240" w:lineRule="exact"/>
              <w:ind w:leftChars="100" w:left="240" w:rightChars="20" w:right="48" w:firstLineChars="0" w:firstLine="0"/>
              <w:jc w:val="distribute"/>
              <w:rPr>
                <w:color w:val="000000"/>
                <w:kern w:val="0"/>
                <w:sz w:val="22"/>
              </w:rPr>
            </w:pPr>
            <w:r w:rsidRPr="00325DDB">
              <w:rPr>
                <w:rFonts w:hint="eastAsia"/>
                <w:color w:val="000000"/>
                <w:kern w:val="0"/>
                <w:sz w:val="22"/>
              </w:rPr>
              <w:t>暴力防治三級預防計畫</w:t>
            </w:r>
          </w:p>
        </w:tc>
        <w:tc>
          <w:tcPr>
            <w:tcW w:w="1316" w:type="dxa"/>
            <w:tcBorders>
              <w:top w:val="nil"/>
              <w:bottom w:val="nil"/>
            </w:tcBorders>
            <w:vAlign w:val="center"/>
          </w:tcPr>
          <w:p w14:paraId="3107137D" w14:textId="77777777" w:rsidR="00A43E2C" w:rsidRPr="00621D9A" w:rsidRDefault="00A43E2C" w:rsidP="00F11A40">
            <w:pPr>
              <w:ind w:rightChars="10" w:right="24" w:firstLineChars="75" w:firstLine="135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713,381,000</w:t>
            </w:r>
          </w:p>
        </w:tc>
        <w:tc>
          <w:tcPr>
            <w:tcW w:w="1344" w:type="dxa"/>
            <w:tcBorders>
              <w:top w:val="nil"/>
              <w:bottom w:val="nil"/>
            </w:tcBorders>
            <w:vAlign w:val="center"/>
          </w:tcPr>
          <w:p w14:paraId="77837D12" w14:textId="77777777" w:rsidR="00A43E2C" w:rsidRPr="00621D9A" w:rsidRDefault="00A43E2C" w:rsidP="00F11A40">
            <w:pPr>
              <w:ind w:rightChars="10" w:right="24" w:firstLineChars="75" w:firstLine="135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559,622,234</w:t>
            </w:r>
          </w:p>
        </w:tc>
        <w:tc>
          <w:tcPr>
            <w:tcW w:w="1329" w:type="dxa"/>
            <w:tcBorders>
              <w:top w:val="nil"/>
              <w:bottom w:val="nil"/>
            </w:tcBorders>
            <w:vAlign w:val="center"/>
          </w:tcPr>
          <w:p w14:paraId="0A621381" w14:textId="77777777" w:rsidR="00A43E2C" w:rsidRPr="00621D9A" w:rsidRDefault="00A43E2C" w:rsidP="00F11A40">
            <w:pPr>
              <w:ind w:rightChars="10" w:right="24"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44" w:type="dxa"/>
            <w:tcBorders>
              <w:top w:val="nil"/>
              <w:bottom w:val="nil"/>
            </w:tcBorders>
            <w:vAlign w:val="center"/>
          </w:tcPr>
          <w:p w14:paraId="6F92E7FE" w14:textId="77777777" w:rsidR="00A43E2C" w:rsidRPr="00621D9A" w:rsidRDefault="00A43E2C" w:rsidP="00F11A40">
            <w:pPr>
              <w:ind w:rightChars="10" w:right="24" w:firstLineChars="75" w:firstLine="135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559,622,234</w:t>
            </w:r>
          </w:p>
        </w:tc>
        <w:tc>
          <w:tcPr>
            <w:tcW w:w="1330" w:type="dxa"/>
            <w:tcBorders>
              <w:top w:val="nil"/>
              <w:bottom w:val="nil"/>
            </w:tcBorders>
            <w:vAlign w:val="center"/>
          </w:tcPr>
          <w:p w14:paraId="71DAFAF3" w14:textId="77777777" w:rsidR="00A43E2C" w:rsidRPr="00621D9A" w:rsidRDefault="00A43E2C" w:rsidP="00F11A40">
            <w:pPr>
              <w:ind w:rightChars="10" w:right="24" w:firstLineChars="75" w:firstLine="135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- 153,758,766</w:t>
            </w:r>
          </w:p>
        </w:tc>
        <w:tc>
          <w:tcPr>
            <w:tcW w:w="742" w:type="dxa"/>
            <w:tcBorders>
              <w:top w:val="nil"/>
              <w:bottom w:val="nil"/>
              <w:right w:val="nil"/>
            </w:tcBorders>
            <w:vAlign w:val="center"/>
          </w:tcPr>
          <w:p w14:paraId="78DA29E5" w14:textId="77777777" w:rsidR="00A43E2C" w:rsidRPr="00A43E2C" w:rsidRDefault="00A43E2C" w:rsidP="00F11A40">
            <w:pPr>
              <w:ind w:rightChars="10" w:right="24" w:firstLineChars="75" w:firstLine="135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43E2C">
              <w:rPr>
                <w:rFonts w:ascii="新細明體" w:hAnsi="新細明體" w:hint="eastAsia"/>
                <w:sz w:val="18"/>
                <w:szCs w:val="18"/>
              </w:rPr>
              <w:t>- 21.55</w:t>
            </w:r>
          </w:p>
        </w:tc>
      </w:tr>
      <w:tr w:rsidR="00A43E2C" w:rsidRPr="00CD7907" w14:paraId="439E618E" w14:textId="77777777" w:rsidTr="007419FA">
        <w:trPr>
          <w:cantSplit/>
          <w:trHeight w:val="726"/>
        </w:trPr>
        <w:tc>
          <w:tcPr>
            <w:tcW w:w="281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A662383" w14:textId="77777777" w:rsidR="00A43E2C" w:rsidRPr="00325DDB" w:rsidRDefault="00A43E2C" w:rsidP="00F11A40">
            <w:pPr>
              <w:spacing w:line="240" w:lineRule="exact"/>
              <w:ind w:leftChars="100" w:left="240" w:rightChars="20" w:right="48" w:firstLineChars="0" w:firstLine="0"/>
              <w:jc w:val="distribute"/>
              <w:rPr>
                <w:color w:val="000000"/>
                <w:kern w:val="0"/>
                <w:sz w:val="22"/>
              </w:rPr>
            </w:pPr>
            <w:r w:rsidRPr="00325DDB">
              <w:rPr>
                <w:rFonts w:hint="eastAsia"/>
                <w:color w:val="000000"/>
                <w:kern w:val="0"/>
                <w:sz w:val="22"/>
              </w:rPr>
              <w:t>暴力防治處遇計畫</w:t>
            </w:r>
          </w:p>
        </w:tc>
        <w:tc>
          <w:tcPr>
            <w:tcW w:w="1316" w:type="dxa"/>
            <w:tcBorders>
              <w:top w:val="nil"/>
              <w:bottom w:val="nil"/>
            </w:tcBorders>
            <w:vAlign w:val="center"/>
          </w:tcPr>
          <w:p w14:paraId="0B6D197B" w14:textId="77777777" w:rsidR="00A43E2C" w:rsidRPr="00621D9A" w:rsidRDefault="00A43E2C" w:rsidP="00F11A40">
            <w:pPr>
              <w:ind w:rightChars="10" w:right="24" w:firstLineChars="75" w:firstLine="135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57,430,000</w:t>
            </w:r>
          </w:p>
        </w:tc>
        <w:tc>
          <w:tcPr>
            <w:tcW w:w="1344" w:type="dxa"/>
            <w:tcBorders>
              <w:top w:val="nil"/>
              <w:bottom w:val="nil"/>
            </w:tcBorders>
            <w:vAlign w:val="center"/>
          </w:tcPr>
          <w:p w14:paraId="737742B2" w14:textId="77777777" w:rsidR="00A43E2C" w:rsidRPr="00621D9A" w:rsidRDefault="00A43E2C" w:rsidP="00F11A40">
            <w:pPr>
              <w:ind w:rightChars="10" w:right="24" w:firstLineChars="75" w:firstLine="135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54,624,329</w:t>
            </w:r>
          </w:p>
        </w:tc>
        <w:tc>
          <w:tcPr>
            <w:tcW w:w="1329" w:type="dxa"/>
            <w:tcBorders>
              <w:top w:val="nil"/>
              <w:bottom w:val="nil"/>
            </w:tcBorders>
            <w:vAlign w:val="center"/>
          </w:tcPr>
          <w:p w14:paraId="41469DA7" w14:textId="77777777" w:rsidR="00A43E2C" w:rsidRPr="00621D9A" w:rsidRDefault="00A43E2C" w:rsidP="00F11A40">
            <w:pPr>
              <w:ind w:rightChars="10" w:right="24"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44" w:type="dxa"/>
            <w:tcBorders>
              <w:top w:val="nil"/>
              <w:bottom w:val="nil"/>
            </w:tcBorders>
            <w:vAlign w:val="center"/>
          </w:tcPr>
          <w:p w14:paraId="4D1AD43A" w14:textId="77777777" w:rsidR="00A43E2C" w:rsidRPr="00621D9A" w:rsidRDefault="00A43E2C" w:rsidP="00F11A40">
            <w:pPr>
              <w:ind w:rightChars="10" w:right="24" w:firstLineChars="75" w:firstLine="135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54,624,329</w:t>
            </w:r>
          </w:p>
        </w:tc>
        <w:tc>
          <w:tcPr>
            <w:tcW w:w="1330" w:type="dxa"/>
            <w:tcBorders>
              <w:top w:val="nil"/>
              <w:bottom w:val="nil"/>
            </w:tcBorders>
            <w:vAlign w:val="center"/>
          </w:tcPr>
          <w:p w14:paraId="194C96A1" w14:textId="77777777" w:rsidR="00A43E2C" w:rsidRPr="00621D9A" w:rsidRDefault="00A43E2C" w:rsidP="00F11A40">
            <w:pPr>
              <w:ind w:rightChars="10" w:right="24" w:firstLineChars="75" w:firstLine="135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- 2,805,671</w:t>
            </w:r>
          </w:p>
        </w:tc>
        <w:tc>
          <w:tcPr>
            <w:tcW w:w="742" w:type="dxa"/>
            <w:tcBorders>
              <w:top w:val="nil"/>
              <w:bottom w:val="nil"/>
              <w:right w:val="nil"/>
            </w:tcBorders>
            <w:vAlign w:val="center"/>
          </w:tcPr>
          <w:p w14:paraId="2A3B64FF" w14:textId="77777777" w:rsidR="00A43E2C" w:rsidRPr="00A43E2C" w:rsidRDefault="00A43E2C" w:rsidP="00F11A40">
            <w:pPr>
              <w:ind w:rightChars="10" w:right="24" w:firstLineChars="75" w:firstLine="135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43E2C">
              <w:rPr>
                <w:rFonts w:ascii="新細明體" w:hAnsi="新細明體" w:hint="eastAsia"/>
                <w:sz w:val="18"/>
                <w:szCs w:val="18"/>
              </w:rPr>
              <w:t>- 4.89</w:t>
            </w:r>
          </w:p>
        </w:tc>
      </w:tr>
      <w:tr w:rsidR="00A43E2C" w:rsidRPr="00CD7907" w14:paraId="17B1E30A" w14:textId="77777777" w:rsidTr="007419FA">
        <w:trPr>
          <w:cantSplit/>
          <w:trHeight w:val="726"/>
        </w:trPr>
        <w:tc>
          <w:tcPr>
            <w:tcW w:w="281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E11530A" w14:textId="192F81AE" w:rsidR="00A43E2C" w:rsidRPr="002E6F38" w:rsidRDefault="00A43E2C" w:rsidP="00F11A40">
            <w:pPr>
              <w:spacing w:line="240" w:lineRule="exact"/>
              <w:ind w:leftChars="100" w:left="240" w:rightChars="20" w:right="48" w:firstLineChars="0" w:firstLine="0"/>
              <w:jc w:val="distribute"/>
              <w:rPr>
                <w:color w:val="000000"/>
                <w:spacing w:val="-4"/>
                <w:w w:val="96"/>
                <w:kern w:val="0"/>
                <w:sz w:val="22"/>
              </w:rPr>
            </w:pPr>
            <w:bookmarkStart w:id="1" w:name="_Hlk200117305"/>
            <w:r w:rsidRPr="002E6F38">
              <w:rPr>
                <w:rFonts w:hint="eastAsia"/>
                <w:color w:val="000000"/>
                <w:spacing w:val="-4"/>
                <w:w w:val="96"/>
                <w:kern w:val="0"/>
                <w:sz w:val="22"/>
              </w:rPr>
              <w:t>完善長照服務輸送體系計畫</w:t>
            </w:r>
            <w:bookmarkEnd w:id="1"/>
          </w:p>
        </w:tc>
        <w:tc>
          <w:tcPr>
            <w:tcW w:w="1316" w:type="dxa"/>
            <w:tcBorders>
              <w:top w:val="nil"/>
              <w:bottom w:val="nil"/>
            </w:tcBorders>
            <w:vAlign w:val="center"/>
          </w:tcPr>
          <w:p w14:paraId="69AB60ED" w14:textId="77777777" w:rsidR="00A43E2C" w:rsidRPr="00621D9A" w:rsidRDefault="00A43E2C" w:rsidP="00F11A40">
            <w:pPr>
              <w:ind w:rightChars="10" w:right="24" w:firstLineChars="75" w:firstLine="135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66,948,590,000</w:t>
            </w:r>
          </w:p>
        </w:tc>
        <w:tc>
          <w:tcPr>
            <w:tcW w:w="1344" w:type="dxa"/>
            <w:tcBorders>
              <w:top w:val="nil"/>
              <w:bottom w:val="nil"/>
            </w:tcBorders>
            <w:vAlign w:val="center"/>
          </w:tcPr>
          <w:p w14:paraId="6EB24A13" w14:textId="77777777" w:rsidR="00A43E2C" w:rsidRPr="00621D9A" w:rsidRDefault="00A43E2C" w:rsidP="00F11A40">
            <w:pPr>
              <w:ind w:rightChars="10" w:right="24" w:firstLineChars="75" w:firstLine="135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64,315,823,834</w:t>
            </w:r>
          </w:p>
        </w:tc>
        <w:tc>
          <w:tcPr>
            <w:tcW w:w="1329" w:type="dxa"/>
            <w:tcBorders>
              <w:top w:val="nil"/>
              <w:bottom w:val="nil"/>
            </w:tcBorders>
            <w:vAlign w:val="center"/>
          </w:tcPr>
          <w:p w14:paraId="48D09CE9" w14:textId="77777777" w:rsidR="00A43E2C" w:rsidRPr="00621D9A" w:rsidRDefault="00A43E2C" w:rsidP="00F11A40">
            <w:pPr>
              <w:ind w:rightChars="10" w:right="24"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44" w:type="dxa"/>
            <w:tcBorders>
              <w:top w:val="nil"/>
              <w:bottom w:val="nil"/>
            </w:tcBorders>
            <w:vAlign w:val="center"/>
          </w:tcPr>
          <w:p w14:paraId="0620609A" w14:textId="77777777" w:rsidR="00A43E2C" w:rsidRPr="00621D9A" w:rsidRDefault="00A43E2C" w:rsidP="00F11A40">
            <w:pPr>
              <w:ind w:rightChars="10" w:right="24" w:firstLineChars="75" w:firstLine="135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64,315,823,834</w:t>
            </w:r>
          </w:p>
        </w:tc>
        <w:tc>
          <w:tcPr>
            <w:tcW w:w="1330" w:type="dxa"/>
            <w:tcBorders>
              <w:top w:val="nil"/>
              <w:bottom w:val="nil"/>
            </w:tcBorders>
            <w:vAlign w:val="center"/>
          </w:tcPr>
          <w:p w14:paraId="2326B223" w14:textId="77777777" w:rsidR="00A43E2C" w:rsidRPr="00621D9A" w:rsidRDefault="00A43E2C" w:rsidP="00F11A40">
            <w:pPr>
              <w:ind w:rightChars="10" w:right="24" w:firstLineChars="7" w:firstLine="13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- 2,632,766,166</w:t>
            </w:r>
          </w:p>
        </w:tc>
        <w:tc>
          <w:tcPr>
            <w:tcW w:w="742" w:type="dxa"/>
            <w:tcBorders>
              <w:top w:val="nil"/>
              <w:bottom w:val="nil"/>
              <w:right w:val="nil"/>
            </w:tcBorders>
            <w:vAlign w:val="center"/>
          </w:tcPr>
          <w:p w14:paraId="1E8CB96A" w14:textId="77777777" w:rsidR="00A43E2C" w:rsidRPr="00A43E2C" w:rsidRDefault="00A43E2C" w:rsidP="00F11A40">
            <w:pPr>
              <w:ind w:rightChars="10" w:right="24" w:firstLineChars="75" w:firstLine="135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43E2C">
              <w:rPr>
                <w:rFonts w:ascii="新細明體" w:hAnsi="新細明體" w:hint="eastAsia"/>
                <w:sz w:val="18"/>
                <w:szCs w:val="18"/>
              </w:rPr>
              <w:t>- 3.93</w:t>
            </w:r>
          </w:p>
        </w:tc>
      </w:tr>
      <w:tr w:rsidR="00A43E2C" w:rsidRPr="00CD7907" w14:paraId="58E37654" w14:textId="77777777" w:rsidTr="007419FA">
        <w:trPr>
          <w:cantSplit/>
          <w:trHeight w:val="731"/>
        </w:trPr>
        <w:tc>
          <w:tcPr>
            <w:tcW w:w="281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E5FADB5" w14:textId="77777777" w:rsidR="00A43E2C" w:rsidRDefault="00A43E2C" w:rsidP="00F11A40">
            <w:pPr>
              <w:spacing w:line="240" w:lineRule="exact"/>
              <w:ind w:leftChars="100" w:left="240" w:rightChars="20" w:right="48" w:firstLineChars="0" w:firstLine="0"/>
              <w:jc w:val="distribute"/>
              <w:rPr>
                <w:color w:val="000000"/>
                <w:kern w:val="0"/>
                <w:sz w:val="22"/>
              </w:rPr>
            </w:pPr>
            <w:r w:rsidRPr="00325DDB">
              <w:rPr>
                <w:rFonts w:hint="eastAsia"/>
                <w:color w:val="000000"/>
                <w:kern w:val="0"/>
                <w:sz w:val="22"/>
              </w:rPr>
              <w:t>強化長照機構服務、緩和</w:t>
            </w:r>
          </w:p>
          <w:p w14:paraId="5797BFA3" w14:textId="77777777" w:rsidR="00A43E2C" w:rsidRPr="00325DDB" w:rsidRDefault="00A43E2C" w:rsidP="00F11A40">
            <w:pPr>
              <w:spacing w:line="240" w:lineRule="exact"/>
              <w:ind w:leftChars="100" w:left="240" w:rightChars="20" w:right="48" w:firstLineChars="0" w:firstLine="0"/>
              <w:jc w:val="distribute"/>
              <w:rPr>
                <w:color w:val="000000"/>
                <w:kern w:val="0"/>
                <w:sz w:val="22"/>
              </w:rPr>
            </w:pPr>
            <w:r w:rsidRPr="002E6F38">
              <w:rPr>
                <w:rFonts w:hint="eastAsia"/>
                <w:color w:val="000000"/>
                <w:spacing w:val="-4"/>
                <w:w w:val="96"/>
                <w:kern w:val="0"/>
                <w:sz w:val="22"/>
              </w:rPr>
              <w:t>失能及連續性照護服務計畫</w:t>
            </w:r>
          </w:p>
        </w:tc>
        <w:tc>
          <w:tcPr>
            <w:tcW w:w="1316" w:type="dxa"/>
            <w:tcBorders>
              <w:top w:val="nil"/>
              <w:bottom w:val="nil"/>
            </w:tcBorders>
            <w:vAlign w:val="center"/>
          </w:tcPr>
          <w:p w14:paraId="739FA39B" w14:textId="77777777" w:rsidR="00A43E2C" w:rsidRPr="00621D9A" w:rsidRDefault="00A43E2C" w:rsidP="00F11A40">
            <w:pPr>
              <w:ind w:rightChars="10" w:right="24" w:firstLineChars="75" w:firstLine="135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1,177,273,000</w:t>
            </w:r>
          </w:p>
        </w:tc>
        <w:tc>
          <w:tcPr>
            <w:tcW w:w="1344" w:type="dxa"/>
            <w:tcBorders>
              <w:top w:val="nil"/>
              <w:bottom w:val="nil"/>
            </w:tcBorders>
            <w:vAlign w:val="center"/>
          </w:tcPr>
          <w:p w14:paraId="4E5477E1" w14:textId="77777777" w:rsidR="00A43E2C" w:rsidRPr="00621D9A" w:rsidRDefault="00A43E2C" w:rsidP="00F11A40">
            <w:pPr>
              <w:ind w:rightChars="10" w:right="24" w:firstLineChars="75" w:firstLine="135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1,025,502,052</w:t>
            </w:r>
          </w:p>
        </w:tc>
        <w:tc>
          <w:tcPr>
            <w:tcW w:w="1329" w:type="dxa"/>
            <w:tcBorders>
              <w:top w:val="nil"/>
              <w:bottom w:val="nil"/>
            </w:tcBorders>
            <w:vAlign w:val="center"/>
          </w:tcPr>
          <w:p w14:paraId="1987D546" w14:textId="77777777" w:rsidR="00A43E2C" w:rsidRPr="00621D9A" w:rsidRDefault="00A43E2C" w:rsidP="00F11A40">
            <w:pPr>
              <w:ind w:rightChars="10" w:right="24"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44" w:type="dxa"/>
            <w:tcBorders>
              <w:top w:val="nil"/>
              <w:bottom w:val="nil"/>
            </w:tcBorders>
            <w:vAlign w:val="center"/>
          </w:tcPr>
          <w:p w14:paraId="0B0D8C70" w14:textId="77777777" w:rsidR="00A43E2C" w:rsidRPr="00621D9A" w:rsidRDefault="00A43E2C" w:rsidP="00F11A40">
            <w:pPr>
              <w:ind w:rightChars="10" w:right="24" w:firstLineChars="75" w:firstLine="135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1,025,502,052</w:t>
            </w:r>
          </w:p>
        </w:tc>
        <w:tc>
          <w:tcPr>
            <w:tcW w:w="1330" w:type="dxa"/>
            <w:tcBorders>
              <w:top w:val="nil"/>
              <w:bottom w:val="nil"/>
            </w:tcBorders>
            <w:vAlign w:val="center"/>
          </w:tcPr>
          <w:p w14:paraId="21D16C65" w14:textId="77777777" w:rsidR="00A43E2C" w:rsidRPr="00621D9A" w:rsidRDefault="00A43E2C" w:rsidP="00F11A40">
            <w:pPr>
              <w:ind w:rightChars="10" w:right="24" w:firstLineChars="75" w:firstLine="135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- 151,770,948</w:t>
            </w:r>
          </w:p>
        </w:tc>
        <w:tc>
          <w:tcPr>
            <w:tcW w:w="742" w:type="dxa"/>
            <w:tcBorders>
              <w:top w:val="nil"/>
              <w:bottom w:val="nil"/>
              <w:right w:val="nil"/>
            </w:tcBorders>
            <w:vAlign w:val="center"/>
          </w:tcPr>
          <w:p w14:paraId="7A383202" w14:textId="77777777" w:rsidR="00A43E2C" w:rsidRPr="00A43E2C" w:rsidRDefault="00A43E2C" w:rsidP="00F11A40">
            <w:pPr>
              <w:ind w:rightChars="10" w:right="24" w:firstLineChars="75" w:firstLine="135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43E2C">
              <w:rPr>
                <w:rFonts w:ascii="新細明體" w:hAnsi="新細明體" w:hint="eastAsia"/>
                <w:sz w:val="18"/>
                <w:szCs w:val="18"/>
              </w:rPr>
              <w:t>- 12.89</w:t>
            </w:r>
          </w:p>
        </w:tc>
      </w:tr>
      <w:tr w:rsidR="00AC46F1" w14:paraId="32713B88" w14:textId="77777777" w:rsidTr="007419FA">
        <w:trPr>
          <w:cantSplit/>
          <w:trHeight w:val="731"/>
        </w:trPr>
        <w:tc>
          <w:tcPr>
            <w:tcW w:w="281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93F5B3E" w14:textId="77777777" w:rsidR="00AC46F1" w:rsidRDefault="00AC46F1" w:rsidP="00F11A40">
            <w:pPr>
              <w:spacing w:line="240" w:lineRule="exact"/>
              <w:ind w:leftChars="100" w:left="240" w:rightChars="20" w:right="48" w:firstLineChars="0" w:firstLine="0"/>
              <w:jc w:val="distribute"/>
              <w:rPr>
                <w:color w:val="000000"/>
                <w:kern w:val="0"/>
                <w:sz w:val="22"/>
              </w:rPr>
            </w:pPr>
            <w:r w:rsidRPr="00325DDB">
              <w:rPr>
                <w:rFonts w:hint="eastAsia"/>
                <w:color w:val="000000"/>
                <w:kern w:val="0"/>
                <w:sz w:val="22"/>
              </w:rPr>
              <w:t>機構及社區預防性照顧</w:t>
            </w:r>
          </w:p>
          <w:p w14:paraId="7E9C347C" w14:textId="77777777" w:rsidR="00AC46F1" w:rsidRPr="00325DDB" w:rsidRDefault="00AC46F1" w:rsidP="00F11A40">
            <w:pPr>
              <w:spacing w:line="240" w:lineRule="exact"/>
              <w:ind w:leftChars="100" w:left="240" w:rightChars="20" w:right="48" w:firstLineChars="0" w:firstLine="0"/>
              <w:jc w:val="distribute"/>
              <w:rPr>
                <w:color w:val="000000"/>
                <w:kern w:val="0"/>
                <w:sz w:val="22"/>
              </w:rPr>
            </w:pPr>
            <w:r w:rsidRPr="00325DDB">
              <w:rPr>
                <w:rFonts w:hint="eastAsia"/>
                <w:color w:val="000000"/>
                <w:kern w:val="0"/>
                <w:sz w:val="22"/>
              </w:rPr>
              <w:t>服務量能提升計畫</w:t>
            </w:r>
          </w:p>
        </w:tc>
        <w:tc>
          <w:tcPr>
            <w:tcW w:w="1316" w:type="dxa"/>
            <w:tcBorders>
              <w:top w:val="nil"/>
              <w:bottom w:val="nil"/>
            </w:tcBorders>
            <w:vAlign w:val="center"/>
          </w:tcPr>
          <w:p w14:paraId="49966684" w14:textId="77777777" w:rsidR="00AC46F1" w:rsidRPr="00621D9A" w:rsidRDefault="00A43E2C" w:rsidP="00F11A40">
            <w:pPr>
              <w:ind w:leftChars="51" w:left="219" w:rightChars="10" w:right="24" w:hangingChars="54" w:hanging="97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43E2C">
              <w:rPr>
                <w:rFonts w:ascii="新細明體" w:hAnsi="新細明體"/>
                <w:sz w:val="18"/>
                <w:szCs w:val="18"/>
              </w:rPr>
              <w:t>13,236,884,000</w:t>
            </w:r>
          </w:p>
        </w:tc>
        <w:tc>
          <w:tcPr>
            <w:tcW w:w="1344" w:type="dxa"/>
            <w:tcBorders>
              <w:top w:val="nil"/>
              <w:bottom w:val="nil"/>
            </w:tcBorders>
            <w:vAlign w:val="center"/>
          </w:tcPr>
          <w:p w14:paraId="29E7BE54" w14:textId="77777777" w:rsidR="00AC46F1" w:rsidRPr="00621D9A" w:rsidRDefault="00A43E2C" w:rsidP="00F11A40">
            <w:pPr>
              <w:ind w:rightChars="10" w:right="24" w:firstLineChars="75" w:firstLine="135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43E2C">
              <w:rPr>
                <w:rFonts w:ascii="新細明體" w:hAnsi="新細明體"/>
                <w:sz w:val="18"/>
                <w:szCs w:val="18"/>
              </w:rPr>
              <w:t>10,755,337,674</w:t>
            </w:r>
          </w:p>
        </w:tc>
        <w:tc>
          <w:tcPr>
            <w:tcW w:w="1329" w:type="dxa"/>
            <w:tcBorders>
              <w:top w:val="nil"/>
              <w:bottom w:val="nil"/>
            </w:tcBorders>
            <w:vAlign w:val="center"/>
          </w:tcPr>
          <w:p w14:paraId="3A7D7754" w14:textId="77777777" w:rsidR="00AC46F1" w:rsidRPr="00621D9A" w:rsidRDefault="00A43E2C" w:rsidP="00F11A40">
            <w:pPr>
              <w:ind w:rightChars="10" w:right="24" w:firstLineChars="11" w:firstLine="2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43E2C">
              <w:rPr>
                <w:rFonts w:ascii="新細明體" w:hAnsi="新細明體"/>
                <w:sz w:val="18"/>
                <w:szCs w:val="18"/>
              </w:rPr>
              <w:t>- 115,148,768</w:t>
            </w:r>
          </w:p>
        </w:tc>
        <w:tc>
          <w:tcPr>
            <w:tcW w:w="1344" w:type="dxa"/>
            <w:tcBorders>
              <w:top w:val="nil"/>
              <w:bottom w:val="nil"/>
            </w:tcBorders>
            <w:vAlign w:val="center"/>
          </w:tcPr>
          <w:p w14:paraId="7A57B10C" w14:textId="77777777" w:rsidR="00AC46F1" w:rsidRPr="00621D9A" w:rsidRDefault="00A43E2C" w:rsidP="00F11A40">
            <w:pPr>
              <w:ind w:rightChars="10" w:right="24" w:firstLineChars="5" w:firstLine="9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43E2C">
              <w:rPr>
                <w:rFonts w:ascii="新細明體" w:hAnsi="新細明體"/>
                <w:sz w:val="18"/>
                <w:szCs w:val="18"/>
              </w:rPr>
              <w:t>10,640,188,906</w:t>
            </w:r>
          </w:p>
        </w:tc>
        <w:tc>
          <w:tcPr>
            <w:tcW w:w="1330" w:type="dxa"/>
            <w:tcBorders>
              <w:top w:val="nil"/>
              <w:bottom w:val="nil"/>
            </w:tcBorders>
            <w:vAlign w:val="center"/>
          </w:tcPr>
          <w:p w14:paraId="113009E8" w14:textId="77777777" w:rsidR="00AC46F1" w:rsidRPr="00621D9A" w:rsidRDefault="00A43E2C" w:rsidP="00F11A40">
            <w:pPr>
              <w:ind w:rightChars="10" w:right="24" w:firstLineChars="7" w:firstLine="13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A43E2C">
              <w:rPr>
                <w:rFonts w:ascii="新細明體" w:hAnsi="新細明體"/>
                <w:noProof/>
                <w:sz w:val="18"/>
                <w:szCs w:val="18"/>
              </w:rPr>
              <w:t>- 2,596,695,094</w:t>
            </w:r>
          </w:p>
        </w:tc>
        <w:tc>
          <w:tcPr>
            <w:tcW w:w="742" w:type="dxa"/>
            <w:tcBorders>
              <w:top w:val="nil"/>
              <w:bottom w:val="nil"/>
              <w:right w:val="nil"/>
            </w:tcBorders>
            <w:vAlign w:val="center"/>
          </w:tcPr>
          <w:p w14:paraId="7AF8B629" w14:textId="77777777" w:rsidR="00AC46F1" w:rsidRPr="00A43E2C" w:rsidRDefault="00A43E2C" w:rsidP="00F11A40">
            <w:pPr>
              <w:ind w:rightChars="10" w:right="24" w:firstLineChars="75" w:firstLine="135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43E2C">
              <w:rPr>
                <w:rFonts w:ascii="新細明體" w:hAnsi="新細明體"/>
                <w:sz w:val="18"/>
                <w:szCs w:val="18"/>
              </w:rPr>
              <w:t>- 19.62</w:t>
            </w:r>
          </w:p>
        </w:tc>
      </w:tr>
      <w:tr w:rsidR="00BD630B" w:rsidRPr="00CD7907" w14:paraId="0C0CBF6A" w14:textId="77777777" w:rsidTr="007419FA">
        <w:trPr>
          <w:cantSplit/>
          <w:trHeight w:val="731"/>
        </w:trPr>
        <w:tc>
          <w:tcPr>
            <w:tcW w:w="281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D0594F7" w14:textId="77777777" w:rsidR="00BD630B" w:rsidRPr="00325DDB" w:rsidRDefault="00BD630B" w:rsidP="00F11A40">
            <w:pPr>
              <w:spacing w:line="240" w:lineRule="exact"/>
              <w:ind w:leftChars="100" w:left="240" w:rightChars="20" w:right="48" w:firstLineChars="0" w:firstLine="0"/>
              <w:jc w:val="distribute"/>
              <w:rPr>
                <w:color w:val="000000"/>
                <w:kern w:val="0"/>
                <w:sz w:val="22"/>
              </w:rPr>
            </w:pPr>
            <w:r w:rsidRPr="00325DDB">
              <w:rPr>
                <w:rFonts w:hint="eastAsia"/>
                <w:color w:val="000000"/>
                <w:kern w:val="0"/>
                <w:sz w:val="22"/>
              </w:rPr>
              <w:t>推展原住民長期照顧－文化健康站實施計畫</w:t>
            </w:r>
          </w:p>
        </w:tc>
        <w:tc>
          <w:tcPr>
            <w:tcW w:w="1316" w:type="dxa"/>
            <w:tcBorders>
              <w:top w:val="nil"/>
              <w:bottom w:val="nil"/>
            </w:tcBorders>
            <w:vAlign w:val="center"/>
          </w:tcPr>
          <w:p w14:paraId="1A30A94A" w14:textId="77777777" w:rsidR="00BD630B" w:rsidRPr="00621D9A" w:rsidRDefault="00BD630B" w:rsidP="00F11A40">
            <w:pPr>
              <w:ind w:rightChars="10" w:right="24" w:firstLineChars="75" w:firstLine="135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1,400,000,000</w:t>
            </w:r>
          </w:p>
        </w:tc>
        <w:tc>
          <w:tcPr>
            <w:tcW w:w="1344" w:type="dxa"/>
            <w:tcBorders>
              <w:top w:val="nil"/>
              <w:bottom w:val="nil"/>
            </w:tcBorders>
            <w:vAlign w:val="center"/>
          </w:tcPr>
          <w:p w14:paraId="57DB4264" w14:textId="77777777" w:rsidR="00BD630B" w:rsidRPr="00621D9A" w:rsidRDefault="00BD630B" w:rsidP="00F11A40">
            <w:pPr>
              <w:ind w:rightChars="10" w:right="24" w:firstLineChars="75" w:firstLine="135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1,324,838,505</w:t>
            </w:r>
          </w:p>
        </w:tc>
        <w:tc>
          <w:tcPr>
            <w:tcW w:w="1329" w:type="dxa"/>
            <w:tcBorders>
              <w:top w:val="nil"/>
              <w:bottom w:val="nil"/>
            </w:tcBorders>
            <w:vAlign w:val="center"/>
          </w:tcPr>
          <w:p w14:paraId="118ECD40" w14:textId="77777777" w:rsidR="00BD630B" w:rsidRPr="00621D9A" w:rsidRDefault="00BD630B" w:rsidP="00F11A40">
            <w:pPr>
              <w:ind w:rightChars="10" w:right="24"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44" w:type="dxa"/>
            <w:tcBorders>
              <w:top w:val="nil"/>
              <w:bottom w:val="nil"/>
            </w:tcBorders>
            <w:vAlign w:val="center"/>
          </w:tcPr>
          <w:p w14:paraId="2E64B857" w14:textId="77777777" w:rsidR="00BD630B" w:rsidRPr="00621D9A" w:rsidRDefault="00BD630B" w:rsidP="00F11A40">
            <w:pPr>
              <w:ind w:rightChars="10" w:right="24" w:firstLineChars="75" w:firstLine="135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1,324,838,505</w:t>
            </w:r>
          </w:p>
        </w:tc>
        <w:tc>
          <w:tcPr>
            <w:tcW w:w="1330" w:type="dxa"/>
            <w:tcBorders>
              <w:top w:val="nil"/>
              <w:bottom w:val="nil"/>
            </w:tcBorders>
            <w:vAlign w:val="center"/>
          </w:tcPr>
          <w:p w14:paraId="69009BE6" w14:textId="77777777" w:rsidR="00BD630B" w:rsidRPr="00621D9A" w:rsidRDefault="00BD630B" w:rsidP="00F11A40">
            <w:pPr>
              <w:ind w:rightChars="10" w:right="24" w:firstLineChars="75" w:firstLine="135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- 75,161,495</w:t>
            </w:r>
          </w:p>
        </w:tc>
        <w:tc>
          <w:tcPr>
            <w:tcW w:w="742" w:type="dxa"/>
            <w:tcBorders>
              <w:top w:val="nil"/>
              <w:bottom w:val="nil"/>
              <w:right w:val="nil"/>
            </w:tcBorders>
            <w:vAlign w:val="center"/>
          </w:tcPr>
          <w:p w14:paraId="5769AC88" w14:textId="77777777" w:rsidR="00BD630B" w:rsidRPr="00BD630B" w:rsidRDefault="00BD630B" w:rsidP="00F11A40">
            <w:pPr>
              <w:ind w:rightChars="10" w:right="24" w:firstLineChars="75" w:firstLine="135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BD630B">
              <w:rPr>
                <w:rFonts w:ascii="新細明體" w:hAnsi="新細明體" w:hint="eastAsia"/>
                <w:sz w:val="18"/>
                <w:szCs w:val="18"/>
              </w:rPr>
              <w:t>- 5.37</w:t>
            </w:r>
          </w:p>
        </w:tc>
      </w:tr>
      <w:tr w:rsidR="00BD630B" w:rsidRPr="00CD7907" w14:paraId="721C0315" w14:textId="77777777" w:rsidTr="007419FA">
        <w:trPr>
          <w:cantSplit/>
          <w:trHeight w:val="731"/>
        </w:trPr>
        <w:tc>
          <w:tcPr>
            <w:tcW w:w="281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0180F76" w14:textId="77777777" w:rsidR="00BD630B" w:rsidRPr="00325DDB" w:rsidRDefault="00BD630B" w:rsidP="00F11A40">
            <w:pPr>
              <w:spacing w:line="240" w:lineRule="exact"/>
              <w:ind w:leftChars="100" w:left="240" w:rightChars="20" w:right="48" w:firstLineChars="0" w:firstLine="0"/>
              <w:jc w:val="distribute"/>
              <w:rPr>
                <w:color w:val="000000"/>
                <w:kern w:val="0"/>
                <w:sz w:val="22"/>
              </w:rPr>
            </w:pPr>
            <w:r w:rsidRPr="00325DDB">
              <w:rPr>
                <w:rFonts w:hint="eastAsia"/>
                <w:color w:val="000000"/>
                <w:kern w:val="0"/>
                <w:sz w:val="22"/>
              </w:rPr>
              <w:t>生產事故計畫</w:t>
            </w:r>
          </w:p>
        </w:tc>
        <w:tc>
          <w:tcPr>
            <w:tcW w:w="1316" w:type="dxa"/>
            <w:tcBorders>
              <w:top w:val="nil"/>
              <w:bottom w:val="nil"/>
            </w:tcBorders>
            <w:vAlign w:val="center"/>
          </w:tcPr>
          <w:p w14:paraId="1616066D" w14:textId="77777777" w:rsidR="00BD630B" w:rsidRPr="00621D9A" w:rsidRDefault="00BD630B" w:rsidP="00F11A40">
            <w:pPr>
              <w:ind w:rightChars="10" w:right="24" w:firstLineChars="75" w:firstLine="135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312,076,000</w:t>
            </w:r>
          </w:p>
        </w:tc>
        <w:tc>
          <w:tcPr>
            <w:tcW w:w="1344" w:type="dxa"/>
            <w:tcBorders>
              <w:top w:val="nil"/>
              <w:bottom w:val="nil"/>
            </w:tcBorders>
            <w:vAlign w:val="center"/>
          </w:tcPr>
          <w:p w14:paraId="66012DEE" w14:textId="77777777" w:rsidR="00BD630B" w:rsidRPr="00621D9A" w:rsidRDefault="00BD630B" w:rsidP="00F11A40">
            <w:pPr>
              <w:ind w:rightChars="10" w:right="24" w:firstLineChars="75" w:firstLine="135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186,573,627</w:t>
            </w:r>
          </w:p>
        </w:tc>
        <w:tc>
          <w:tcPr>
            <w:tcW w:w="1329" w:type="dxa"/>
            <w:tcBorders>
              <w:top w:val="nil"/>
              <w:bottom w:val="nil"/>
            </w:tcBorders>
            <w:vAlign w:val="center"/>
          </w:tcPr>
          <w:p w14:paraId="564BF55A" w14:textId="77777777" w:rsidR="00BD630B" w:rsidRPr="00621D9A" w:rsidRDefault="00BD630B" w:rsidP="00F11A40">
            <w:pPr>
              <w:ind w:rightChars="10" w:right="24"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44" w:type="dxa"/>
            <w:tcBorders>
              <w:top w:val="nil"/>
              <w:bottom w:val="nil"/>
            </w:tcBorders>
            <w:vAlign w:val="center"/>
          </w:tcPr>
          <w:p w14:paraId="3B105B22" w14:textId="77777777" w:rsidR="00BD630B" w:rsidRPr="00621D9A" w:rsidRDefault="00BD630B" w:rsidP="00F11A40">
            <w:pPr>
              <w:ind w:rightChars="10" w:right="24" w:firstLineChars="75" w:firstLine="135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186,573,627</w:t>
            </w:r>
          </w:p>
        </w:tc>
        <w:tc>
          <w:tcPr>
            <w:tcW w:w="1330" w:type="dxa"/>
            <w:tcBorders>
              <w:top w:val="nil"/>
              <w:bottom w:val="nil"/>
            </w:tcBorders>
            <w:vAlign w:val="center"/>
          </w:tcPr>
          <w:p w14:paraId="7D84EE3B" w14:textId="77777777" w:rsidR="00BD630B" w:rsidRPr="00621D9A" w:rsidRDefault="00BD630B" w:rsidP="00F11A40">
            <w:pPr>
              <w:ind w:rightChars="10" w:right="24" w:firstLineChars="75" w:firstLine="135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- 125,502,373</w:t>
            </w:r>
          </w:p>
        </w:tc>
        <w:tc>
          <w:tcPr>
            <w:tcW w:w="742" w:type="dxa"/>
            <w:tcBorders>
              <w:top w:val="nil"/>
              <w:bottom w:val="nil"/>
              <w:right w:val="nil"/>
            </w:tcBorders>
            <w:vAlign w:val="center"/>
          </w:tcPr>
          <w:p w14:paraId="6FB44731" w14:textId="77777777" w:rsidR="00BD630B" w:rsidRPr="00BD630B" w:rsidRDefault="00BD630B" w:rsidP="00F11A40">
            <w:pPr>
              <w:ind w:rightChars="10" w:right="24" w:firstLineChars="75" w:firstLine="135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BD630B">
              <w:rPr>
                <w:rFonts w:ascii="新細明體" w:hAnsi="新細明體" w:hint="eastAsia"/>
                <w:sz w:val="18"/>
                <w:szCs w:val="18"/>
              </w:rPr>
              <w:t>- 40.22</w:t>
            </w:r>
          </w:p>
        </w:tc>
      </w:tr>
      <w:tr w:rsidR="00BD630B" w:rsidRPr="00CD7907" w14:paraId="51B97B09" w14:textId="77777777" w:rsidTr="007419FA">
        <w:trPr>
          <w:cantSplit/>
          <w:trHeight w:val="731"/>
        </w:trPr>
        <w:tc>
          <w:tcPr>
            <w:tcW w:w="281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7AF2634" w14:textId="77777777" w:rsidR="00BD630B" w:rsidRPr="00325DDB" w:rsidRDefault="00BD630B" w:rsidP="00F11A40">
            <w:pPr>
              <w:spacing w:line="240" w:lineRule="exact"/>
              <w:ind w:leftChars="100" w:left="240" w:rightChars="20" w:right="48" w:firstLineChars="0" w:firstLine="0"/>
              <w:jc w:val="distribute"/>
              <w:rPr>
                <w:color w:val="000000"/>
                <w:kern w:val="0"/>
                <w:sz w:val="22"/>
              </w:rPr>
            </w:pPr>
            <w:r w:rsidRPr="00325DDB">
              <w:rPr>
                <w:rFonts w:hint="eastAsia"/>
                <w:color w:val="000000"/>
                <w:kern w:val="0"/>
                <w:sz w:val="22"/>
              </w:rPr>
              <w:t>一般行政管理計畫</w:t>
            </w:r>
          </w:p>
        </w:tc>
        <w:tc>
          <w:tcPr>
            <w:tcW w:w="1316" w:type="dxa"/>
            <w:tcBorders>
              <w:top w:val="nil"/>
              <w:bottom w:val="nil"/>
            </w:tcBorders>
            <w:vAlign w:val="center"/>
          </w:tcPr>
          <w:p w14:paraId="5559702E" w14:textId="77777777" w:rsidR="00BD630B" w:rsidRPr="00621D9A" w:rsidRDefault="00BD630B" w:rsidP="00F11A40">
            <w:pPr>
              <w:ind w:rightChars="10" w:right="24" w:firstLineChars="75" w:firstLine="135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84,737,000</w:t>
            </w:r>
          </w:p>
        </w:tc>
        <w:tc>
          <w:tcPr>
            <w:tcW w:w="1344" w:type="dxa"/>
            <w:tcBorders>
              <w:top w:val="nil"/>
              <w:bottom w:val="nil"/>
            </w:tcBorders>
            <w:vAlign w:val="center"/>
          </w:tcPr>
          <w:p w14:paraId="63318600" w14:textId="77777777" w:rsidR="00BD630B" w:rsidRPr="00621D9A" w:rsidRDefault="00BD630B" w:rsidP="00F11A40">
            <w:pPr>
              <w:ind w:rightChars="10" w:right="24" w:firstLineChars="75" w:firstLine="135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74,187,943</w:t>
            </w:r>
          </w:p>
        </w:tc>
        <w:tc>
          <w:tcPr>
            <w:tcW w:w="1329" w:type="dxa"/>
            <w:tcBorders>
              <w:top w:val="nil"/>
              <w:bottom w:val="nil"/>
            </w:tcBorders>
            <w:vAlign w:val="center"/>
          </w:tcPr>
          <w:p w14:paraId="7DEEA069" w14:textId="77777777" w:rsidR="00BD630B" w:rsidRPr="00621D9A" w:rsidRDefault="00BD630B" w:rsidP="00F11A40">
            <w:pPr>
              <w:ind w:rightChars="10" w:right="24"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44" w:type="dxa"/>
            <w:tcBorders>
              <w:top w:val="nil"/>
              <w:bottom w:val="nil"/>
            </w:tcBorders>
            <w:vAlign w:val="center"/>
          </w:tcPr>
          <w:p w14:paraId="468CEA5C" w14:textId="77777777" w:rsidR="00BD630B" w:rsidRPr="00621D9A" w:rsidRDefault="00BD630B" w:rsidP="00F11A40">
            <w:pPr>
              <w:ind w:rightChars="10" w:right="24" w:firstLineChars="75" w:firstLine="135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74,187,943</w:t>
            </w:r>
          </w:p>
        </w:tc>
        <w:tc>
          <w:tcPr>
            <w:tcW w:w="1330" w:type="dxa"/>
            <w:tcBorders>
              <w:top w:val="nil"/>
              <w:bottom w:val="nil"/>
            </w:tcBorders>
            <w:vAlign w:val="center"/>
          </w:tcPr>
          <w:p w14:paraId="27079BF9" w14:textId="77777777" w:rsidR="00BD630B" w:rsidRPr="00621D9A" w:rsidRDefault="00BD630B" w:rsidP="00F11A40">
            <w:pPr>
              <w:ind w:rightChars="10" w:right="24" w:firstLineChars="75" w:firstLine="135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- 10,549,057</w:t>
            </w:r>
          </w:p>
        </w:tc>
        <w:tc>
          <w:tcPr>
            <w:tcW w:w="742" w:type="dxa"/>
            <w:tcBorders>
              <w:top w:val="nil"/>
              <w:bottom w:val="nil"/>
              <w:right w:val="nil"/>
            </w:tcBorders>
            <w:vAlign w:val="center"/>
          </w:tcPr>
          <w:p w14:paraId="69F75D0C" w14:textId="77777777" w:rsidR="00BD630B" w:rsidRPr="00BD630B" w:rsidRDefault="00BD630B" w:rsidP="00F11A40">
            <w:pPr>
              <w:ind w:rightChars="10" w:right="24" w:firstLineChars="75" w:firstLine="135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BD630B">
              <w:rPr>
                <w:rFonts w:ascii="新細明體" w:hAnsi="新細明體" w:hint="eastAsia"/>
                <w:sz w:val="18"/>
                <w:szCs w:val="18"/>
              </w:rPr>
              <w:t>- 12.45</w:t>
            </w:r>
          </w:p>
        </w:tc>
      </w:tr>
      <w:tr w:rsidR="00BD630B" w:rsidRPr="00D76287" w14:paraId="35CF3E4B" w14:textId="77777777" w:rsidTr="007419FA">
        <w:trPr>
          <w:cantSplit/>
          <w:trHeight w:val="731"/>
        </w:trPr>
        <w:tc>
          <w:tcPr>
            <w:tcW w:w="281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3B1F4C4" w14:textId="77777777" w:rsidR="00BD630B" w:rsidRPr="00CD7907" w:rsidRDefault="00BD630B" w:rsidP="00F11A40">
            <w:pPr>
              <w:spacing w:line="240" w:lineRule="exact"/>
              <w:ind w:right="20" w:firstLineChars="0" w:firstLine="0"/>
              <w:jc w:val="distribute"/>
              <w:rPr>
                <w:b/>
                <w:color w:val="000000"/>
                <w:kern w:val="0"/>
                <w:sz w:val="22"/>
              </w:rPr>
            </w:pPr>
            <w:r w:rsidRPr="00CD7907">
              <w:rPr>
                <w:rFonts w:hint="eastAsia"/>
                <w:b/>
                <w:color w:val="000000"/>
                <w:kern w:val="0"/>
                <w:sz w:val="22"/>
              </w:rPr>
              <w:t>本期賸餘（短</w:t>
            </w:r>
            <w:proofErr w:type="gramStart"/>
            <w:r w:rsidRPr="00CD7907">
              <w:rPr>
                <w:rFonts w:hint="eastAsia"/>
                <w:b/>
                <w:color w:val="000000"/>
                <w:kern w:val="0"/>
                <w:sz w:val="22"/>
              </w:rPr>
              <w:t>絀</w:t>
            </w:r>
            <w:proofErr w:type="gramEnd"/>
            <w:r w:rsidRPr="00CD7907">
              <w:rPr>
                <w:rFonts w:hint="eastAsia"/>
                <w:b/>
                <w:color w:val="000000"/>
                <w:kern w:val="0"/>
                <w:sz w:val="22"/>
              </w:rPr>
              <w:t>）</w:t>
            </w:r>
          </w:p>
        </w:tc>
        <w:tc>
          <w:tcPr>
            <w:tcW w:w="1316" w:type="dxa"/>
            <w:tcBorders>
              <w:top w:val="nil"/>
              <w:bottom w:val="nil"/>
            </w:tcBorders>
            <w:vAlign w:val="center"/>
          </w:tcPr>
          <w:p w14:paraId="6D07DDA4" w14:textId="77777777" w:rsidR="00BD630B" w:rsidRPr="00A43E2C" w:rsidRDefault="00BD630B" w:rsidP="00F11A40">
            <w:pPr>
              <w:ind w:rightChars="10" w:right="24" w:firstLineChars="75" w:firstLine="135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- 7,050,380,000</w:t>
            </w:r>
          </w:p>
        </w:tc>
        <w:tc>
          <w:tcPr>
            <w:tcW w:w="1344" w:type="dxa"/>
            <w:tcBorders>
              <w:top w:val="nil"/>
              <w:bottom w:val="nil"/>
            </w:tcBorders>
            <w:vAlign w:val="center"/>
          </w:tcPr>
          <w:p w14:paraId="61CEBFA2" w14:textId="77777777" w:rsidR="00BD630B" w:rsidRPr="00A43E2C" w:rsidRDefault="00BD630B" w:rsidP="00F11A40">
            <w:pPr>
              <w:ind w:rightChars="10" w:right="24" w:firstLineChars="16" w:firstLine="29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54,175,977,393</w:t>
            </w:r>
          </w:p>
        </w:tc>
        <w:tc>
          <w:tcPr>
            <w:tcW w:w="1329" w:type="dxa"/>
            <w:tcBorders>
              <w:top w:val="nil"/>
              <w:bottom w:val="nil"/>
            </w:tcBorders>
            <w:vAlign w:val="center"/>
          </w:tcPr>
          <w:p w14:paraId="539A88C9" w14:textId="77777777" w:rsidR="00BD630B" w:rsidRPr="00621D9A" w:rsidRDefault="00BD630B" w:rsidP="00F11A40">
            <w:pPr>
              <w:ind w:rightChars="10" w:right="24"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43E2C">
              <w:rPr>
                <w:rFonts w:ascii="新細明體" w:hAnsi="新細明體"/>
                <w:b/>
                <w:sz w:val="18"/>
                <w:szCs w:val="18"/>
              </w:rPr>
              <w:t>115,148,768</w:t>
            </w:r>
          </w:p>
        </w:tc>
        <w:tc>
          <w:tcPr>
            <w:tcW w:w="1344" w:type="dxa"/>
            <w:tcBorders>
              <w:top w:val="nil"/>
              <w:bottom w:val="nil"/>
            </w:tcBorders>
            <w:vAlign w:val="center"/>
          </w:tcPr>
          <w:p w14:paraId="6A7E662D" w14:textId="77777777" w:rsidR="00BD630B" w:rsidRPr="00A43E2C" w:rsidRDefault="00BD630B" w:rsidP="00F11A40">
            <w:pPr>
              <w:ind w:rightChars="10" w:right="24" w:firstLineChars="16" w:firstLine="29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54,291,126,161</w:t>
            </w:r>
          </w:p>
        </w:tc>
        <w:tc>
          <w:tcPr>
            <w:tcW w:w="1330" w:type="dxa"/>
            <w:tcBorders>
              <w:top w:val="nil"/>
              <w:bottom w:val="nil"/>
            </w:tcBorders>
            <w:vAlign w:val="center"/>
          </w:tcPr>
          <w:p w14:paraId="0E22C06A" w14:textId="77777777" w:rsidR="00BD630B" w:rsidRPr="00BD630B" w:rsidRDefault="00BD630B" w:rsidP="00F11A40">
            <w:pPr>
              <w:ind w:rightChars="10" w:right="24" w:firstLineChars="16" w:firstLine="29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61,341,506,161</w:t>
            </w:r>
          </w:p>
        </w:tc>
        <w:tc>
          <w:tcPr>
            <w:tcW w:w="742" w:type="dxa"/>
            <w:tcBorders>
              <w:top w:val="nil"/>
              <w:bottom w:val="nil"/>
              <w:right w:val="nil"/>
            </w:tcBorders>
            <w:vAlign w:val="center"/>
          </w:tcPr>
          <w:p w14:paraId="663C63D8" w14:textId="77777777" w:rsidR="00BD630B" w:rsidRPr="00BD630B" w:rsidRDefault="00BD630B" w:rsidP="00F11A40">
            <w:pPr>
              <w:ind w:rightChars="10" w:right="24" w:firstLineChars="16" w:firstLine="29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BD630B">
              <w:rPr>
                <w:rFonts w:ascii="新細明體" w:hAnsi="新細明體" w:hint="eastAsia"/>
                <w:b/>
                <w:sz w:val="18"/>
                <w:szCs w:val="18"/>
              </w:rPr>
              <w:t>--</w:t>
            </w:r>
          </w:p>
        </w:tc>
      </w:tr>
      <w:tr w:rsidR="00BD630B" w:rsidRPr="00D76287" w14:paraId="214CB4AD" w14:textId="77777777" w:rsidTr="007419FA">
        <w:trPr>
          <w:cantSplit/>
          <w:trHeight w:val="731"/>
        </w:trPr>
        <w:tc>
          <w:tcPr>
            <w:tcW w:w="281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A95A181" w14:textId="77777777" w:rsidR="00BD630B" w:rsidRPr="00CD7907" w:rsidRDefault="00BD630B" w:rsidP="00F11A40">
            <w:pPr>
              <w:spacing w:line="240" w:lineRule="exact"/>
              <w:ind w:rightChars="20" w:right="48" w:firstLineChars="0" w:firstLine="0"/>
              <w:jc w:val="distribute"/>
              <w:rPr>
                <w:b/>
                <w:color w:val="000000"/>
                <w:kern w:val="0"/>
                <w:sz w:val="22"/>
              </w:rPr>
            </w:pPr>
            <w:r w:rsidRPr="00CD7907">
              <w:rPr>
                <w:rFonts w:hint="eastAsia"/>
                <w:b/>
                <w:color w:val="000000"/>
                <w:kern w:val="0"/>
                <w:sz w:val="22"/>
              </w:rPr>
              <w:t>期初基金餘額</w:t>
            </w:r>
          </w:p>
        </w:tc>
        <w:tc>
          <w:tcPr>
            <w:tcW w:w="1316" w:type="dxa"/>
            <w:tcBorders>
              <w:top w:val="nil"/>
              <w:bottom w:val="nil"/>
            </w:tcBorders>
            <w:vAlign w:val="center"/>
          </w:tcPr>
          <w:p w14:paraId="0961BF0A" w14:textId="77777777" w:rsidR="00BD630B" w:rsidRPr="00A43E2C" w:rsidRDefault="00BD630B" w:rsidP="00F11A40">
            <w:pPr>
              <w:ind w:rightChars="10" w:right="24" w:firstLineChars="16" w:firstLine="29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127,992,788,000</w:t>
            </w:r>
          </w:p>
        </w:tc>
        <w:tc>
          <w:tcPr>
            <w:tcW w:w="1344" w:type="dxa"/>
            <w:tcBorders>
              <w:top w:val="nil"/>
              <w:bottom w:val="nil"/>
            </w:tcBorders>
            <w:vAlign w:val="center"/>
          </w:tcPr>
          <w:p w14:paraId="05EA88B3" w14:textId="77777777" w:rsidR="00BD630B" w:rsidRPr="00A43E2C" w:rsidRDefault="00BD630B" w:rsidP="00F11A40">
            <w:pPr>
              <w:ind w:rightChars="10" w:right="24" w:firstLineChars="16" w:firstLine="29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170,420,698,213</w:t>
            </w:r>
          </w:p>
        </w:tc>
        <w:tc>
          <w:tcPr>
            <w:tcW w:w="1329" w:type="dxa"/>
            <w:tcBorders>
              <w:top w:val="nil"/>
              <w:bottom w:val="nil"/>
            </w:tcBorders>
            <w:vAlign w:val="center"/>
          </w:tcPr>
          <w:p w14:paraId="118AF8FF" w14:textId="77777777" w:rsidR="00BD630B" w:rsidRPr="00621D9A" w:rsidRDefault="00BD630B" w:rsidP="00F11A40">
            <w:pPr>
              <w:ind w:rightChars="10" w:right="24"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344" w:type="dxa"/>
            <w:tcBorders>
              <w:top w:val="nil"/>
              <w:bottom w:val="nil"/>
            </w:tcBorders>
            <w:vAlign w:val="center"/>
          </w:tcPr>
          <w:p w14:paraId="1B7F0A6F" w14:textId="77777777" w:rsidR="00BD630B" w:rsidRPr="00A43E2C" w:rsidRDefault="00BD630B" w:rsidP="00F11A40">
            <w:pPr>
              <w:ind w:rightChars="10" w:right="24" w:firstLineChars="16" w:firstLine="29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170,420,698,213</w:t>
            </w:r>
          </w:p>
        </w:tc>
        <w:tc>
          <w:tcPr>
            <w:tcW w:w="1330" w:type="dxa"/>
            <w:tcBorders>
              <w:top w:val="nil"/>
              <w:bottom w:val="nil"/>
            </w:tcBorders>
            <w:vAlign w:val="center"/>
          </w:tcPr>
          <w:p w14:paraId="73BFF5D9" w14:textId="77777777" w:rsidR="00BD630B" w:rsidRPr="00BD630B" w:rsidRDefault="00BD630B" w:rsidP="00F11A40">
            <w:pPr>
              <w:ind w:rightChars="10" w:right="24" w:firstLineChars="16" w:firstLine="29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42,427,910,213</w:t>
            </w:r>
          </w:p>
        </w:tc>
        <w:tc>
          <w:tcPr>
            <w:tcW w:w="742" w:type="dxa"/>
            <w:tcBorders>
              <w:top w:val="nil"/>
              <w:bottom w:val="nil"/>
              <w:right w:val="nil"/>
            </w:tcBorders>
            <w:vAlign w:val="center"/>
          </w:tcPr>
          <w:p w14:paraId="26478882" w14:textId="77777777" w:rsidR="00BD630B" w:rsidRPr="00BD630B" w:rsidRDefault="00BD630B" w:rsidP="00F11A40">
            <w:pPr>
              <w:ind w:rightChars="10" w:right="24" w:firstLineChars="16" w:firstLine="29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BD630B">
              <w:rPr>
                <w:rFonts w:ascii="新細明體" w:hAnsi="新細明體" w:hint="eastAsia"/>
                <w:b/>
                <w:sz w:val="18"/>
                <w:szCs w:val="18"/>
              </w:rPr>
              <w:t>33.15</w:t>
            </w:r>
          </w:p>
        </w:tc>
      </w:tr>
      <w:tr w:rsidR="00BD630B" w:rsidRPr="00CD7907" w14:paraId="40187AC2" w14:textId="77777777" w:rsidTr="007419FA">
        <w:trPr>
          <w:cantSplit/>
          <w:trHeight w:val="731"/>
        </w:trPr>
        <w:tc>
          <w:tcPr>
            <w:tcW w:w="281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16BC1556" w14:textId="77777777" w:rsidR="00BD630B" w:rsidRPr="00CD7907" w:rsidRDefault="00BD630B" w:rsidP="00F11A40">
            <w:pPr>
              <w:spacing w:line="240" w:lineRule="exact"/>
              <w:ind w:rightChars="20" w:right="48" w:firstLineChars="0" w:firstLine="0"/>
              <w:jc w:val="distribute"/>
              <w:rPr>
                <w:b/>
                <w:color w:val="000000"/>
                <w:kern w:val="0"/>
                <w:sz w:val="22"/>
              </w:rPr>
            </w:pPr>
            <w:r w:rsidRPr="00CD7907">
              <w:rPr>
                <w:rFonts w:hint="eastAsia"/>
                <w:b/>
                <w:color w:val="000000"/>
                <w:kern w:val="0"/>
                <w:sz w:val="22"/>
              </w:rPr>
              <w:t>期末基金餘額</w:t>
            </w:r>
          </w:p>
        </w:tc>
        <w:tc>
          <w:tcPr>
            <w:tcW w:w="1316" w:type="dxa"/>
            <w:tcBorders>
              <w:top w:val="nil"/>
              <w:bottom w:val="single" w:sz="8" w:space="0" w:color="auto"/>
            </w:tcBorders>
            <w:vAlign w:val="center"/>
          </w:tcPr>
          <w:p w14:paraId="488B3878" w14:textId="77777777" w:rsidR="00BD630B" w:rsidRPr="00A43E2C" w:rsidRDefault="00BD630B" w:rsidP="00F11A40">
            <w:pPr>
              <w:ind w:rightChars="10" w:right="24" w:firstLineChars="16" w:firstLine="29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120,942,408,000</w:t>
            </w:r>
          </w:p>
        </w:tc>
        <w:tc>
          <w:tcPr>
            <w:tcW w:w="1344" w:type="dxa"/>
            <w:tcBorders>
              <w:top w:val="nil"/>
              <w:bottom w:val="single" w:sz="8" w:space="0" w:color="auto"/>
            </w:tcBorders>
            <w:vAlign w:val="center"/>
          </w:tcPr>
          <w:p w14:paraId="20021E39" w14:textId="77777777" w:rsidR="00BD630B" w:rsidRPr="00A43E2C" w:rsidRDefault="00BD630B" w:rsidP="00F11A40">
            <w:pPr>
              <w:ind w:rightChars="10" w:right="24" w:firstLineChars="16" w:firstLine="29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224,596,675,606</w:t>
            </w:r>
          </w:p>
        </w:tc>
        <w:tc>
          <w:tcPr>
            <w:tcW w:w="1329" w:type="dxa"/>
            <w:tcBorders>
              <w:top w:val="nil"/>
              <w:bottom w:val="single" w:sz="8" w:space="0" w:color="auto"/>
            </w:tcBorders>
            <w:vAlign w:val="center"/>
          </w:tcPr>
          <w:p w14:paraId="0C4E4741" w14:textId="77777777" w:rsidR="00BD630B" w:rsidRPr="00621D9A" w:rsidRDefault="00BD630B" w:rsidP="00F11A40">
            <w:pPr>
              <w:ind w:rightChars="10" w:right="24" w:firstLine="36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A43E2C">
              <w:rPr>
                <w:rFonts w:ascii="新細明體" w:hAnsi="新細明體"/>
                <w:b/>
                <w:sz w:val="18"/>
                <w:szCs w:val="18"/>
              </w:rPr>
              <w:t>115,148,768</w:t>
            </w:r>
          </w:p>
        </w:tc>
        <w:tc>
          <w:tcPr>
            <w:tcW w:w="1344" w:type="dxa"/>
            <w:tcBorders>
              <w:top w:val="nil"/>
              <w:bottom w:val="single" w:sz="8" w:space="0" w:color="auto"/>
            </w:tcBorders>
            <w:vAlign w:val="center"/>
          </w:tcPr>
          <w:p w14:paraId="32103439" w14:textId="77777777" w:rsidR="00BD630B" w:rsidRPr="00A43E2C" w:rsidRDefault="00BD630B" w:rsidP="00F11A40">
            <w:pPr>
              <w:ind w:rightChars="10" w:right="24" w:firstLineChars="16" w:firstLine="29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224,711,824,374</w:t>
            </w:r>
          </w:p>
        </w:tc>
        <w:tc>
          <w:tcPr>
            <w:tcW w:w="1330" w:type="dxa"/>
            <w:tcBorders>
              <w:top w:val="nil"/>
              <w:bottom w:val="single" w:sz="8" w:space="0" w:color="auto"/>
            </w:tcBorders>
            <w:vAlign w:val="center"/>
          </w:tcPr>
          <w:p w14:paraId="32B03D9C" w14:textId="77777777" w:rsidR="00BD630B" w:rsidRPr="00BD630B" w:rsidRDefault="00BD630B" w:rsidP="00F11A40">
            <w:pPr>
              <w:ind w:rightChars="10" w:right="24" w:firstLineChars="16" w:firstLine="29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103,769,416,374</w:t>
            </w:r>
          </w:p>
        </w:tc>
        <w:tc>
          <w:tcPr>
            <w:tcW w:w="742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2E38476A" w14:textId="77777777" w:rsidR="00BD630B" w:rsidRPr="00BD630B" w:rsidRDefault="00BD630B" w:rsidP="00F11A40">
            <w:pPr>
              <w:ind w:rightChars="10" w:right="24" w:firstLineChars="16" w:firstLine="29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BD630B">
              <w:rPr>
                <w:rFonts w:ascii="新細明體" w:hAnsi="新細明體" w:hint="eastAsia"/>
                <w:b/>
                <w:sz w:val="18"/>
                <w:szCs w:val="18"/>
              </w:rPr>
              <w:t>85.80</w:t>
            </w:r>
          </w:p>
        </w:tc>
      </w:tr>
    </w:tbl>
    <w:p w14:paraId="1F350920" w14:textId="75AC5120" w:rsidR="00CD7907" w:rsidRDefault="00CD7907" w:rsidP="00F11A40">
      <w:pPr>
        <w:tabs>
          <w:tab w:val="left" w:pos="434"/>
          <w:tab w:val="center" w:pos="4690"/>
        </w:tabs>
        <w:overflowPunct/>
        <w:adjustRightInd w:val="0"/>
        <w:snapToGrid w:val="0"/>
        <w:spacing w:after="60"/>
        <w:ind w:leftChars="-128" w:left="-307" w:firstLineChars="0" w:firstLine="0"/>
        <w:jc w:val="center"/>
        <w:rPr>
          <w:b/>
          <w:color w:val="000000"/>
          <w:sz w:val="32"/>
          <w:u w:val="single" w:color="000000"/>
        </w:rPr>
      </w:pPr>
      <w:r w:rsidRPr="00CD7907">
        <w:rPr>
          <w:rFonts w:hint="eastAsia"/>
          <w:b/>
          <w:color w:val="000000"/>
          <w:spacing w:val="-10"/>
          <w:sz w:val="32"/>
          <w:u w:val="single" w:color="000000"/>
        </w:rPr>
        <w:lastRenderedPageBreak/>
        <w:t xml:space="preserve">　</w:t>
      </w:r>
      <w:r w:rsidRPr="006E1692">
        <w:rPr>
          <w:rFonts w:hint="eastAsia"/>
          <w:b/>
          <w:color w:val="000000"/>
          <w:sz w:val="32"/>
          <w:u w:val="single" w:color="000000"/>
        </w:rPr>
        <w:t>衛生福利特別收入基金餘</w:t>
      </w:r>
      <w:proofErr w:type="gramStart"/>
      <w:r w:rsidRPr="006E1692">
        <w:rPr>
          <w:rFonts w:hint="eastAsia"/>
          <w:b/>
          <w:color w:val="000000"/>
          <w:sz w:val="32"/>
          <w:u w:val="single" w:color="000000"/>
        </w:rPr>
        <w:t>絀</w:t>
      </w:r>
      <w:proofErr w:type="gramEnd"/>
      <w:r w:rsidRPr="006E1692">
        <w:rPr>
          <w:rFonts w:hint="eastAsia"/>
          <w:b/>
          <w:color w:val="000000"/>
          <w:sz w:val="32"/>
          <w:u w:val="single" w:color="000000"/>
        </w:rPr>
        <w:t xml:space="preserve">審定後現金流量表　</w:t>
      </w:r>
    </w:p>
    <w:p w14:paraId="50ABC646" w14:textId="16C9D61F" w:rsidR="00CD7907" w:rsidRPr="00CD7907" w:rsidRDefault="005F7F31" w:rsidP="00F11A40">
      <w:pPr>
        <w:tabs>
          <w:tab w:val="left" w:pos="4130"/>
          <w:tab w:val="left" w:pos="8789"/>
        </w:tabs>
        <w:overflowPunct/>
        <w:snapToGrid w:val="0"/>
        <w:ind w:rightChars="-70" w:right="-168" w:firstLineChars="0" w:firstLine="0"/>
        <w:rPr>
          <w:color w:val="000000"/>
        </w:rPr>
      </w:pPr>
      <w:r>
        <w:rPr>
          <w:color w:val="000000"/>
        </w:rPr>
        <w:tab/>
      </w:r>
      <w:r w:rsidR="00CD7907" w:rsidRPr="00CD7907">
        <w:rPr>
          <w:rFonts w:hint="eastAsia"/>
          <w:color w:val="000000"/>
        </w:rPr>
        <w:t>中華民國</w:t>
      </w:r>
      <w:proofErr w:type="gramStart"/>
      <w:r w:rsidR="00CD7907" w:rsidRPr="00CD7907">
        <w:rPr>
          <w:rFonts w:hint="eastAsia"/>
          <w:color w:val="000000"/>
        </w:rPr>
        <w:t>1</w:t>
      </w:r>
      <w:r w:rsidR="00D76287">
        <w:rPr>
          <w:rFonts w:hint="eastAsia"/>
          <w:color w:val="000000"/>
        </w:rPr>
        <w:t>1</w:t>
      </w:r>
      <w:r w:rsidR="0048700B">
        <w:rPr>
          <w:rFonts w:hint="eastAsia"/>
          <w:color w:val="000000"/>
        </w:rPr>
        <w:t>3</w:t>
      </w:r>
      <w:proofErr w:type="gramEnd"/>
      <w:r w:rsidR="00CD7907" w:rsidRPr="00CD7907">
        <w:rPr>
          <w:rFonts w:hint="eastAsia"/>
          <w:color w:val="000000"/>
        </w:rPr>
        <w:t>年度</w:t>
      </w:r>
      <w:r w:rsidR="00CD7907" w:rsidRPr="00CD7907">
        <w:rPr>
          <w:color w:val="000000"/>
        </w:rPr>
        <w:tab/>
      </w:r>
      <w:r w:rsidR="00CD7907" w:rsidRPr="00CD7907">
        <w:rPr>
          <w:rFonts w:hint="eastAsia"/>
          <w:color w:val="000000"/>
          <w:spacing w:val="-20"/>
        </w:rPr>
        <w:t>單位：新臺幣元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102"/>
        <w:gridCol w:w="5102"/>
      </w:tblGrid>
      <w:tr w:rsidR="00C16E26" w:rsidRPr="00C16E26" w14:paraId="53CF75FD" w14:textId="77777777" w:rsidTr="007419FA">
        <w:trPr>
          <w:cantSplit/>
          <w:trHeight w:val="421"/>
          <w:jc w:val="center"/>
        </w:trPr>
        <w:tc>
          <w:tcPr>
            <w:tcW w:w="2500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8E2475D" w14:textId="77777777" w:rsidR="00C16E26" w:rsidRPr="00C16E26" w:rsidRDefault="00C16E26" w:rsidP="00F11A40">
            <w:pPr>
              <w:tabs>
                <w:tab w:val="center" w:pos="4800"/>
              </w:tabs>
              <w:spacing w:line="240" w:lineRule="exact"/>
              <w:ind w:leftChars="20" w:left="497" w:rightChars="20" w:right="48" w:hangingChars="187" w:hanging="449"/>
              <w:jc w:val="distribute"/>
              <w:rPr>
                <w:color w:val="000000"/>
                <w:sz w:val="20"/>
              </w:rPr>
            </w:pPr>
            <w:r>
              <w:rPr>
                <w:rFonts w:cs="Times New Roman" w:hint="eastAsia"/>
                <w:noProof/>
                <w:kern w:val="0"/>
              </w:rPr>
              <w:t>項目</w:t>
            </w:r>
          </w:p>
        </w:tc>
        <w:tc>
          <w:tcPr>
            <w:tcW w:w="2500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4BD8B61E" w14:textId="77777777" w:rsidR="00C16E26" w:rsidRPr="006E1692" w:rsidRDefault="00C16E26" w:rsidP="00F11A40">
            <w:pPr>
              <w:tabs>
                <w:tab w:val="center" w:pos="4800"/>
              </w:tabs>
              <w:spacing w:line="240" w:lineRule="exact"/>
              <w:ind w:leftChars="20" w:left="492" w:rightChars="20" w:right="48" w:hangingChars="185" w:hanging="444"/>
              <w:jc w:val="distribute"/>
              <w:rPr>
                <w:color w:val="000000"/>
              </w:rPr>
            </w:pPr>
            <w:r w:rsidRPr="006E1692">
              <w:rPr>
                <w:rFonts w:hint="eastAsia"/>
                <w:color w:val="000000"/>
              </w:rPr>
              <w:t>決算數</w:t>
            </w:r>
          </w:p>
        </w:tc>
      </w:tr>
      <w:tr w:rsidR="00C16E26" w:rsidRPr="00C16E26" w14:paraId="26CA1344" w14:textId="77777777" w:rsidTr="007419FA">
        <w:trPr>
          <w:cantSplit/>
          <w:trHeight w:val="505"/>
          <w:jc w:val="center"/>
        </w:trPr>
        <w:tc>
          <w:tcPr>
            <w:tcW w:w="2500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58EE43A0" w14:textId="77777777" w:rsidR="00C16E26" w:rsidRPr="00C16E26" w:rsidRDefault="00C16E26" w:rsidP="00C16E26">
            <w:pPr>
              <w:tabs>
                <w:tab w:val="center" w:pos="4800"/>
              </w:tabs>
              <w:spacing w:line="240" w:lineRule="exact"/>
              <w:ind w:left="400" w:hangingChars="200" w:hanging="400"/>
              <w:rPr>
                <w:color w:val="000000"/>
                <w:sz w:val="20"/>
              </w:rPr>
            </w:pPr>
          </w:p>
        </w:tc>
        <w:tc>
          <w:tcPr>
            <w:tcW w:w="2500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47A52D5D" w14:textId="77777777" w:rsidR="00C16E26" w:rsidRPr="00C16E26" w:rsidRDefault="00C16E26" w:rsidP="00C16E26">
            <w:pPr>
              <w:tabs>
                <w:tab w:val="center" w:pos="4800"/>
              </w:tabs>
              <w:spacing w:line="240" w:lineRule="exact"/>
              <w:ind w:left="400" w:hangingChars="200" w:hanging="400"/>
              <w:rPr>
                <w:color w:val="000000"/>
                <w:sz w:val="20"/>
              </w:rPr>
            </w:pPr>
          </w:p>
        </w:tc>
      </w:tr>
      <w:tr w:rsidR="00C16E26" w:rsidRPr="00C16E26" w14:paraId="68F0AF28" w14:textId="77777777" w:rsidTr="007419FA">
        <w:trPr>
          <w:cantSplit/>
          <w:trHeight w:val="618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151E04F" w14:textId="0A06D666" w:rsidR="00C16E26" w:rsidRPr="00F11A40" w:rsidRDefault="00C16E26" w:rsidP="00F11A40">
            <w:pPr>
              <w:widowControl w:val="0"/>
              <w:overflowPunct/>
              <w:ind w:rightChars="20" w:right="48" w:firstLineChars="0" w:firstLine="0"/>
              <w:jc w:val="distribute"/>
              <w:rPr>
                <w:rFonts w:cs="Times New Roman"/>
                <w:noProof/>
                <w:sz w:val="22"/>
                <w:szCs w:val="22"/>
              </w:rPr>
            </w:pPr>
            <w:r w:rsidRPr="00F11A40">
              <w:rPr>
                <w:rFonts w:cs="Times New Roman" w:hint="eastAsia"/>
                <w:b/>
                <w:noProof/>
                <w:sz w:val="22"/>
                <w:szCs w:val="22"/>
              </w:rPr>
              <w:t>業務活動之現金流量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1710EA" w14:textId="77777777" w:rsidR="00C16E26" w:rsidRPr="00F11A40" w:rsidRDefault="00C16E26" w:rsidP="00F11A40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noProof/>
                <w:sz w:val="18"/>
                <w:szCs w:val="18"/>
              </w:rPr>
            </w:pPr>
          </w:p>
        </w:tc>
      </w:tr>
      <w:tr w:rsidR="00D12202" w:rsidRPr="00C16E26" w14:paraId="1F348A49" w14:textId="77777777" w:rsidTr="007419FA">
        <w:trPr>
          <w:cantSplit/>
          <w:trHeight w:val="618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47C7CAD" w14:textId="77777777" w:rsidR="00D12202" w:rsidRPr="00F11A40" w:rsidRDefault="00D12202" w:rsidP="00F11A40">
            <w:pPr>
              <w:widowControl w:val="0"/>
              <w:overflowPunct/>
              <w:ind w:leftChars="200" w:left="480" w:rightChars="-18" w:right="-43" w:firstLineChars="0" w:firstLine="0"/>
              <w:jc w:val="distribute"/>
              <w:rPr>
                <w:rFonts w:cs="Times New Roman"/>
                <w:noProof/>
                <w:sz w:val="22"/>
                <w:szCs w:val="22"/>
              </w:rPr>
            </w:pPr>
            <w:r w:rsidRPr="00F11A40">
              <w:rPr>
                <w:rFonts w:cs="Times New Roman"/>
                <w:noProof/>
                <w:sz w:val="22"/>
                <w:szCs w:val="22"/>
              </w:rPr>
              <w:t>本期賸餘（短絀）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C7EF4F" w14:textId="77777777" w:rsidR="00D12202" w:rsidRPr="00F11A40" w:rsidRDefault="005C6BB5" w:rsidP="00F11A40">
            <w:pPr>
              <w:ind w:rightChars="10" w:right="24" w:firstLine="360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F11A4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54,420,108,203</w:t>
            </w:r>
          </w:p>
        </w:tc>
      </w:tr>
      <w:tr w:rsidR="00D12202" w:rsidRPr="00C16E26" w14:paraId="0489CF8C" w14:textId="77777777" w:rsidTr="007419FA">
        <w:trPr>
          <w:cantSplit/>
          <w:trHeight w:val="618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DA9CB2A" w14:textId="77777777" w:rsidR="00D12202" w:rsidRPr="00F11A40" w:rsidRDefault="00D12202" w:rsidP="00F11A40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noProof/>
                <w:sz w:val="22"/>
                <w:szCs w:val="22"/>
              </w:rPr>
            </w:pPr>
            <w:r w:rsidRPr="00F11A40">
              <w:rPr>
                <w:rFonts w:cs="Times New Roman"/>
                <w:noProof/>
                <w:sz w:val="22"/>
                <w:szCs w:val="22"/>
              </w:rPr>
              <w:t>調整非現金項目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E3F063" w14:textId="77777777" w:rsidR="00D12202" w:rsidRPr="00F11A40" w:rsidRDefault="005C6BB5" w:rsidP="00F11A40">
            <w:pPr>
              <w:ind w:rightChars="10" w:right="24" w:firstLine="360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F11A4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19,520,592,070</w:t>
            </w:r>
          </w:p>
        </w:tc>
      </w:tr>
      <w:tr w:rsidR="00D12202" w:rsidRPr="00C16E26" w14:paraId="76D18E9F" w14:textId="77777777" w:rsidTr="007419FA">
        <w:trPr>
          <w:cantSplit/>
          <w:trHeight w:val="618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5EBEF93" w14:textId="77777777" w:rsidR="00D12202" w:rsidRPr="00F11A40" w:rsidRDefault="00D12202" w:rsidP="00F11A40">
            <w:pPr>
              <w:widowControl w:val="0"/>
              <w:overflowPunct/>
              <w:ind w:leftChars="100" w:left="240" w:rightChars="5" w:right="12" w:firstLineChars="0" w:firstLine="0"/>
              <w:jc w:val="distribute"/>
              <w:rPr>
                <w:rFonts w:cs="Times New Roman"/>
                <w:noProof/>
                <w:sz w:val="22"/>
                <w:szCs w:val="22"/>
              </w:rPr>
            </w:pPr>
            <w:r w:rsidRPr="00F11A40">
              <w:rPr>
                <w:rFonts w:cs="Times New Roman" w:hint="eastAsia"/>
                <w:b/>
                <w:noProof/>
                <w:spacing w:val="-24"/>
                <w:sz w:val="22"/>
                <w:szCs w:val="22"/>
              </w:rPr>
              <w:t>業務活動之淨現金流入（流出）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529958" w14:textId="2FC059FB" w:rsidR="00D12202" w:rsidRPr="00F11A40" w:rsidRDefault="005C6BB5" w:rsidP="00F11A40">
            <w:pPr>
              <w:ind w:rightChars="10" w:right="24" w:firstLine="360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F11A40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73,940,700,273</w:t>
            </w:r>
          </w:p>
        </w:tc>
      </w:tr>
      <w:tr w:rsidR="00C16E26" w:rsidRPr="00C16E26" w14:paraId="3C962196" w14:textId="77777777" w:rsidTr="007419FA">
        <w:trPr>
          <w:cantSplit/>
          <w:trHeight w:val="618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05958CE" w14:textId="77777777" w:rsidR="00C16E26" w:rsidRPr="00F11A40" w:rsidRDefault="00C16E26" w:rsidP="00F11A40">
            <w:pPr>
              <w:widowControl w:val="0"/>
              <w:overflowPunct/>
              <w:ind w:rightChars="20" w:right="48" w:firstLineChars="0" w:firstLine="0"/>
              <w:jc w:val="distribute"/>
              <w:rPr>
                <w:rFonts w:cs="Times New Roman"/>
                <w:noProof/>
                <w:sz w:val="22"/>
                <w:szCs w:val="22"/>
              </w:rPr>
            </w:pPr>
            <w:r w:rsidRPr="00F11A40">
              <w:rPr>
                <w:rFonts w:cs="Times New Roman" w:hint="eastAsia"/>
                <w:b/>
                <w:noProof/>
                <w:sz w:val="22"/>
                <w:szCs w:val="22"/>
              </w:rPr>
              <w:t>投資活動之現金流量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B0B82B" w14:textId="77777777" w:rsidR="00C16E26" w:rsidRPr="00F11A40" w:rsidRDefault="00C16E26" w:rsidP="00F11A40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noProof/>
                <w:sz w:val="18"/>
                <w:szCs w:val="18"/>
              </w:rPr>
            </w:pPr>
          </w:p>
        </w:tc>
      </w:tr>
      <w:tr w:rsidR="00D12202" w:rsidRPr="00C16E26" w14:paraId="409E47D6" w14:textId="77777777" w:rsidTr="007419FA">
        <w:trPr>
          <w:cantSplit/>
          <w:trHeight w:val="618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6935AC5" w14:textId="77777777" w:rsidR="00D12202" w:rsidRPr="00F11A40" w:rsidRDefault="00D12202" w:rsidP="00F11A40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noProof/>
                <w:sz w:val="22"/>
                <w:szCs w:val="22"/>
              </w:rPr>
            </w:pPr>
            <w:r w:rsidRPr="00F11A40">
              <w:rPr>
                <w:rFonts w:cs="Times New Roman"/>
                <w:noProof/>
                <w:sz w:val="22"/>
                <w:szCs w:val="22"/>
              </w:rPr>
              <w:t>減少短期投資及短期貸墊款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0E2B42" w14:textId="77777777" w:rsidR="00D12202" w:rsidRPr="00F11A40" w:rsidRDefault="005C6BB5" w:rsidP="00F11A40">
            <w:pPr>
              <w:ind w:rightChars="10" w:right="24" w:firstLine="360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F11A4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18,590,000,000</w:t>
            </w:r>
          </w:p>
        </w:tc>
      </w:tr>
      <w:tr w:rsidR="00D12202" w:rsidRPr="00C16E26" w14:paraId="02939AE9" w14:textId="77777777" w:rsidTr="007419FA">
        <w:trPr>
          <w:cantSplit/>
          <w:trHeight w:val="618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336B3D0" w14:textId="77777777" w:rsidR="00D12202" w:rsidRPr="00F11A40" w:rsidRDefault="00D12202" w:rsidP="00F11A40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noProof/>
                <w:sz w:val="22"/>
                <w:szCs w:val="22"/>
              </w:rPr>
            </w:pPr>
            <w:r w:rsidRPr="00F11A40">
              <w:rPr>
                <w:rFonts w:cs="Times New Roman"/>
                <w:noProof/>
                <w:sz w:val="22"/>
                <w:szCs w:val="22"/>
              </w:rPr>
              <w:t>減少長期貸墊款及準備金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49CE896" w14:textId="77777777" w:rsidR="00D12202" w:rsidRPr="00F11A40" w:rsidRDefault="005C6BB5" w:rsidP="00F11A40">
            <w:pPr>
              <w:ind w:rightChars="10" w:right="24" w:firstLine="360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F11A4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54,181,632</w:t>
            </w:r>
          </w:p>
        </w:tc>
      </w:tr>
      <w:tr w:rsidR="00D12202" w:rsidRPr="00C16E26" w14:paraId="4C96D47C" w14:textId="77777777" w:rsidTr="007419FA">
        <w:trPr>
          <w:cantSplit/>
          <w:trHeight w:val="618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3AA9D01" w14:textId="77777777" w:rsidR="00D12202" w:rsidRPr="00F11A40" w:rsidRDefault="00D12202" w:rsidP="00F11A40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noProof/>
                <w:spacing w:val="-10"/>
                <w:sz w:val="22"/>
                <w:szCs w:val="22"/>
              </w:rPr>
            </w:pPr>
            <w:r w:rsidRPr="00F11A40">
              <w:rPr>
                <w:rFonts w:cs="Times New Roman"/>
                <w:noProof/>
                <w:spacing w:val="-10"/>
                <w:sz w:val="22"/>
                <w:szCs w:val="22"/>
              </w:rPr>
              <w:t>減少固定資產、遞耗資產、無形資產及其他資產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5630B0" w14:textId="77777777" w:rsidR="00D12202" w:rsidRPr="00F11A40" w:rsidRDefault="005C6BB5" w:rsidP="00F11A40">
            <w:pPr>
              <w:ind w:rightChars="10" w:right="24" w:firstLine="360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F11A4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31,455,205</w:t>
            </w:r>
          </w:p>
        </w:tc>
      </w:tr>
      <w:tr w:rsidR="00D12202" w:rsidRPr="00C16E26" w14:paraId="12F801F5" w14:textId="77777777" w:rsidTr="007419FA">
        <w:trPr>
          <w:cantSplit/>
          <w:trHeight w:val="618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1627F53" w14:textId="77777777" w:rsidR="00D12202" w:rsidRPr="00F11A40" w:rsidRDefault="00D12202" w:rsidP="00F11A40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noProof/>
                <w:sz w:val="22"/>
                <w:szCs w:val="22"/>
              </w:rPr>
            </w:pPr>
            <w:r w:rsidRPr="00F11A40">
              <w:rPr>
                <w:rFonts w:cs="Times New Roman"/>
                <w:noProof/>
                <w:sz w:val="22"/>
                <w:szCs w:val="22"/>
              </w:rPr>
              <w:t>增加長期貸墊款及準備金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ABB6AAB" w14:textId="77777777" w:rsidR="00D12202" w:rsidRPr="00F11A40" w:rsidRDefault="005C6BB5" w:rsidP="00F11A40">
            <w:pPr>
              <w:ind w:rightChars="10" w:right="24" w:firstLine="360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F11A4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- 128,718,094</w:t>
            </w:r>
          </w:p>
        </w:tc>
      </w:tr>
      <w:tr w:rsidR="00D12202" w:rsidRPr="00C16E26" w14:paraId="2D7867A1" w14:textId="77777777" w:rsidTr="007419FA">
        <w:trPr>
          <w:cantSplit/>
          <w:trHeight w:val="618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F6FD3B1" w14:textId="77777777" w:rsidR="00D12202" w:rsidRPr="00F11A40" w:rsidRDefault="00D12202" w:rsidP="00F11A40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noProof/>
                <w:sz w:val="22"/>
                <w:szCs w:val="22"/>
              </w:rPr>
            </w:pPr>
            <w:r w:rsidRPr="00F11A40">
              <w:rPr>
                <w:rFonts w:cs="Times New Roman"/>
                <w:noProof/>
                <w:spacing w:val="-10"/>
                <w:sz w:val="22"/>
                <w:szCs w:val="22"/>
              </w:rPr>
              <w:t>增加固定資產、遞耗資產、無形資產及其他資產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0191647" w14:textId="77777777" w:rsidR="00D12202" w:rsidRPr="00F11A40" w:rsidRDefault="005C6BB5" w:rsidP="00F11A40">
            <w:pPr>
              <w:ind w:rightChars="10" w:right="24" w:firstLine="360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F11A4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- 343,931,955</w:t>
            </w:r>
          </w:p>
        </w:tc>
      </w:tr>
      <w:tr w:rsidR="00D12202" w:rsidRPr="00C16E26" w14:paraId="680C8FC6" w14:textId="77777777" w:rsidTr="007419FA">
        <w:trPr>
          <w:cantSplit/>
          <w:trHeight w:val="618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F2C4A0D" w14:textId="77777777" w:rsidR="00D12202" w:rsidRPr="00F11A40" w:rsidRDefault="00D12202" w:rsidP="00F11A40">
            <w:pPr>
              <w:widowControl w:val="0"/>
              <w:overflowPunct/>
              <w:ind w:leftChars="100" w:left="240" w:rightChars="5" w:right="12" w:firstLineChars="0" w:firstLine="0"/>
              <w:jc w:val="distribute"/>
              <w:rPr>
                <w:rFonts w:cs="Times New Roman"/>
                <w:noProof/>
                <w:sz w:val="22"/>
                <w:szCs w:val="22"/>
              </w:rPr>
            </w:pPr>
            <w:r w:rsidRPr="00F11A40">
              <w:rPr>
                <w:rFonts w:cs="Times New Roman" w:hint="eastAsia"/>
                <w:b/>
                <w:noProof/>
                <w:spacing w:val="-24"/>
                <w:sz w:val="22"/>
                <w:szCs w:val="22"/>
              </w:rPr>
              <w:t>投資活動之淨現金流入（流出）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21C843" w14:textId="77777777" w:rsidR="00D12202" w:rsidRPr="00F11A40" w:rsidRDefault="005C6BB5" w:rsidP="00F11A40">
            <w:pPr>
              <w:ind w:rightChars="10" w:right="24" w:firstLine="360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F11A40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18,202,986,788</w:t>
            </w:r>
          </w:p>
        </w:tc>
      </w:tr>
      <w:tr w:rsidR="00C16E26" w:rsidRPr="00C16E26" w14:paraId="7C28F23A" w14:textId="77777777" w:rsidTr="007419FA">
        <w:trPr>
          <w:cantSplit/>
          <w:trHeight w:val="618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4F48C2D" w14:textId="77777777" w:rsidR="00C16E26" w:rsidRPr="00F11A40" w:rsidRDefault="00C16E26" w:rsidP="00F11A40">
            <w:pPr>
              <w:widowControl w:val="0"/>
              <w:overflowPunct/>
              <w:ind w:rightChars="20" w:right="48" w:firstLineChars="0" w:firstLine="0"/>
              <w:jc w:val="distribute"/>
              <w:rPr>
                <w:rFonts w:cs="Times New Roman"/>
                <w:noProof/>
                <w:sz w:val="22"/>
                <w:szCs w:val="22"/>
              </w:rPr>
            </w:pPr>
            <w:r w:rsidRPr="00F11A40">
              <w:rPr>
                <w:rFonts w:cs="Times New Roman" w:hint="eastAsia"/>
                <w:b/>
                <w:noProof/>
                <w:sz w:val="22"/>
                <w:szCs w:val="22"/>
              </w:rPr>
              <w:t>籌資活動之現金流量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B26DBD" w14:textId="77777777" w:rsidR="00C16E26" w:rsidRPr="00F11A40" w:rsidRDefault="00C16E26" w:rsidP="00F11A40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noProof/>
                <w:sz w:val="18"/>
                <w:szCs w:val="18"/>
              </w:rPr>
            </w:pPr>
          </w:p>
        </w:tc>
      </w:tr>
      <w:tr w:rsidR="00D12202" w:rsidRPr="00C16E26" w14:paraId="16BF0006" w14:textId="77777777" w:rsidTr="007419FA">
        <w:trPr>
          <w:cantSplit/>
          <w:trHeight w:val="618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9E1A3F7" w14:textId="77777777" w:rsidR="00D12202" w:rsidRPr="00F11A40" w:rsidRDefault="00D12202" w:rsidP="00F11A40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noProof/>
                <w:sz w:val="22"/>
                <w:szCs w:val="22"/>
              </w:rPr>
            </w:pPr>
            <w:r w:rsidRPr="00F11A40">
              <w:rPr>
                <w:rFonts w:cs="Times New Roman"/>
                <w:noProof/>
                <w:sz w:val="22"/>
                <w:szCs w:val="22"/>
              </w:rPr>
              <w:t>增加短期債務及其他負債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5C0F2C" w14:textId="0CD5D620" w:rsidR="00D12202" w:rsidRPr="00F11A40" w:rsidRDefault="005C6BB5" w:rsidP="00F11A40">
            <w:pPr>
              <w:ind w:rightChars="10" w:right="24" w:firstLine="360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F11A4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130,460,084,349</w:t>
            </w:r>
          </w:p>
        </w:tc>
      </w:tr>
      <w:tr w:rsidR="00D12202" w:rsidRPr="00C16E26" w14:paraId="7258191B" w14:textId="77777777" w:rsidTr="007419FA">
        <w:trPr>
          <w:cantSplit/>
          <w:trHeight w:val="618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870B588" w14:textId="77777777" w:rsidR="00D12202" w:rsidRPr="00F11A40" w:rsidRDefault="00D12202" w:rsidP="00F11A40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noProof/>
                <w:sz w:val="22"/>
                <w:szCs w:val="22"/>
              </w:rPr>
            </w:pPr>
            <w:r w:rsidRPr="00F11A40">
              <w:rPr>
                <w:rFonts w:cs="Times New Roman"/>
                <w:noProof/>
                <w:sz w:val="22"/>
                <w:szCs w:val="22"/>
              </w:rPr>
              <w:t>減少短期債務及其他負債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6F0E398" w14:textId="565BDB43" w:rsidR="00D12202" w:rsidRPr="00F11A40" w:rsidRDefault="005C6BB5" w:rsidP="00F11A40">
            <w:pPr>
              <w:ind w:rightChars="10" w:right="24" w:firstLine="360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F11A4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- 148,895,292,110</w:t>
            </w:r>
          </w:p>
        </w:tc>
      </w:tr>
      <w:tr w:rsidR="00D12202" w:rsidRPr="00C16E26" w14:paraId="1B3ACEBC" w14:textId="77777777" w:rsidTr="007419FA">
        <w:trPr>
          <w:cantSplit/>
          <w:trHeight w:val="618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8C80750" w14:textId="77777777" w:rsidR="00D12202" w:rsidRPr="00F11A40" w:rsidRDefault="00D12202" w:rsidP="00F11A40">
            <w:pPr>
              <w:widowControl w:val="0"/>
              <w:overflowPunct/>
              <w:ind w:leftChars="100" w:left="240" w:rightChars="5" w:right="12" w:firstLineChars="0" w:firstLine="0"/>
              <w:jc w:val="distribute"/>
              <w:rPr>
                <w:rFonts w:cs="Times New Roman"/>
                <w:noProof/>
                <w:sz w:val="22"/>
                <w:szCs w:val="22"/>
              </w:rPr>
            </w:pPr>
            <w:r w:rsidRPr="00F11A40">
              <w:rPr>
                <w:rFonts w:cs="Times New Roman" w:hint="eastAsia"/>
                <w:b/>
                <w:noProof/>
                <w:spacing w:val="-24"/>
                <w:sz w:val="22"/>
                <w:szCs w:val="22"/>
              </w:rPr>
              <w:t>籌資活動之淨現金流入（流出）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CCD4E1E" w14:textId="13F9DBCE" w:rsidR="00D12202" w:rsidRPr="00F11A40" w:rsidRDefault="005C6BB5" w:rsidP="00F11A40">
            <w:pPr>
              <w:ind w:rightChars="10" w:right="24" w:firstLine="360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F11A40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- 18,435,207,761</w:t>
            </w:r>
          </w:p>
        </w:tc>
      </w:tr>
      <w:tr w:rsidR="00D12202" w:rsidRPr="00C16E26" w14:paraId="7573E7A7" w14:textId="77777777" w:rsidTr="007419FA">
        <w:trPr>
          <w:cantSplit/>
          <w:trHeight w:val="618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A19C343" w14:textId="77777777" w:rsidR="00D12202" w:rsidRPr="00F11A40" w:rsidRDefault="00D12202" w:rsidP="00F11A40">
            <w:pPr>
              <w:widowControl w:val="0"/>
              <w:overflowPunct/>
              <w:ind w:rightChars="5" w:right="12" w:firstLineChars="0" w:firstLine="0"/>
              <w:jc w:val="distribute"/>
              <w:rPr>
                <w:rFonts w:cs="Times New Roman"/>
                <w:noProof/>
                <w:sz w:val="22"/>
                <w:szCs w:val="22"/>
              </w:rPr>
            </w:pPr>
            <w:r w:rsidRPr="00F11A40">
              <w:rPr>
                <w:rFonts w:cs="Times New Roman" w:hint="eastAsia"/>
                <w:b/>
                <w:noProof/>
                <w:spacing w:val="-24"/>
                <w:sz w:val="22"/>
                <w:szCs w:val="22"/>
              </w:rPr>
              <w:t>現金及約當現金之淨增（淨減）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964A754" w14:textId="12D85E6F" w:rsidR="00D12202" w:rsidRPr="00F11A40" w:rsidRDefault="005C6BB5" w:rsidP="00F11A40">
            <w:pPr>
              <w:ind w:rightChars="10" w:right="24" w:firstLine="360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F11A40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73,708,479,300</w:t>
            </w:r>
          </w:p>
        </w:tc>
      </w:tr>
      <w:tr w:rsidR="00D12202" w:rsidRPr="00C16E26" w14:paraId="4321B08B" w14:textId="77777777" w:rsidTr="007419FA">
        <w:trPr>
          <w:cantSplit/>
          <w:trHeight w:val="618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A8ADCF6" w14:textId="77777777" w:rsidR="00D12202" w:rsidRPr="00F11A40" w:rsidRDefault="00D12202" w:rsidP="00F11A40">
            <w:pPr>
              <w:widowControl w:val="0"/>
              <w:overflowPunct/>
              <w:ind w:rightChars="20" w:right="48" w:firstLineChars="0" w:firstLine="0"/>
              <w:jc w:val="distribute"/>
              <w:rPr>
                <w:rFonts w:cs="Times New Roman"/>
                <w:noProof/>
                <w:sz w:val="22"/>
                <w:szCs w:val="22"/>
              </w:rPr>
            </w:pPr>
            <w:r w:rsidRPr="00F11A40">
              <w:rPr>
                <w:rFonts w:cs="Times New Roman" w:hint="eastAsia"/>
                <w:b/>
                <w:noProof/>
                <w:sz w:val="22"/>
                <w:szCs w:val="22"/>
              </w:rPr>
              <w:t>期初現金及約當現金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C4BCDC4" w14:textId="66D9F821" w:rsidR="00D12202" w:rsidRPr="00F11A40" w:rsidRDefault="005C6BB5" w:rsidP="00F11A40">
            <w:pPr>
              <w:ind w:rightChars="10" w:right="24" w:firstLine="360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F11A40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154,907,280,313</w:t>
            </w:r>
          </w:p>
        </w:tc>
      </w:tr>
      <w:tr w:rsidR="00D12202" w:rsidRPr="00C16E26" w14:paraId="7A0909D5" w14:textId="77777777" w:rsidTr="007419FA">
        <w:trPr>
          <w:cantSplit/>
          <w:trHeight w:val="618"/>
          <w:jc w:val="center"/>
        </w:trPr>
        <w:tc>
          <w:tcPr>
            <w:tcW w:w="250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7E7EA440" w14:textId="77777777" w:rsidR="00D12202" w:rsidRPr="00F11A40" w:rsidRDefault="00D12202" w:rsidP="00F11A40">
            <w:pPr>
              <w:widowControl w:val="0"/>
              <w:overflowPunct/>
              <w:ind w:rightChars="20" w:right="48" w:firstLineChars="0" w:firstLine="0"/>
              <w:jc w:val="distribute"/>
              <w:rPr>
                <w:rFonts w:cs="Times New Roman"/>
                <w:noProof/>
                <w:sz w:val="22"/>
                <w:szCs w:val="22"/>
              </w:rPr>
            </w:pPr>
            <w:r w:rsidRPr="00F11A40">
              <w:rPr>
                <w:rFonts w:cs="Times New Roman" w:hint="eastAsia"/>
                <w:b/>
                <w:noProof/>
                <w:sz w:val="22"/>
                <w:szCs w:val="22"/>
              </w:rPr>
              <w:t>期末現金及約當現金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5B7030B2" w14:textId="77777777" w:rsidR="00D12202" w:rsidRPr="00F11A40" w:rsidRDefault="005C6BB5" w:rsidP="00F11A40">
            <w:pPr>
              <w:ind w:rightChars="10" w:right="24" w:firstLine="360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F11A40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228,615,759,613</w:t>
            </w:r>
          </w:p>
        </w:tc>
      </w:tr>
    </w:tbl>
    <w:p w14:paraId="47CB232B" w14:textId="77777777" w:rsidR="00CD7907" w:rsidRPr="00DF3062" w:rsidRDefault="00CD7907" w:rsidP="00F11A40">
      <w:pPr>
        <w:tabs>
          <w:tab w:val="center" w:pos="4800"/>
        </w:tabs>
        <w:spacing w:line="240" w:lineRule="exact"/>
        <w:ind w:leftChars="-3" w:left="295" w:hangingChars="168" w:hanging="302"/>
        <w:rPr>
          <w:color w:val="000000"/>
          <w:sz w:val="18"/>
        </w:rPr>
      </w:pPr>
      <w:proofErr w:type="gramStart"/>
      <w:r w:rsidRPr="00DF3062">
        <w:rPr>
          <w:rFonts w:hint="eastAsia"/>
          <w:color w:val="000000"/>
          <w:sz w:val="18"/>
        </w:rPr>
        <w:t>註</w:t>
      </w:r>
      <w:proofErr w:type="gramEnd"/>
      <w:r w:rsidRPr="00DF3062">
        <w:rPr>
          <w:rFonts w:hint="eastAsia"/>
          <w:color w:val="000000"/>
          <w:sz w:val="18"/>
        </w:rPr>
        <w:t>：1.</w:t>
      </w:r>
      <w:r w:rsidR="004E6738" w:rsidRPr="004E6738">
        <w:rPr>
          <w:rFonts w:hint="eastAsia"/>
          <w:bCs/>
          <w:color w:val="000000"/>
          <w:sz w:val="18"/>
        </w:rPr>
        <w:t>本表係</w:t>
      </w:r>
      <w:proofErr w:type="gramStart"/>
      <w:r w:rsidR="004E6738" w:rsidRPr="004E6738">
        <w:rPr>
          <w:rFonts w:hint="eastAsia"/>
          <w:bCs/>
          <w:color w:val="000000"/>
          <w:sz w:val="18"/>
        </w:rPr>
        <w:t>採</w:t>
      </w:r>
      <w:proofErr w:type="gramEnd"/>
      <w:r w:rsidR="004E6738" w:rsidRPr="004E6738">
        <w:rPr>
          <w:rFonts w:hint="eastAsia"/>
          <w:bCs/>
          <w:color w:val="000000"/>
          <w:sz w:val="18"/>
        </w:rPr>
        <w:t>現金及約當現金基礎，包括現金及自投資日起</w:t>
      </w:r>
      <w:r w:rsidR="004E6738" w:rsidRPr="004E6738">
        <w:rPr>
          <w:bCs/>
          <w:color w:val="000000"/>
          <w:sz w:val="18"/>
        </w:rPr>
        <w:t>3個月內到期或清償之債權證券。</w:t>
      </w:r>
    </w:p>
    <w:p w14:paraId="57110CF3" w14:textId="77777777" w:rsidR="00CD7907" w:rsidRPr="00DF3062" w:rsidRDefault="00CD7907" w:rsidP="00F11A40">
      <w:pPr>
        <w:overflowPunct/>
        <w:spacing w:line="240" w:lineRule="exact"/>
        <w:ind w:leftChars="150" w:left="540" w:hangingChars="100" w:hanging="180"/>
        <w:rPr>
          <w:color w:val="000000"/>
          <w:sz w:val="18"/>
        </w:rPr>
      </w:pPr>
      <w:r w:rsidRPr="00DF3062">
        <w:rPr>
          <w:rFonts w:hint="eastAsia"/>
          <w:color w:val="000000"/>
          <w:sz w:val="18"/>
        </w:rPr>
        <w:t>2.</w:t>
      </w:r>
      <w:r w:rsidR="004E6738" w:rsidRPr="004E6738">
        <w:rPr>
          <w:rFonts w:hint="eastAsia"/>
          <w:bCs/>
          <w:color w:val="000000"/>
          <w:sz w:val="18"/>
        </w:rPr>
        <w:t>本表「調整非現金項目」欄所列，包括提存呆帳及評價損益、折舊、</w:t>
      </w:r>
      <w:proofErr w:type="gramStart"/>
      <w:r w:rsidR="004E6738" w:rsidRPr="004E6738">
        <w:rPr>
          <w:rFonts w:hint="eastAsia"/>
          <w:bCs/>
          <w:color w:val="000000"/>
          <w:sz w:val="18"/>
        </w:rPr>
        <w:t>折耗及攤</w:t>
      </w:r>
      <w:proofErr w:type="gramEnd"/>
      <w:r w:rsidR="004E6738" w:rsidRPr="004E6738">
        <w:rPr>
          <w:rFonts w:hint="eastAsia"/>
          <w:bCs/>
          <w:color w:val="000000"/>
          <w:sz w:val="18"/>
        </w:rPr>
        <w:t>銷、處理資產損失（利益）、其他、</w:t>
      </w:r>
      <w:proofErr w:type="gramStart"/>
      <w:r w:rsidR="004E6738" w:rsidRPr="004E6738">
        <w:rPr>
          <w:rFonts w:hint="eastAsia"/>
          <w:bCs/>
          <w:color w:val="000000"/>
          <w:sz w:val="18"/>
        </w:rPr>
        <w:t>流動資產淨減</w:t>
      </w:r>
      <w:proofErr w:type="gramEnd"/>
      <w:r w:rsidR="004E6738" w:rsidRPr="004E6738">
        <w:rPr>
          <w:rFonts w:hint="eastAsia"/>
          <w:bCs/>
          <w:color w:val="000000"/>
          <w:sz w:val="18"/>
        </w:rPr>
        <w:t>（淨增）及流動負債淨增（淨減）。</w:t>
      </w:r>
    </w:p>
    <w:p w14:paraId="442AA86F" w14:textId="480CE91D" w:rsidR="001157E8" w:rsidRDefault="006E1692" w:rsidP="00F11A40">
      <w:pPr>
        <w:overflowPunct/>
        <w:spacing w:line="240" w:lineRule="exact"/>
        <w:ind w:leftChars="150" w:left="509" w:hangingChars="83" w:hanging="149"/>
        <w:rPr>
          <w:color w:val="000000"/>
          <w:sz w:val="18"/>
        </w:rPr>
      </w:pPr>
      <w:r w:rsidRPr="00DF3062">
        <w:rPr>
          <w:rFonts w:hint="eastAsia"/>
          <w:color w:val="000000"/>
          <w:sz w:val="18"/>
        </w:rPr>
        <w:t>3.</w:t>
      </w:r>
      <w:proofErr w:type="gramStart"/>
      <w:r w:rsidR="004E6738" w:rsidRPr="004E6738">
        <w:rPr>
          <w:rFonts w:hint="eastAsia"/>
          <w:color w:val="000000"/>
          <w:sz w:val="18"/>
        </w:rPr>
        <w:t>本表編製</w:t>
      </w:r>
      <w:proofErr w:type="gramEnd"/>
      <w:r w:rsidR="004E6738" w:rsidRPr="004E6738">
        <w:rPr>
          <w:rFonts w:hint="eastAsia"/>
          <w:color w:val="000000"/>
          <w:sz w:val="18"/>
        </w:rPr>
        <w:t>基礎係依會計法刪除第</w:t>
      </w:r>
      <w:r w:rsidR="004E6738" w:rsidRPr="004E6738">
        <w:rPr>
          <w:color w:val="000000"/>
          <w:sz w:val="18"/>
        </w:rPr>
        <w:t>29條後，平衡表已納入固定資產及長期負債等科目，與預算編列基礎不同。</w:t>
      </w:r>
      <w:r w:rsidR="001157E8">
        <w:rPr>
          <w:color w:val="000000"/>
          <w:sz w:val="18"/>
        </w:rPr>
        <w:br w:type="page"/>
      </w:r>
    </w:p>
    <w:p w14:paraId="338C8237" w14:textId="10A906E6" w:rsidR="00CD7907" w:rsidRDefault="001A22AB" w:rsidP="00D1286B">
      <w:pPr>
        <w:tabs>
          <w:tab w:val="left" w:pos="504"/>
          <w:tab w:val="center" w:pos="4800"/>
        </w:tabs>
        <w:overflowPunct/>
        <w:adjustRightInd w:val="0"/>
        <w:snapToGrid w:val="0"/>
        <w:ind w:leftChars="-122" w:left="-293" w:firstLineChars="0" w:firstLine="0"/>
        <w:jc w:val="center"/>
        <w:rPr>
          <w:b/>
          <w:color w:val="000000"/>
          <w:spacing w:val="-10"/>
          <w:sz w:val="32"/>
          <w:u w:val="single" w:color="000000"/>
        </w:rPr>
      </w:pPr>
      <w:r w:rsidRPr="00CD7907">
        <w:rPr>
          <w:rFonts w:hint="eastAsia"/>
          <w:b/>
          <w:color w:val="000000"/>
          <w:spacing w:val="-10"/>
          <w:sz w:val="32"/>
          <w:u w:val="single" w:color="000000"/>
        </w:rPr>
        <w:lastRenderedPageBreak/>
        <w:t xml:space="preserve">　</w:t>
      </w:r>
      <w:r w:rsidR="00CD7907" w:rsidRPr="006E1692">
        <w:rPr>
          <w:rFonts w:hint="eastAsia"/>
          <w:b/>
          <w:color w:val="000000"/>
          <w:sz w:val="32"/>
          <w:u w:val="single" w:color="000000"/>
        </w:rPr>
        <w:t>衛生福利特別收入基金餘</w:t>
      </w:r>
      <w:proofErr w:type="gramStart"/>
      <w:r w:rsidR="00CD7907" w:rsidRPr="006E1692">
        <w:rPr>
          <w:rFonts w:hint="eastAsia"/>
          <w:b/>
          <w:color w:val="000000"/>
          <w:sz w:val="32"/>
          <w:u w:val="single" w:color="000000"/>
        </w:rPr>
        <w:t>絀</w:t>
      </w:r>
      <w:proofErr w:type="gramEnd"/>
      <w:r w:rsidR="00CD7907" w:rsidRPr="006E1692">
        <w:rPr>
          <w:rFonts w:hint="eastAsia"/>
          <w:b/>
          <w:color w:val="000000"/>
          <w:sz w:val="32"/>
          <w:u w:val="single" w:color="000000"/>
        </w:rPr>
        <w:t>審定後平衡表</w:t>
      </w:r>
      <w:r w:rsidRPr="00CD7907">
        <w:rPr>
          <w:rFonts w:hint="eastAsia"/>
          <w:b/>
          <w:color w:val="000000"/>
          <w:spacing w:val="-10"/>
          <w:sz w:val="32"/>
          <w:u w:val="single" w:color="000000"/>
        </w:rPr>
        <w:t xml:space="preserve">　</w:t>
      </w:r>
    </w:p>
    <w:p w14:paraId="306C544B" w14:textId="77777777" w:rsidR="00CD7907" w:rsidRPr="00CD7907" w:rsidRDefault="005F7F31" w:rsidP="00F11A40">
      <w:pPr>
        <w:tabs>
          <w:tab w:val="left" w:pos="3640"/>
          <w:tab w:val="left" w:pos="8777"/>
        </w:tabs>
        <w:overflowPunct/>
        <w:snapToGrid w:val="0"/>
        <w:ind w:rightChars="5" w:right="12" w:firstLineChars="0" w:firstLine="0"/>
        <w:jc w:val="right"/>
        <w:rPr>
          <w:color w:val="000000"/>
        </w:rPr>
      </w:pPr>
      <w:r>
        <w:rPr>
          <w:color w:val="000000"/>
        </w:rPr>
        <w:tab/>
      </w:r>
      <w:r w:rsidR="00CD7907" w:rsidRPr="00CD7907">
        <w:rPr>
          <w:rFonts w:hint="eastAsia"/>
          <w:color w:val="000000"/>
        </w:rPr>
        <w:t>中華民國1</w:t>
      </w:r>
      <w:r w:rsidR="00D76287">
        <w:rPr>
          <w:rFonts w:hint="eastAsia"/>
          <w:color w:val="000000"/>
        </w:rPr>
        <w:t>1</w:t>
      </w:r>
      <w:r w:rsidR="0048700B">
        <w:rPr>
          <w:rFonts w:hint="eastAsia"/>
          <w:color w:val="000000"/>
        </w:rPr>
        <w:t>3</w:t>
      </w:r>
      <w:r w:rsidR="00CD7907" w:rsidRPr="00CD7907">
        <w:rPr>
          <w:rFonts w:hint="eastAsia"/>
          <w:color w:val="000000"/>
        </w:rPr>
        <w:t>年12月31日</w:t>
      </w:r>
      <w:r w:rsidR="00CD7907" w:rsidRPr="00CD7907">
        <w:rPr>
          <w:rFonts w:hint="eastAsia"/>
          <w:color w:val="000000"/>
        </w:rPr>
        <w:tab/>
      </w:r>
      <w:r w:rsidR="00CD7907" w:rsidRPr="00CD7907">
        <w:rPr>
          <w:rFonts w:hint="eastAsia"/>
          <w:color w:val="000000"/>
          <w:spacing w:val="-20"/>
        </w:rPr>
        <w:t>單位：新</w:t>
      </w:r>
      <w:r w:rsidR="00CD7907" w:rsidRPr="00C30336">
        <w:rPr>
          <w:rFonts w:cs="Times New Roman" w:hint="eastAsia"/>
          <w:spacing w:val="-20"/>
          <w:kern w:val="0"/>
          <w:szCs w:val="20"/>
        </w:rPr>
        <w:t>臺幣</w:t>
      </w:r>
      <w:r w:rsidR="00CD7907" w:rsidRPr="00CD7907">
        <w:rPr>
          <w:rFonts w:hint="eastAsia"/>
          <w:color w:val="000000"/>
          <w:spacing w:val="-20"/>
        </w:rPr>
        <w:t>元</w:t>
      </w:r>
    </w:p>
    <w:tbl>
      <w:tblPr>
        <w:tblW w:w="1021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47"/>
        <w:gridCol w:w="1585"/>
        <w:gridCol w:w="772"/>
        <w:gridCol w:w="1593"/>
        <w:gridCol w:w="764"/>
        <w:gridCol w:w="1588"/>
        <w:gridCol w:w="770"/>
      </w:tblGrid>
      <w:tr w:rsidR="00CD7907" w:rsidRPr="00CD7907" w14:paraId="01A48C56" w14:textId="77777777" w:rsidTr="00F11A40">
        <w:trPr>
          <w:cantSplit/>
          <w:trHeight w:hRule="exact" w:val="427"/>
        </w:trPr>
        <w:tc>
          <w:tcPr>
            <w:tcW w:w="3147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46EA92B1" w14:textId="77777777" w:rsidR="00CD7907" w:rsidRPr="00CD7907" w:rsidRDefault="00CD7907" w:rsidP="00B47F6A">
            <w:pPr>
              <w:snapToGrid w:val="0"/>
              <w:ind w:leftChars="7" w:left="48" w:rightChars="3" w:right="7" w:hangingChars="13" w:hanging="31"/>
              <w:jc w:val="distribute"/>
              <w:rPr>
                <w:color w:val="000000"/>
              </w:rPr>
            </w:pPr>
            <w:r w:rsidRPr="00CD7907">
              <w:rPr>
                <w:rFonts w:hint="eastAsia"/>
                <w:color w:val="000000"/>
              </w:rPr>
              <w:t>科目</w:t>
            </w:r>
          </w:p>
        </w:tc>
        <w:tc>
          <w:tcPr>
            <w:tcW w:w="2357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300A7B26" w14:textId="77777777" w:rsidR="00CD7907" w:rsidRPr="00CD7907" w:rsidRDefault="006E1692" w:rsidP="00F11A40">
            <w:pPr>
              <w:snapToGrid w:val="0"/>
              <w:ind w:leftChars="20" w:left="48" w:rightChars="20" w:right="48" w:firstLineChars="0" w:firstLine="0"/>
              <w:jc w:val="center"/>
              <w:rPr>
                <w:color w:val="000000"/>
                <w:spacing w:val="20"/>
              </w:rPr>
            </w:pPr>
            <w:r>
              <w:rPr>
                <w:rFonts w:hint="eastAsia"/>
                <w:color w:val="000000"/>
                <w:spacing w:val="20"/>
              </w:rPr>
              <w:t>1</w:t>
            </w:r>
            <w:r w:rsidR="00D76287">
              <w:rPr>
                <w:rFonts w:hint="eastAsia"/>
                <w:color w:val="000000"/>
                <w:spacing w:val="20"/>
              </w:rPr>
              <w:t>1</w:t>
            </w:r>
            <w:r w:rsidR="0048700B">
              <w:rPr>
                <w:rFonts w:hint="eastAsia"/>
                <w:color w:val="000000"/>
                <w:spacing w:val="20"/>
              </w:rPr>
              <w:t>3</w:t>
            </w:r>
            <w:r w:rsidR="00CD7907" w:rsidRPr="00CD7907">
              <w:rPr>
                <w:rFonts w:hint="eastAsia"/>
                <w:color w:val="000000"/>
                <w:spacing w:val="20"/>
              </w:rPr>
              <w:t>年12月31日</w:t>
            </w:r>
          </w:p>
        </w:tc>
        <w:tc>
          <w:tcPr>
            <w:tcW w:w="2357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1D233B65" w14:textId="77777777" w:rsidR="00CD7907" w:rsidRPr="00CD7907" w:rsidRDefault="006E1692" w:rsidP="00F11A40">
            <w:pPr>
              <w:snapToGrid w:val="0"/>
              <w:ind w:leftChars="20" w:left="48" w:rightChars="20" w:right="48" w:firstLineChars="0" w:firstLine="0"/>
              <w:jc w:val="center"/>
              <w:rPr>
                <w:color w:val="000000"/>
                <w:spacing w:val="20"/>
              </w:rPr>
            </w:pPr>
            <w:r>
              <w:rPr>
                <w:rFonts w:hint="eastAsia"/>
                <w:color w:val="000000"/>
                <w:spacing w:val="20"/>
              </w:rPr>
              <w:t>1</w:t>
            </w:r>
            <w:r w:rsidR="004350AA">
              <w:rPr>
                <w:rFonts w:hint="eastAsia"/>
                <w:color w:val="000000"/>
                <w:spacing w:val="20"/>
              </w:rPr>
              <w:t>1</w:t>
            </w:r>
            <w:r w:rsidR="0048700B">
              <w:rPr>
                <w:rFonts w:hint="eastAsia"/>
                <w:color w:val="000000"/>
                <w:spacing w:val="20"/>
              </w:rPr>
              <w:t>2</w:t>
            </w:r>
            <w:r w:rsidR="00CD7907" w:rsidRPr="00CD7907">
              <w:rPr>
                <w:rFonts w:hint="eastAsia"/>
                <w:color w:val="000000"/>
                <w:spacing w:val="20"/>
              </w:rPr>
              <w:t>年12月31日</w:t>
            </w:r>
          </w:p>
        </w:tc>
        <w:tc>
          <w:tcPr>
            <w:tcW w:w="2358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6BAA5C51" w14:textId="77777777" w:rsidR="00CD7907" w:rsidRPr="00CD7907" w:rsidRDefault="00CD7907" w:rsidP="00F11A40">
            <w:pPr>
              <w:snapToGrid w:val="0"/>
              <w:ind w:leftChars="20" w:left="48" w:rightChars="20" w:right="48" w:firstLineChars="0" w:firstLine="0"/>
              <w:jc w:val="distribute"/>
              <w:rPr>
                <w:color w:val="000000"/>
              </w:rPr>
            </w:pPr>
            <w:r w:rsidRPr="00CD7907">
              <w:rPr>
                <w:rFonts w:hint="eastAsia"/>
                <w:color w:val="000000"/>
              </w:rPr>
              <w:t>比較增減</w:t>
            </w:r>
          </w:p>
        </w:tc>
      </w:tr>
      <w:tr w:rsidR="00CD7907" w:rsidRPr="00CD7907" w14:paraId="4C0F5FA2" w14:textId="77777777" w:rsidTr="00F11A40">
        <w:trPr>
          <w:cantSplit/>
          <w:trHeight w:hRule="exact" w:val="427"/>
        </w:trPr>
        <w:tc>
          <w:tcPr>
            <w:tcW w:w="3147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20A86AED" w14:textId="77777777" w:rsidR="00CD7907" w:rsidRPr="00CD7907" w:rsidRDefault="00CD7907" w:rsidP="00CD7907">
            <w:pPr>
              <w:snapToGrid w:val="0"/>
              <w:ind w:leftChars="20" w:left="48" w:rightChars="20" w:right="48" w:firstLineChars="0" w:firstLine="0"/>
              <w:jc w:val="distribute"/>
              <w:rPr>
                <w:color w:val="000000"/>
              </w:rPr>
            </w:pPr>
          </w:p>
        </w:tc>
        <w:tc>
          <w:tcPr>
            <w:tcW w:w="1585" w:type="dxa"/>
            <w:tcBorders>
              <w:bottom w:val="single" w:sz="8" w:space="0" w:color="auto"/>
            </w:tcBorders>
            <w:vAlign w:val="center"/>
          </w:tcPr>
          <w:p w14:paraId="781ADBF7" w14:textId="77777777" w:rsidR="00CD7907" w:rsidRPr="00CD7907" w:rsidRDefault="00CD7907" w:rsidP="00F11A40">
            <w:pPr>
              <w:snapToGrid w:val="0"/>
              <w:ind w:leftChars="20" w:left="48" w:rightChars="20" w:right="48" w:firstLineChars="0" w:firstLine="0"/>
              <w:jc w:val="distribute"/>
              <w:rPr>
                <w:color w:val="000000"/>
              </w:rPr>
            </w:pPr>
            <w:r w:rsidRPr="00CD7907">
              <w:rPr>
                <w:rFonts w:hint="eastAsia"/>
                <w:color w:val="000000"/>
              </w:rPr>
              <w:t>金額</w:t>
            </w:r>
          </w:p>
        </w:tc>
        <w:tc>
          <w:tcPr>
            <w:tcW w:w="772" w:type="dxa"/>
            <w:tcBorders>
              <w:bottom w:val="single" w:sz="8" w:space="0" w:color="auto"/>
            </w:tcBorders>
            <w:vAlign w:val="center"/>
          </w:tcPr>
          <w:p w14:paraId="39757E37" w14:textId="77777777" w:rsidR="00CD7907" w:rsidRPr="00CD7907" w:rsidRDefault="00CD7907" w:rsidP="00F11A40">
            <w:pPr>
              <w:snapToGrid w:val="0"/>
              <w:ind w:leftChars="20" w:left="48" w:rightChars="20" w:right="48" w:firstLineChars="0" w:firstLine="0"/>
              <w:jc w:val="distribute"/>
              <w:rPr>
                <w:color w:val="000000"/>
              </w:rPr>
            </w:pPr>
            <w:r w:rsidRPr="00CD7907">
              <w:rPr>
                <w:rFonts w:hint="eastAsia"/>
                <w:color w:val="000000"/>
              </w:rPr>
              <w:t>％</w:t>
            </w:r>
          </w:p>
        </w:tc>
        <w:tc>
          <w:tcPr>
            <w:tcW w:w="1593" w:type="dxa"/>
            <w:tcBorders>
              <w:bottom w:val="single" w:sz="8" w:space="0" w:color="auto"/>
            </w:tcBorders>
            <w:vAlign w:val="center"/>
          </w:tcPr>
          <w:p w14:paraId="6B77E05D" w14:textId="77777777" w:rsidR="00CD7907" w:rsidRPr="00CD7907" w:rsidRDefault="00CD7907" w:rsidP="00F11A40">
            <w:pPr>
              <w:snapToGrid w:val="0"/>
              <w:ind w:leftChars="20" w:left="48" w:rightChars="20" w:right="48" w:firstLineChars="0" w:firstLine="0"/>
              <w:jc w:val="distribute"/>
              <w:rPr>
                <w:color w:val="000000"/>
              </w:rPr>
            </w:pPr>
            <w:r w:rsidRPr="00CD7907">
              <w:rPr>
                <w:rFonts w:hint="eastAsia"/>
                <w:color w:val="000000"/>
              </w:rPr>
              <w:t>金額</w:t>
            </w:r>
          </w:p>
        </w:tc>
        <w:tc>
          <w:tcPr>
            <w:tcW w:w="764" w:type="dxa"/>
            <w:tcBorders>
              <w:bottom w:val="single" w:sz="8" w:space="0" w:color="auto"/>
            </w:tcBorders>
            <w:vAlign w:val="center"/>
          </w:tcPr>
          <w:p w14:paraId="70E74E90" w14:textId="77777777" w:rsidR="00CD7907" w:rsidRPr="00CD7907" w:rsidRDefault="00CD7907" w:rsidP="00F11A40">
            <w:pPr>
              <w:snapToGrid w:val="0"/>
              <w:ind w:leftChars="20" w:left="48" w:rightChars="20" w:right="48" w:firstLineChars="0" w:firstLine="0"/>
              <w:jc w:val="distribute"/>
              <w:rPr>
                <w:color w:val="000000"/>
              </w:rPr>
            </w:pPr>
            <w:r w:rsidRPr="00CD7907">
              <w:rPr>
                <w:rFonts w:hint="eastAsia"/>
                <w:color w:val="000000"/>
              </w:rPr>
              <w:t>％</w:t>
            </w:r>
          </w:p>
        </w:tc>
        <w:tc>
          <w:tcPr>
            <w:tcW w:w="1588" w:type="dxa"/>
            <w:tcBorders>
              <w:bottom w:val="single" w:sz="8" w:space="0" w:color="auto"/>
            </w:tcBorders>
            <w:vAlign w:val="center"/>
          </w:tcPr>
          <w:p w14:paraId="74BDD109" w14:textId="77777777" w:rsidR="00CD7907" w:rsidRPr="00CD7907" w:rsidRDefault="00CD7907" w:rsidP="00F11A40">
            <w:pPr>
              <w:snapToGrid w:val="0"/>
              <w:ind w:leftChars="20" w:left="48" w:rightChars="20" w:right="48" w:firstLineChars="0" w:firstLine="0"/>
              <w:jc w:val="distribute"/>
              <w:rPr>
                <w:color w:val="000000"/>
              </w:rPr>
            </w:pPr>
            <w:r w:rsidRPr="00CD7907">
              <w:rPr>
                <w:rFonts w:hint="eastAsia"/>
                <w:color w:val="000000"/>
              </w:rPr>
              <w:t>金額</w:t>
            </w:r>
          </w:p>
        </w:tc>
        <w:tc>
          <w:tcPr>
            <w:tcW w:w="770" w:type="dxa"/>
            <w:tcBorders>
              <w:bottom w:val="single" w:sz="8" w:space="0" w:color="auto"/>
              <w:right w:val="nil"/>
            </w:tcBorders>
            <w:vAlign w:val="center"/>
          </w:tcPr>
          <w:p w14:paraId="310947AC" w14:textId="77777777" w:rsidR="00CD7907" w:rsidRPr="00CD7907" w:rsidRDefault="00CD7907" w:rsidP="00F11A40">
            <w:pPr>
              <w:snapToGrid w:val="0"/>
              <w:ind w:leftChars="20" w:left="48" w:rightChars="20" w:right="48" w:firstLineChars="0" w:firstLine="0"/>
              <w:jc w:val="distribute"/>
              <w:rPr>
                <w:color w:val="000000"/>
              </w:rPr>
            </w:pPr>
            <w:r w:rsidRPr="00CD7907">
              <w:rPr>
                <w:rFonts w:hint="eastAsia"/>
                <w:color w:val="000000"/>
              </w:rPr>
              <w:t>％</w:t>
            </w:r>
          </w:p>
        </w:tc>
      </w:tr>
      <w:tr w:rsidR="00F57D53" w:rsidRPr="00CD7907" w14:paraId="4A8A4EA9" w14:textId="77777777" w:rsidTr="00762E5D">
        <w:trPr>
          <w:cantSplit/>
          <w:trHeight w:val="539"/>
        </w:trPr>
        <w:tc>
          <w:tcPr>
            <w:tcW w:w="314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04D4B501" w14:textId="77777777" w:rsidR="00F57D53" w:rsidRPr="00CD7907" w:rsidRDefault="00F57D53" w:rsidP="00F11A40">
            <w:pPr>
              <w:widowControl w:val="0"/>
              <w:overflowPunct/>
              <w:ind w:rightChars="20" w:right="48" w:firstLineChars="0" w:firstLine="0"/>
              <w:jc w:val="distribute"/>
              <w:rPr>
                <w:b/>
                <w:color w:val="000000"/>
                <w:kern w:val="0"/>
                <w:szCs w:val="20"/>
              </w:rPr>
            </w:pPr>
            <w:r w:rsidRPr="00B47F6A">
              <w:rPr>
                <w:rFonts w:cs="Times New Roman" w:hint="eastAsia"/>
                <w:b/>
                <w:spacing w:val="-6"/>
                <w:kern w:val="0"/>
                <w:szCs w:val="20"/>
              </w:rPr>
              <w:t>資產</w:t>
            </w:r>
          </w:p>
        </w:tc>
        <w:tc>
          <w:tcPr>
            <w:tcW w:w="1585" w:type="dxa"/>
            <w:tcBorders>
              <w:top w:val="nil"/>
              <w:bottom w:val="nil"/>
            </w:tcBorders>
            <w:vAlign w:val="center"/>
          </w:tcPr>
          <w:p w14:paraId="6F309119" w14:textId="77777777" w:rsidR="00F57D53" w:rsidRPr="00F57D53" w:rsidRDefault="00F57D53" w:rsidP="006E276E">
            <w:pPr>
              <w:ind w:rightChars="10" w:right="24" w:firstLineChars="0" w:firstLine="0"/>
              <w:jc w:val="right"/>
              <w:rPr>
                <w:rFonts w:ascii="新細明體" w:hAnsi="新細明體"/>
                <w:b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242,589,038,305</w:t>
            </w:r>
          </w:p>
        </w:tc>
        <w:tc>
          <w:tcPr>
            <w:tcW w:w="772" w:type="dxa"/>
            <w:tcBorders>
              <w:top w:val="nil"/>
              <w:bottom w:val="nil"/>
            </w:tcBorders>
            <w:vAlign w:val="center"/>
          </w:tcPr>
          <w:p w14:paraId="353B4C97" w14:textId="77777777" w:rsidR="00F57D53" w:rsidRPr="00F57D53" w:rsidRDefault="00F57D53" w:rsidP="006E276E">
            <w:pPr>
              <w:ind w:rightChars="10" w:right="24" w:firstLineChars="0" w:firstLine="0"/>
              <w:jc w:val="right"/>
              <w:rPr>
                <w:rFonts w:ascii="新細明體" w:hAnsi="新細明體"/>
                <w:b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593" w:type="dxa"/>
            <w:tcBorders>
              <w:top w:val="nil"/>
              <w:bottom w:val="nil"/>
            </w:tcBorders>
            <w:vAlign w:val="center"/>
          </w:tcPr>
          <w:p w14:paraId="3EF614E6" w14:textId="77777777" w:rsidR="00F57D53" w:rsidRPr="00190A22" w:rsidRDefault="00F57D53" w:rsidP="006E276E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211,988,595,338</w:t>
            </w:r>
          </w:p>
        </w:tc>
        <w:tc>
          <w:tcPr>
            <w:tcW w:w="764" w:type="dxa"/>
            <w:tcBorders>
              <w:top w:val="nil"/>
              <w:bottom w:val="nil"/>
            </w:tcBorders>
            <w:vAlign w:val="center"/>
          </w:tcPr>
          <w:p w14:paraId="018C7F72" w14:textId="77777777" w:rsidR="00F57D53" w:rsidRPr="00190A22" w:rsidRDefault="00F57D53" w:rsidP="006E276E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588" w:type="dxa"/>
            <w:tcBorders>
              <w:top w:val="nil"/>
              <w:bottom w:val="nil"/>
            </w:tcBorders>
            <w:vAlign w:val="center"/>
          </w:tcPr>
          <w:p w14:paraId="0601DB42" w14:textId="77777777" w:rsidR="00F57D53" w:rsidRPr="00F57D53" w:rsidRDefault="00F57D53" w:rsidP="006E276E">
            <w:pPr>
              <w:ind w:rightChars="10" w:right="24" w:firstLineChars="0" w:firstLine="0"/>
              <w:jc w:val="right"/>
              <w:rPr>
                <w:rFonts w:ascii="新細明體" w:hAnsi="新細明體"/>
                <w:b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30,600,442,967</w:t>
            </w:r>
          </w:p>
        </w:tc>
        <w:tc>
          <w:tcPr>
            <w:tcW w:w="770" w:type="dxa"/>
            <w:tcBorders>
              <w:top w:val="nil"/>
              <w:bottom w:val="nil"/>
              <w:right w:val="nil"/>
            </w:tcBorders>
            <w:vAlign w:val="center"/>
          </w:tcPr>
          <w:p w14:paraId="10453837" w14:textId="77777777" w:rsidR="00F57D53" w:rsidRPr="00190A22" w:rsidRDefault="00F57D53" w:rsidP="006E276E">
            <w:pPr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b/>
                <w:kern w:val="0"/>
                <w:sz w:val="18"/>
              </w:rPr>
              <w:t>14.43</w:t>
            </w:r>
          </w:p>
        </w:tc>
      </w:tr>
      <w:tr w:rsidR="00F57D53" w:rsidRPr="00CD7907" w14:paraId="5F7445CF" w14:textId="77777777" w:rsidTr="00762E5D">
        <w:trPr>
          <w:cantSplit/>
          <w:trHeight w:val="539"/>
        </w:trPr>
        <w:tc>
          <w:tcPr>
            <w:tcW w:w="314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6F87834" w14:textId="77777777" w:rsidR="00F57D53" w:rsidRDefault="00F57D53" w:rsidP="00F11A40">
            <w:pPr>
              <w:widowControl w:val="0"/>
              <w:overflowPunct/>
              <w:ind w:leftChars="100" w:left="240" w:rightChars="20" w:right="48" w:firstLineChars="0" w:firstLine="0"/>
              <w:jc w:val="distribute"/>
              <w:rPr>
                <w:spacing w:val="-6"/>
                <w:kern w:val="0"/>
                <w:sz w:val="22"/>
              </w:rPr>
            </w:pPr>
            <w:r w:rsidRPr="00B47F6A">
              <w:rPr>
                <w:spacing w:val="-6"/>
                <w:kern w:val="0"/>
                <w:sz w:val="22"/>
              </w:rPr>
              <w:t>流動資產</w:t>
            </w:r>
          </w:p>
        </w:tc>
        <w:tc>
          <w:tcPr>
            <w:tcW w:w="1585" w:type="dxa"/>
            <w:tcBorders>
              <w:top w:val="nil"/>
              <w:bottom w:val="nil"/>
            </w:tcBorders>
            <w:vAlign w:val="center"/>
          </w:tcPr>
          <w:p w14:paraId="75282187" w14:textId="77777777" w:rsidR="00F57D53" w:rsidRPr="00190A22" w:rsidRDefault="00F57D53" w:rsidP="006E276E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237,971,171,813</w:t>
            </w:r>
          </w:p>
        </w:tc>
        <w:tc>
          <w:tcPr>
            <w:tcW w:w="772" w:type="dxa"/>
            <w:tcBorders>
              <w:top w:val="nil"/>
              <w:bottom w:val="nil"/>
            </w:tcBorders>
            <w:vAlign w:val="center"/>
          </w:tcPr>
          <w:p w14:paraId="1F9B328E" w14:textId="77777777" w:rsidR="00F57D53" w:rsidRPr="00190A22" w:rsidRDefault="00F57D53" w:rsidP="006E276E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98.10</w:t>
            </w:r>
          </w:p>
        </w:tc>
        <w:tc>
          <w:tcPr>
            <w:tcW w:w="1593" w:type="dxa"/>
            <w:tcBorders>
              <w:top w:val="nil"/>
              <w:bottom w:val="nil"/>
            </w:tcBorders>
            <w:vAlign w:val="center"/>
          </w:tcPr>
          <w:p w14:paraId="1FEF2477" w14:textId="77777777" w:rsidR="00F57D53" w:rsidRPr="00190A22" w:rsidRDefault="00F57D53" w:rsidP="006E276E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207,495,396,177</w:t>
            </w:r>
          </w:p>
        </w:tc>
        <w:tc>
          <w:tcPr>
            <w:tcW w:w="764" w:type="dxa"/>
            <w:tcBorders>
              <w:top w:val="nil"/>
              <w:bottom w:val="nil"/>
            </w:tcBorders>
            <w:vAlign w:val="center"/>
          </w:tcPr>
          <w:p w14:paraId="3456A985" w14:textId="77777777" w:rsidR="00F57D53" w:rsidRPr="00190A22" w:rsidRDefault="00F57D53" w:rsidP="006E276E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97.88</w:t>
            </w:r>
          </w:p>
        </w:tc>
        <w:tc>
          <w:tcPr>
            <w:tcW w:w="1588" w:type="dxa"/>
            <w:tcBorders>
              <w:top w:val="nil"/>
              <w:bottom w:val="nil"/>
            </w:tcBorders>
            <w:vAlign w:val="center"/>
          </w:tcPr>
          <w:p w14:paraId="7BB2274F" w14:textId="77777777" w:rsidR="00F57D53" w:rsidRPr="00190A22" w:rsidRDefault="00F57D53" w:rsidP="006E276E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30,475,775,636</w:t>
            </w:r>
          </w:p>
        </w:tc>
        <w:tc>
          <w:tcPr>
            <w:tcW w:w="770" w:type="dxa"/>
            <w:tcBorders>
              <w:top w:val="nil"/>
              <w:bottom w:val="nil"/>
              <w:right w:val="nil"/>
            </w:tcBorders>
            <w:vAlign w:val="center"/>
          </w:tcPr>
          <w:p w14:paraId="7C9AF34A" w14:textId="77777777" w:rsidR="00F57D53" w:rsidRPr="00F57D53" w:rsidRDefault="00F57D53" w:rsidP="006E276E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F57D53">
              <w:rPr>
                <w:rFonts w:ascii="新細明體" w:hAnsi="新細明體"/>
                <w:sz w:val="18"/>
              </w:rPr>
              <w:t>14.69</w:t>
            </w:r>
          </w:p>
        </w:tc>
      </w:tr>
      <w:tr w:rsidR="00F57D53" w:rsidRPr="00CD7907" w14:paraId="7ABF56C2" w14:textId="77777777" w:rsidTr="00762E5D">
        <w:trPr>
          <w:cantSplit/>
          <w:trHeight w:val="539"/>
        </w:trPr>
        <w:tc>
          <w:tcPr>
            <w:tcW w:w="314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AA6EDA5" w14:textId="77777777" w:rsidR="00F57D53" w:rsidRPr="00D76287" w:rsidRDefault="00F57D53" w:rsidP="00F11A40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color w:val="000000"/>
                <w:kern w:val="0"/>
                <w:sz w:val="22"/>
                <w:szCs w:val="20"/>
              </w:rPr>
            </w:pPr>
            <w:r w:rsidRPr="00B47F6A">
              <w:rPr>
                <w:rFonts w:cs="Times New Roman"/>
                <w:spacing w:val="-6"/>
                <w:kern w:val="0"/>
                <w:sz w:val="22"/>
                <w:szCs w:val="20"/>
              </w:rPr>
              <w:t>現金</w:t>
            </w:r>
          </w:p>
        </w:tc>
        <w:tc>
          <w:tcPr>
            <w:tcW w:w="1585" w:type="dxa"/>
            <w:tcBorders>
              <w:top w:val="nil"/>
              <w:bottom w:val="nil"/>
            </w:tcBorders>
            <w:vAlign w:val="center"/>
          </w:tcPr>
          <w:p w14:paraId="40F78571" w14:textId="77777777" w:rsidR="00F57D53" w:rsidRPr="00190A22" w:rsidRDefault="00F57D53" w:rsidP="006E276E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228,615,759,613</w:t>
            </w:r>
          </w:p>
        </w:tc>
        <w:tc>
          <w:tcPr>
            <w:tcW w:w="772" w:type="dxa"/>
            <w:tcBorders>
              <w:top w:val="nil"/>
              <w:bottom w:val="nil"/>
            </w:tcBorders>
            <w:vAlign w:val="center"/>
          </w:tcPr>
          <w:p w14:paraId="72C72A39" w14:textId="77777777" w:rsidR="00F57D53" w:rsidRPr="00190A22" w:rsidRDefault="00F57D53" w:rsidP="006E276E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94.24</w:t>
            </w:r>
          </w:p>
        </w:tc>
        <w:tc>
          <w:tcPr>
            <w:tcW w:w="1593" w:type="dxa"/>
            <w:tcBorders>
              <w:top w:val="nil"/>
              <w:bottom w:val="nil"/>
            </w:tcBorders>
            <w:vAlign w:val="center"/>
          </w:tcPr>
          <w:p w14:paraId="5DABB54E" w14:textId="77777777" w:rsidR="00F57D53" w:rsidRPr="00190A22" w:rsidRDefault="00F57D53" w:rsidP="006E276E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154,907,280,313</w:t>
            </w:r>
          </w:p>
        </w:tc>
        <w:tc>
          <w:tcPr>
            <w:tcW w:w="764" w:type="dxa"/>
            <w:tcBorders>
              <w:top w:val="nil"/>
              <w:bottom w:val="nil"/>
            </w:tcBorders>
            <w:vAlign w:val="center"/>
          </w:tcPr>
          <w:p w14:paraId="1F57610E" w14:textId="77777777" w:rsidR="00F57D53" w:rsidRPr="00190A22" w:rsidRDefault="00F57D53" w:rsidP="006E276E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73.07</w:t>
            </w:r>
          </w:p>
        </w:tc>
        <w:tc>
          <w:tcPr>
            <w:tcW w:w="1588" w:type="dxa"/>
            <w:tcBorders>
              <w:top w:val="nil"/>
              <w:bottom w:val="nil"/>
            </w:tcBorders>
            <w:vAlign w:val="center"/>
          </w:tcPr>
          <w:p w14:paraId="76332941" w14:textId="77777777" w:rsidR="00F57D53" w:rsidRPr="00190A22" w:rsidRDefault="00F57D53" w:rsidP="006E276E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73,708,479,300</w:t>
            </w:r>
          </w:p>
        </w:tc>
        <w:tc>
          <w:tcPr>
            <w:tcW w:w="770" w:type="dxa"/>
            <w:tcBorders>
              <w:top w:val="nil"/>
              <w:bottom w:val="nil"/>
              <w:right w:val="nil"/>
            </w:tcBorders>
            <w:vAlign w:val="center"/>
          </w:tcPr>
          <w:p w14:paraId="23C29448" w14:textId="77777777" w:rsidR="00F57D53" w:rsidRPr="00F57D53" w:rsidRDefault="00F57D53" w:rsidP="006E276E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F57D53">
              <w:rPr>
                <w:rFonts w:ascii="新細明體" w:hAnsi="新細明體"/>
                <w:sz w:val="18"/>
              </w:rPr>
              <w:t>47.58</w:t>
            </w:r>
          </w:p>
        </w:tc>
      </w:tr>
      <w:tr w:rsidR="00F57D53" w:rsidRPr="00CD7907" w14:paraId="48A72E7F" w14:textId="77777777" w:rsidTr="00762E5D">
        <w:trPr>
          <w:cantSplit/>
          <w:trHeight w:val="539"/>
        </w:trPr>
        <w:tc>
          <w:tcPr>
            <w:tcW w:w="314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970510E" w14:textId="77777777" w:rsidR="00F57D53" w:rsidRPr="00D76287" w:rsidRDefault="00F57D53" w:rsidP="00F11A40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color w:val="000000"/>
                <w:kern w:val="0"/>
                <w:sz w:val="22"/>
                <w:szCs w:val="20"/>
              </w:rPr>
            </w:pPr>
            <w:r w:rsidRPr="00D76287">
              <w:rPr>
                <w:color w:val="000000"/>
                <w:kern w:val="0"/>
                <w:sz w:val="22"/>
                <w:szCs w:val="20"/>
              </w:rPr>
              <w:t>應</w:t>
            </w:r>
            <w:r w:rsidRPr="00B47F6A">
              <w:rPr>
                <w:rFonts w:cs="Times New Roman"/>
                <w:spacing w:val="-6"/>
                <w:kern w:val="0"/>
                <w:sz w:val="22"/>
                <w:szCs w:val="20"/>
              </w:rPr>
              <w:t>收款</w:t>
            </w:r>
            <w:r w:rsidRPr="00D76287">
              <w:rPr>
                <w:color w:val="000000"/>
                <w:kern w:val="0"/>
                <w:sz w:val="22"/>
                <w:szCs w:val="20"/>
              </w:rPr>
              <w:t>項</w:t>
            </w:r>
          </w:p>
        </w:tc>
        <w:tc>
          <w:tcPr>
            <w:tcW w:w="1585" w:type="dxa"/>
            <w:tcBorders>
              <w:top w:val="nil"/>
              <w:bottom w:val="nil"/>
            </w:tcBorders>
            <w:vAlign w:val="center"/>
          </w:tcPr>
          <w:p w14:paraId="04E2543D" w14:textId="77777777" w:rsidR="00F57D53" w:rsidRPr="00190A22" w:rsidRDefault="00F57D53" w:rsidP="006E276E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1,891,193,288</w:t>
            </w:r>
          </w:p>
        </w:tc>
        <w:tc>
          <w:tcPr>
            <w:tcW w:w="772" w:type="dxa"/>
            <w:tcBorders>
              <w:top w:val="nil"/>
              <w:bottom w:val="nil"/>
            </w:tcBorders>
            <w:vAlign w:val="center"/>
          </w:tcPr>
          <w:p w14:paraId="79C66CF1" w14:textId="77777777" w:rsidR="00F57D53" w:rsidRPr="00190A22" w:rsidRDefault="00F57D53" w:rsidP="006E276E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0.78</w:t>
            </w:r>
          </w:p>
        </w:tc>
        <w:tc>
          <w:tcPr>
            <w:tcW w:w="1593" w:type="dxa"/>
            <w:tcBorders>
              <w:top w:val="nil"/>
              <w:bottom w:val="nil"/>
            </w:tcBorders>
            <w:vAlign w:val="center"/>
          </w:tcPr>
          <w:p w14:paraId="4C4E5003" w14:textId="77777777" w:rsidR="00F57D53" w:rsidRPr="00190A22" w:rsidRDefault="00F57D53" w:rsidP="006E276E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20,547,036,837</w:t>
            </w:r>
          </w:p>
        </w:tc>
        <w:tc>
          <w:tcPr>
            <w:tcW w:w="764" w:type="dxa"/>
            <w:tcBorders>
              <w:top w:val="nil"/>
              <w:bottom w:val="nil"/>
            </w:tcBorders>
            <w:vAlign w:val="center"/>
          </w:tcPr>
          <w:p w14:paraId="736063AB" w14:textId="77777777" w:rsidR="00F57D53" w:rsidRPr="00190A22" w:rsidRDefault="00F57D53" w:rsidP="006E276E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9.69</w:t>
            </w:r>
          </w:p>
        </w:tc>
        <w:tc>
          <w:tcPr>
            <w:tcW w:w="1588" w:type="dxa"/>
            <w:tcBorders>
              <w:top w:val="nil"/>
              <w:bottom w:val="nil"/>
            </w:tcBorders>
            <w:vAlign w:val="center"/>
          </w:tcPr>
          <w:p w14:paraId="53DC9C7E" w14:textId="77777777" w:rsidR="00F57D53" w:rsidRPr="00190A22" w:rsidRDefault="00F57D53" w:rsidP="006E276E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- 18,655,843,549</w:t>
            </w:r>
          </w:p>
        </w:tc>
        <w:tc>
          <w:tcPr>
            <w:tcW w:w="770" w:type="dxa"/>
            <w:tcBorders>
              <w:top w:val="nil"/>
              <w:bottom w:val="nil"/>
              <w:right w:val="nil"/>
            </w:tcBorders>
            <w:vAlign w:val="center"/>
          </w:tcPr>
          <w:p w14:paraId="516C73E6" w14:textId="77777777" w:rsidR="00F57D53" w:rsidRPr="00F57D53" w:rsidRDefault="00F57D53" w:rsidP="006E276E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F57D53">
              <w:rPr>
                <w:rFonts w:ascii="新細明體" w:hAnsi="新細明體"/>
                <w:sz w:val="18"/>
              </w:rPr>
              <w:t>- 90.80</w:t>
            </w:r>
          </w:p>
        </w:tc>
      </w:tr>
      <w:tr w:rsidR="00F57D53" w:rsidRPr="00CD7907" w14:paraId="6ED309B0" w14:textId="77777777" w:rsidTr="00762E5D">
        <w:trPr>
          <w:cantSplit/>
          <w:trHeight w:val="539"/>
        </w:trPr>
        <w:tc>
          <w:tcPr>
            <w:tcW w:w="314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0AFA636" w14:textId="77777777" w:rsidR="00F57D53" w:rsidRPr="00D76287" w:rsidRDefault="00F57D53" w:rsidP="00F11A40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color w:val="000000"/>
                <w:kern w:val="0"/>
                <w:sz w:val="22"/>
                <w:szCs w:val="20"/>
              </w:rPr>
            </w:pPr>
            <w:r w:rsidRPr="00D76287">
              <w:rPr>
                <w:color w:val="000000"/>
                <w:kern w:val="0"/>
                <w:sz w:val="22"/>
                <w:szCs w:val="20"/>
              </w:rPr>
              <w:t>短</w:t>
            </w:r>
            <w:proofErr w:type="gramStart"/>
            <w:r w:rsidRPr="00D76287">
              <w:rPr>
                <w:color w:val="000000"/>
                <w:kern w:val="0"/>
                <w:sz w:val="22"/>
                <w:szCs w:val="20"/>
              </w:rPr>
              <w:t>期貸</w:t>
            </w:r>
            <w:proofErr w:type="gramEnd"/>
            <w:r w:rsidRPr="00D76287">
              <w:rPr>
                <w:color w:val="000000"/>
                <w:kern w:val="0"/>
                <w:sz w:val="22"/>
                <w:szCs w:val="20"/>
              </w:rPr>
              <w:t>墊款</w:t>
            </w:r>
          </w:p>
        </w:tc>
        <w:tc>
          <w:tcPr>
            <w:tcW w:w="1585" w:type="dxa"/>
            <w:tcBorders>
              <w:top w:val="nil"/>
              <w:bottom w:val="nil"/>
            </w:tcBorders>
            <w:vAlign w:val="center"/>
          </w:tcPr>
          <w:p w14:paraId="7D884AEB" w14:textId="77777777" w:rsidR="00F57D53" w:rsidRPr="00190A22" w:rsidRDefault="00F57D53" w:rsidP="006E276E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57,169,250</w:t>
            </w:r>
          </w:p>
        </w:tc>
        <w:tc>
          <w:tcPr>
            <w:tcW w:w="772" w:type="dxa"/>
            <w:tcBorders>
              <w:top w:val="nil"/>
              <w:bottom w:val="nil"/>
            </w:tcBorders>
            <w:vAlign w:val="center"/>
          </w:tcPr>
          <w:p w14:paraId="70AF0963" w14:textId="77777777" w:rsidR="00F57D53" w:rsidRPr="00190A22" w:rsidRDefault="00F57D53" w:rsidP="006E276E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0.02</w:t>
            </w:r>
          </w:p>
        </w:tc>
        <w:tc>
          <w:tcPr>
            <w:tcW w:w="1593" w:type="dxa"/>
            <w:tcBorders>
              <w:top w:val="nil"/>
              <w:bottom w:val="nil"/>
            </w:tcBorders>
            <w:vAlign w:val="center"/>
          </w:tcPr>
          <w:p w14:paraId="06080A16" w14:textId="77777777" w:rsidR="00F57D53" w:rsidRPr="00190A22" w:rsidRDefault="00F57D53" w:rsidP="006E276E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18,646,538,004</w:t>
            </w:r>
          </w:p>
        </w:tc>
        <w:tc>
          <w:tcPr>
            <w:tcW w:w="764" w:type="dxa"/>
            <w:tcBorders>
              <w:top w:val="nil"/>
              <w:bottom w:val="nil"/>
            </w:tcBorders>
            <w:vAlign w:val="center"/>
          </w:tcPr>
          <w:p w14:paraId="7D77AFDA" w14:textId="77777777" w:rsidR="00F57D53" w:rsidRPr="00190A22" w:rsidRDefault="00F57D53" w:rsidP="006E276E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8.80</w:t>
            </w:r>
          </w:p>
        </w:tc>
        <w:tc>
          <w:tcPr>
            <w:tcW w:w="1588" w:type="dxa"/>
            <w:tcBorders>
              <w:top w:val="nil"/>
              <w:bottom w:val="nil"/>
            </w:tcBorders>
            <w:vAlign w:val="center"/>
          </w:tcPr>
          <w:p w14:paraId="73A2316F" w14:textId="77777777" w:rsidR="00F57D53" w:rsidRPr="00190A22" w:rsidRDefault="00F57D53" w:rsidP="006E276E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- 18,589,368,754</w:t>
            </w:r>
          </w:p>
        </w:tc>
        <w:tc>
          <w:tcPr>
            <w:tcW w:w="770" w:type="dxa"/>
            <w:tcBorders>
              <w:top w:val="nil"/>
              <w:bottom w:val="nil"/>
              <w:right w:val="nil"/>
            </w:tcBorders>
            <w:vAlign w:val="center"/>
          </w:tcPr>
          <w:p w14:paraId="304F5740" w14:textId="77777777" w:rsidR="00F57D53" w:rsidRPr="00F57D53" w:rsidRDefault="00F57D53" w:rsidP="006E276E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F57D53">
              <w:rPr>
                <w:rFonts w:ascii="新細明體" w:hAnsi="新細明體"/>
                <w:sz w:val="18"/>
              </w:rPr>
              <w:t>- 99.69</w:t>
            </w:r>
          </w:p>
        </w:tc>
      </w:tr>
      <w:tr w:rsidR="00F57D53" w:rsidRPr="00CD7907" w14:paraId="58FB49D7" w14:textId="77777777" w:rsidTr="00762E5D">
        <w:trPr>
          <w:cantSplit/>
          <w:trHeight w:val="539"/>
        </w:trPr>
        <w:tc>
          <w:tcPr>
            <w:tcW w:w="314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127A42B" w14:textId="77777777" w:rsidR="00F57D53" w:rsidRPr="00D76287" w:rsidRDefault="00F57D53" w:rsidP="00F11A40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color w:val="000000"/>
                <w:kern w:val="0"/>
                <w:sz w:val="22"/>
                <w:szCs w:val="20"/>
              </w:rPr>
            </w:pPr>
            <w:r w:rsidRPr="00B47F6A">
              <w:rPr>
                <w:rFonts w:cs="Times New Roman"/>
                <w:spacing w:val="-6"/>
                <w:kern w:val="0"/>
                <w:sz w:val="22"/>
                <w:szCs w:val="20"/>
              </w:rPr>
              <w:t>預付</w:t>
            </w:r>
            <w:r w:rsidRPr="00D76287">
              <w:rPr>
                <w:color w:val="000000"/>
                <w:kern w:val="0"/>
                <w:sz w:val="22"/>
                <w:szCs w:val="20"/>
              </w:rPr>
              <w:t>款項</w:t>
            </w:r>
          </w:p>
        </w:tc>
        <w:tc>
          <w:tcPr>
            <w:tcW w:w="1585" w:type="dxa"/>
            <w:tcBorders>
              <w:top w:val="nil"/>
              <w:bottom w:val="nil"/>
            </w:tcBorders>
            <w:vAlign w:val="center"/>
          </w:tcPr>
          <w:p w14:paraId="58D1C994" w14:textId="77777777" w:rsidR="00F57D53" w:rsidRPr="00190A22" w:rsidRDefault="00F57D53" w:rsidP="006E276E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7,407,049,662</w:t>
            </w:r>
          </w:p>
        </w:tc>
        <w:tc>
          <w:tcPr>
            <w:tcW w:w="772" w:type="dxa"/>
            <w:tcBorders>
              <w:top w:val="nil"/>
              <w:bottom w:val="nil"/>
            </w:tcBorders>
            <w:vAlign w:val="center"/>
          </w:tcPr>
          <w:p w14:paraId="032F294E" w14:textId="77777777" w:rsidR="00F57D53" w:rsidRPr="00190A22" w:rsidRDefault="00F57D53" w:rsidP="006E276E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3.05</w:t>
            </w:r>
          </w:p>
        </w:tc>
        <w:tc>
          <w:tcPr>
            <w:tcW w:w="1593" w:type="dxa"/>
            <w:tcBorders>
              <w:top w:val="nil"/>
              <w:bottom w:val="nil"/>
            </w:tcBorders>
            <w:vAlign w:val="center"/>
          </w:tcPr>
          <w:p w14:paraId="43505673" w14:textId="77777777" w:rsidR="00F57D53" w:rsidRPr="00190A22" w:rsidRDefault="00F57D53" w:rsidP="006E276E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13,394,541,023</w:t>
            </w:r>
          </w:p>
        </w:tc>
        <w:tc>
          <w:tcPr>
            <w:tcW w:w="764" w:type="dxa"/>
            <w:tcBorders>
              <w:top w:val="nil"/>
              <w:bottom w:val="nil"/>
            </w:tcBorders>
            <w:vAlign w:val="center"/>
          </w:tcPr>
          <w:p w14:paraId="7C114DB2" w14:textId="77777777" w:rsidR="00F57D53" w:rsidRPr="00190A22" w:rsidRDefault="00F57D53" w:rsidP="006E276E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6.32</w:t>
            </w:r>
          </w:p>
        </w:tc>
        <w:tc>
          <w:tcPr>
            <w:tcW w:w="1588" w:type="dxa"/>
            <w:tcBorders>
              <w:top w:val="nil"/>
              <w:bottom w:val="nil"/>
            </w:tcBorders>
            <w:vAlign w:val="center"/>
          </w:tcPr>
          <w:p w14:paraId="3EDEA74A" w14:textId="77777777" w:rsidR="00F57D53" w:rsidRPr="00190A22" w:rsidRDefault="00F57D53" w:rsidP="006E276E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- 5,987,491,361</w:t>
            </w:r>
          </w:p>
        </w:tc>
        <w:tc>
          <w:tcPr>
            <w:tcW w:w="770" w:type="dxa"/>
            <w:tcBorders>
              <w:top w:val="nil"/>
              <w:bottom w:val="nil"/>
              <w:right w:val="nil"/>
            </w:tcBorders>
            <w:vAlign w:val="center"/>
          </w:tcPr>
          <w:p w14:paraId="7EC4A502" w14:textId="77777777" w:rsidR="00F57D53" w:rsidRPr="00F57D53" w:rsidRDefault="00F57D53" w:rsidP="006E276E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F57D53">
              <w:rPr>
                <w:rFonts w:ascii="新細明體" w:hAnsi="新細明體"/>
                <w:sz w:val="18"/>
              </w:rPr>
              <w:t>- 44.70</w:t>
            </w:r>
          </w:p>
        </w:tc>
      </w:tr>
      <w:tr w:rsidR="00F57D53" w:rsidRPr="00D76287" w14:paraId="71DD9ACD" w14:textId="77777777" w:rsidTr="00762E5D">
        <w:trPr>
          <w:cantSplit/>
          <w:trHeight w:val="539"/>
        </w:trPr>
        <w:tc>
          <w:tcPr>
            <w:tcW w:w="314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B4CB0B8" w14:textId="77777777" w:rsidR="00F57D53" w:rsidRDefault="00F57D53" w:rsidP="00F11A40">
            <w:pPr>
              <w:widowControl w:val="0"/>
              <w:overflowPunct/>
              <w:ind w:leftChars="100" w:left="240" w:rightChars="20" w:right="48" w:firstLineChars="0" w:firstLine="0"/>
              <w:jc w:val="distribute"/>
              <w:rPr>
                <w:spacing w:val="-6"/>
                <w:kern w:val="0"/>
                <w:sz w:val="22"/>
              </w:rPr>
            </w:pPr>
            <w:r w:rsidRPr="00004D6F">
              <w:rPr>
                <w:spacing w:val="-6"/>
                <w:kern w:val="0"/>
                <w:sz w:val="22"/>
              </w:rPr>
              <w:t>長</w:t>
            </w:r>
            <w:proofErr w:type="gramStart"/>
            <w:r w:rsidRPr="00004D6F">
              <w:rPr>
                <w:spacing w:val="-6"/>
                <w:kern w:val="0"/>
                <w:sz w:val="22"/>
              </w:rPr>
              <w:t>期貸</w:t>
            </w:r>
            <w:proofErr w:type="gramEnd"/>
            <w:r w:rsidRPr="00004D6F">
              <w:rPr>
                <w:spacing w:val="-6"/>
                <w:kern w:val="0"/>
                <w:sz w:val="22"/>
              </w:rPr>
              <w:t>墊款及準備金</w:t>
            </w:r>
          </w:p>
        </w:tc>
        <w:tc>
          <w:tcPr>
            <w:tcW w:w="1585" w:type="dxa"/>
            <w:tcBorders>
              <w:top w:val="nil"/>
              <w:bottom w:val="nil"/>
            </w:tcBorders>
            <w:vAlign w:val="center"/>
          </w:tcPr>
          <w:p w14:paraId="0824671A" w14:textId="77777777" w:rsidR="00F57D53" w:rsidRPr="00190A22" w:rsidRDefault="00F57D53" w:rsidP="006E276E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288,944,276</w:t>
            </w:r>
          </w:p>
        </w:tc>
        <w:tc>
          <w:tcPr>
            <w:tcW w:w="772" w:type="dxa"/>
            <w:tcBorders>
              <w:top w:val="nil"/>
              <w:bottom w:val="nil"/>
            </w:tcBorders>
            <w:vAlign w:val="center"/>
          </w:tcPr>
          <w:p w14:paraId="77940544" w14:textId="77777777" w:rsidR="00F57D53" w:rsidRPr="00190A22" w:rsidRDefault="00F57D53" w:rsidP="006E276E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0.12</w:t>
            </w:r>
          </w:p>
        </w:tc>
        <w:tc>
          <w:tcPr>
            <w:tcW w:w="1593" w:type="dxa"/>
            <w:tcBorders>
              <w:top w:val="nil"/>
              <w:bottom w:val="nil"/>
            </w:tcBorders>
            <w:vAlign w:val="center"/>
          </w:tcPr>
          <w:p w14:paraId="049B0415" w14:textId="77777777" w:rsidR="00F57D53" w:rsidRPr="00190A22" w:rsidRDefault="00F57D53" w:rsidP="006E276E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288,795,453</w:t>
            </w:r>
          </w:p>
        </w:tc>
        <w:tc>
          <w:tcPr>
            <w:tcW w:w="764" w:type="dxa"/>
            <w:tcBorders>
              <w:top w:val="nil"/>
              <w:bottom w:val="nil"/>
            </w:tcBorders>
            <w:vAlign w:val="center"/>
          </w:tcPr>
          <w:p w14:paraId="49F84F34" w14:textId="77777777" w:rsidR="00F57D53" w:rsidRPr="00190A22" w:rsidRDefault="00F57D53" w:rsidP="006E276E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0.14</w:t>
            </w:r>
          </w:p>
        </w:tc>
        <w:tc>
          <w:tcPr>
            <w:tcW w:w="1588" w:type="dxa"/>
            <w:tcBorders>
              <w:top w:val="nil"/>
              <w:bottom w:val="nil"/>
            </w:tcBorders>
            <w:vAlign w:val="center"/>
          </w:tcPr>
          <w:p w14:paraId="560352DC" w14:textId="77777777" w:rsidR="00F57D53" w:rsidRPr="00190A22" w:rsidRDefault="00F57D53" w:rsidP="006E276E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148,823</w:t>
            </w:r>
          </w:p>
        </w:tc>
        <w:tc>
          <w:tcPr>
            <w:tcW w:w="770" w:type="dxa"/>
            <w:tcBorders>
              <w:top w:val="nil"/>
              <w:bottom w:val="nil"/>
              <w:right w:val="nil"/>
            </w:tcBorders>
            <w:vAlign w:val="center"/>
          </w:tcPr>
          <w:p w14:paraId="588E9B03" w14:textId="77777777" w:rsidR="00F57D53" w:rsidRPr="00F57D53" w:rsidRDefault="00F57D53" w:rsidP="006E276E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F57D53">
              <w:rPr>
                <w:rFonts w:ascii="新細明體" w:hAnsi="新細明體"/>
                <w:sz w:val="18"/>
              </w:rPr>
              <w:t>0.05</w:t>
            </w:r>
          </w:p>
        </w:tc>
      </w:tr>
      <w:tr w:rsidR="00F57D53" w:rsidRPr="00D76287" w14:paraId="1B5BEE4B" w14:textId="77777777" w:rsidTr="00762E5D">
        <w:trPr>
          <w:cantSplit/>
          <w:trHeight w:val="539"/>
        </w:trPr>
        <w:tc>
          <w:tcPr>
            <w:tcW w:w="314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D88AD12" w14:textId="77777777" w:rsidR="00F57D53" w:rsidRPr="00D76287" w:rsidRDefault="00F57D53" w:rsidP="00F11A40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color w:val="000000"/>
                <w:kern w:val="0"/>
                <w:sz w:val="22"/>
                <w:szCs w:val="20"/>
              </w:rPr>
            </w:pPr>
            <w:r w:rsidRPr="00B47F6A">
              <w:rPr>
                <w:rFonts w:cs="Times New Roman"/>
                <w:spacing w:val="-6"/>
                <w:kern w:val="0"/>
                <w:sz w:val="22"/>
                <w:szCs w:val="20"/>
              </w:rPr>
              <w:t>長期</w:t>
            </w:r>
            <w:r w:rsidRPr="00D76287">
              <w:rPr>
                <w:color w:val="000000"/>
                <w:kern w:val="0"/>
                <w:sz w:val="22"/>
                <w:szCs w:val="20"/>
              </w:rPr>
              <w:t>貸款</w:t>
            </w:r>
          </w:p>
        </w:tc>
        <w:tc>
          <w:tcPr>
            <w:tcW w:w="1585" w:type="dxa"/>
            <w:tcBorders>
              <w:top w:val="nil"/>
              <w:bottom w:val="nil"/>
            </w:tcBorders>
            <w:vAlign w:val="center"/>
          </w:tcPr>
          <w:p w14:paraId="5F647C74" w14:textId="77777777" w:rsidR="00F57D53" w:rsidRPr="00190A22" w:rsidRDefault="00F57D53" w:rsidP="006E276E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258,132,046</w:t>
            </w:r>
          </w:p>
        </w:tc>
        <w:tc>
          <w:tcPr>
            <w:tcW w:w="772" w:type="dxa"/>
            <w:tcBorders>
              <w:top w:val="nil"/>
              <w:bottom w:val="nil"/>
            </w:tcBorders>
            <w:vAlign w:val="center"/>
          </w:tcPr>
          <w:p w14:paraId="2D076414" w14:textId="77777777" w:rsidR="00F57D53" w:rsidRPr="00190A22" w:rsidRDefault="00F57D53" w:rsidP="006E276E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0.11</w:t>
            </w:r>
          </w:p>
        </w:tc>
        <w:tc>
          <w:tcPr>
            <w:tcW w:w="1593" w:type="dxa"/>
            <w:tcBorders>
              <w:top w:val="nil"/>
              <w:bottom w:val="nil"/>
            </w:tcBorders>
            <w:vAlign w:val="center"/>
          </w:tcPr>
          <w:p w14:paraId="0F97295D" w14:textId="77777777" w:rsidR="00F57D53" w:rsidRPr="00190A22" w:rsidRDefault="00F57D53" w:rsidP="006E276E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256,649,329</w:t>
            </w:r>
          </w:p>
        </w:tc>
        <w:tc>
          <w:tcPr>
            <w:tcW w:w="764" w:type="dxa"/>
            <w:tcBorders>
              <w:top w:val="nil"/>
              <w:bottom w:val="nil"/>
            </w:tcBorders>
            <w:vAlign w:val="center"/>
          </w:tcPr>
          <w:p w14:paraId="351A7CF3" w14:textId="77777777" w:rsidR="00F57D53" w:rsidRPr="00190A22" w:rsidRDefault="00F57D53" w:rsidP="006E276E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0.12</w:t>
            </w:r>
          </w:p>
        </w:tc>
        <w:tc>
          <w:tcPr>
            <w:tcW w:w="1588" w:type="dxa"/>
            <w:tcBorders>
              <w:top w:val="nil"/>
              <w:bottom w:val="nil"/>
            </w:tcBorders>
            <w:vAlign w:val="center"/>
          </w:tcPr>
          <w:p w14:paraId="5438378A" w14:textId="77777777" w:rsidR="00F57D53" w:rsidRPr="00190A22" w:rsidRDefault="00F57D53" w:rsidP="006E276E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1,482,717</w:t>
            </w:r>
          </w:p>
        </w:tc>
        <w:tc>
          <w:tcPr>
            <w:tcW w:w="770" w:type="dxa"/>
            <w:tcBorders>
              <w:top w:val="nil"/>
              <w:bottom w:val="nil"/>
              <w:right w:val="nil"/>
            </w:tcBorders>
            <w:vAlign w:val="center"/>
          </w:tcPr>
          <w:p w14:paraId="0BB78AFE" w14:textId="77777777" w:rsidR="00F57D53" w:rsidRPr="00F57D53" w:rsidRDefault="00F57D53" w:rsidP="006E276E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F57D53">
              <w:rPr>
                <w:rFonts w:ascii="新細明體" w:hAnsi="新細明體"/>
                <w:sz w:val="18"/>
              </w:rPr>
              <w:t>0.58</w:t>
            </w:r>
          </w:p>
        </w:tc>
      </w:tr>
      <w:tr w:rsidR="00F57D53" w:rsidRPr="00D76287" w14:paraId="24A2FFF6" w14:textId="77777777" w:rsidTr="00762E5D">
        <w:trPr>
          <w:cantSplit/>
          <w:trHeight w:val="539"/>
        </w:trPr>
        <w:tc>
          <w:tcPr>
            <w:tcW w:w="314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0D179AE" w14:textId="77777777" w:rsidR="00F57D53" w:rsidRPr="00D76287" w:rsidRDefault="00F57D53" w:rsidP="00F11A40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color w:val="000000"/>
                <w:kern w:val="0"/>
                <w:sz w:val="22"/>
                <w:szCs w:val="20"/>
              </w:rPr>
            </w:pPr>
            <w:r w:rsidRPr="00B47F6A">
              <w:rPr>
                <w:rFonts w:cs="Times New Roman"/>
                <w:spacing w:val="-6"/>
                <w:kern w:val="0"/>
                <w:sz w:val="22"/>
                <w:szCs w:val="20"/>
              </w:rPr>
              <w:t>準備金</w:t>
            </w:r>
          </w:p>
        </w:tc>
        <w:tc>
          <w:tcPr>
            <w:tcW w:w="1585" w:type="dxa"/>
            <w:tcBorders>
              <w:top w:val="nil"/>
              <w:bottom w:val="nil"/>
            </w:tcBorders>
            <w:vAlign w:val="center"/>
          </w:tcPr>
          <w:p w14:paraId="6F35D828" w14:textId="77777777" w:rsidR="00F57D53" w:rsidRPr="00190A22" w:rsidRDefault="00F57D53" w:rsidP="006E276E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30,812,230</w:t>
            </w:r>
          </w:p>
        </w:tc>
        <w:tc>
          <w:tcPr>
            <w:tcW w:w="772" w:type="dxa"/>
            <w:tcBorders>
              <w:top w:val="nil"/>
              <w:bottom w:val="nil"/>
            </w:tcBorders>
            <w:vAlign w:val="center"/>
          </w:tcPr>
          <w:p w14:paraId="7FB26F76" w14:textId="77777777" w:rsidR="00F57D53" w:rsidRPr="00190A22" w:rsidRDefault="00F57D53" w:rsidP="006E276E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0.01</w:t>
            </w:r>
          </w:p>
        </w:tc>
        <w:tc>
          <w:tcPr>
            <w:tcW w:w="1593" w:type="dxa"/>
            <w:tcBorders>
              <w:top w:val="nil"/>
              <w:bottom w:val="nil"/>
            </w:tcBorders>
            <w:vAlign w:val="center"/>
          </w:tcPr>
          <w:p w14:paraId="7B6B08A9" w14:textId="77777777" w:rsidR="00F57D53" w:rsidRPr="00190A22" w:rsidRDefault="00F57D53" w:rsidP="006E276E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32,146,124</w:t>
            </w:r>
          </w:p>
        </w:tc>
        <w:tc>
          <w:tcPr>
            <w:tcW w:w="764" w:type="dxa"/>
            <w:tcBorders>
              <w:top w:val="nil"/>
              <w:bottom w:val="nil"/>
            </w:tcBorders>
            <w:vAlign w:val="center"/>
          </w:tcPr>
          <w:p w14:paraId="543832E7" w14:textId="77777777" w:rsidR="00F57D53" w:rsidRPr="00190A22" w:rsidRDefault="00F57D53" w:rsidP="006E276E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0.02</w:t>
            </w:r>
          </w:p>
        </w:tc>
        <w:tc>
          <w:tcPr>
            <w:tcW w:w="1588" w:type="dxa"/>
            <w:tcBorders>
              <w:top w:val="nil"/>
              <w:bottom w:val="nil"/>
            </w:tcBorders>
            <w:vAlign w:val="center"/>
          </w:tcPr>
          <w:p w14:paraId="0B05BD56" w14:textId="77777777" w:rsidR="00F57D53" w:rsidRPr="00190A22" w:rsidRDefault="00F57D53" w:rsidP="006E276E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- 1,333,894</w:t>
            </w:r>
          </w:p>
        </w:tc>
        <w:tc>
          <w:tcPr>
            <w:tcW w:w="770" w:type="dxa"/>
            <w:tcBorders>
              <w:top w:val="nil"/>
              <w:bottom w:val="nil"/>
              <w:right w:val="nil"/>
            </w:tcBorders>
            <w:vAlign w:val="center"/>
          </w:tcPr>
          <w:p w14:paraId="763D318E" w14:textId="77777777" w:rsidR="00F57D53" w:rsidRPr="00F57D53" w:rsidRDefault="00F57D53" w:rsidP="006E276E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F57D53">
              <w:rPr>
                <w:rFonts w:ascii="新細明體" w:hAnsi="新細明體"/>
                <w:sz w:val="18"/>
              </w:rPr>
              <w:t>- 4.15</w:t>
            </w:r>
          </w:p>
        </w:tc>
      </w:tr>
      <w:tr w:rsidR="00F57D53" w:rsidRPr="00D76287" w14:paraId="188D6898" w14:textId="77777777" w:rsidTr="00762E5D">
        <w:trPr>
          <w:cantSplit/>
          <w:trHeight w:val="539"/>
        </w:trPr>
        <w:tc>
          <w:tcPr>
            <w:tcW w:w="314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C423F16" w14:textId="77777777" w:rsidR="00F57D53" w:rsidRDefault="00F57D53" w:rsidP="00F11A40">
            <w:pPr>
              <w:widowControl w:val="0"/>
              <w:overflowPunct/>
              <w:ind w:leftChars="100" w:left="240" w:rightChars="20" w:right="48" w:firstLineChars="0" w:firstLine="0"/>
              <w:jc w:val="distribute"/>
              <w:rPr>
                <w:spacing w:val="-6"/>
                <w:kern w:val="0"/>
                <w:sz w:val="22"/>
              </w:rPr>
            </w:pPr>
            <w:r w:rsidRPr="00004D6F">
              <w:rPr>
                <w:spacing w:val="-6"/>
                <w:kern w:val="0"/>
                <w:sz w:val="22"/>
              </w:rPr>
              <w:t>固定資產</w:t>
            </w:r>
          </w:p>
        </w:tc>
        <w:tc>
          <w:tcPr>
            <w:tcW w:w="1585" w:type="dxa"/>
            <w:tcBorders>
              <w:top w:val="nil"/>
              <w:bottom w:val="nil"/>
            </w:tcBorders>
            <w:vAlign w:val="center"/>
          </w:tcPr>
          <w:p w14:paraId="347AE3BE" w14:textId="77777777" w:rsidR="00F57D53" w:rsidRPr="00190A22" w:rsidRDefault="00F57D53" w:rsidP="006E276E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3,899,684,362</w:t>
            </w:r>
          </w:p>
        </w:tc>
        <w:tc>
          <w:tcPr>
            <w:tcW w:w="772" w:type="dxa"/>
            <w:tcBorders>
              <w:top w:val="nil"/>
              <w:bottom w:val="nil"/>
            </w:tcBorders>
            <w:vAlign w:val="center"/>
          </w:tcPr>
          <w:p w14:paraId="697FC511" w14:textId="77777777" w:rsidR="00F57D53" w:rsidRPr="00190A22" w:rsidRDefault="00F57D53" w:rsidP="006E276E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1.61</w:t>
            </w:r>
          </w:p>
        </w:tc>
        <w:tc>
          <w:tcPr>
            <w:tcW w:w="1593" w:type="dxa"/>
            <w:tcBorders>
              <w:top w:val="nil"/>
              <w:bottom w:val="nil"/>
            </w:tcBorders>
            <w:vAlign w:val="center"/>
          </w:tcPr>
          <w:p w14:paraId="65B7FD3B" w14:textId="77777777" w:rsidR="00F57D53" w:rsidRPr="00190A22" w:rsidRDefault="00F57D53" w:rsidP="006E276E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3,801,220,619</w:t>
            </w:r>
          </w:p>
        </w:tc>
        <w:tc>
          <w:tcPr>
            <w:tcW w:w="764" w:type="dxa"/>
            <w:tcBorders>
              <w:top w:val="nil"/>
              <w:bottom w:val="nil"/>
            </w:tcBorders>
            <w:vAlign w:val="center"/>
          </w:tcPr>
          <w:p w14:paraId="5E7ABB64" w14:textId="77777777" w:rsidR="00F57D53" w:rsidRPr="00190A22" w:rsidRDefault="00F57D53" w:rsidP="006E276E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1.79</w:t>
            </w:r>
          </w:p>
        </w:tc>
        <w:tc>
          <w:tcPr>
            <w:tcW w:w="1588" w:type="dxa"/>
            <w:tcBorders>
              <w:top w:val="nil"/>
              <w:bottom w:val="nil"/>
            </w:tcBorders>
            <w:vAlign w:val="center"/>
          </w:tcPr>
          <w:p w14:paraId="2573C7F1" w14:textId="77777777" w:rsidR="00F57D53" w:rsidRPr="00190A22" w:rsidRDefault="00F57D53" w:rsidP="006E276E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98,463,743</w:t>
            </w:r>
          </w:p>
        </w:tc>
        <w:tc>
          <w:tcPr>
            <w:tcW w:w="770" w:type="dxa"/>
            <w:tcBorders>
              <w:top w:val="nil"/>
              <w:bottom w:val="nil"/>
              <w:right w:val="nil"/>
            </w:tcBorders>
            <w:vAlign w:val="center"/>
          </w:tcPr>
          <w:p w14:paraId="65CA2F82" w14:textId="77777777" w:rsidR="00F57D53" w:rsidRPr="00F57D53" w:rsidRDefault="00F57D53" w:rsidP="006E276E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F57D53">
              <w:rPr>
                <w:rFonts w:ascii="新細明體" w:hAnsi="新細明體"/>
                <w:sz w:val="18"/>
              </w:rPr>
              <w:t>2.59</w:t>
            </w:r>
          </w:p>
        </w:tc>
      </w:tr>
      <w:tr w:rsidR="00F57D53" w:rsidRPr="00D76287" w14:paraId="0F76FEB6" w14:textId="77777777" w:rsidTr="00762E5D">
        <w:trPr>
          <w:cantSplit/>
          <w:trHeight w:val="539"/>
        </w:trPr>
        <w:tc>
          <w:tcPr>
            <w:tcW w:w="314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3F244F2" w14:textId="77777777" w:rsidR="00F57D53" w:rsidRPr="00D76287" w:rsidRDefault="00F57D53" w:rsidP="00F11A40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color w:val="000000"/>
                <w:kern w:val="0"/>
                <w:sz w:val="22"/>
                <w:szCs w:val="20"/>
              </w:rPr>
            </w:pPr>
            <w:r w:rsidRPr="00D76287">
              <w:rPr>
                <w:color w:val="000000"/>
                <w:kern w:val="0"/>
                <w:sz w:val="22"/>
                <w:szCs w:val="20"/>
              </w:rPr>
              <w:t>土地</w:t>
            </w:r>
          </w:p>
        </w:tc>
        <w:tc>
          <w:tcPr>
            <w:tcW w:w="1585" w:type="dxa"/>
            <w:tcBorders>
              <w:top w:val="nil"/>
              <w:bottom w:val="nil"/>
            </w:tcBorders>
            <w:vAlign w:val="center"/>
          </w:tcPr>
          <w:p w14:paraId="004BB476" w14:textId="77777777" w:rsidR="00F57D53" w:rsidRPr="00190A22" w:rsidRDefault="00F57D53" w:rsidP="006E276E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661,834,100</w:t>
            </w:r>
          </w:p>
        </w:tc>
        <w:tc>
          <w:tcPr>
            <w:tcW w:w="772" w:type="dxa"/>
            <w:tcBorders>
              <w:top w:val="nil"/>
              <w:bottom w:val="nil"/>
            </w:tcBorders>
            <w:vAlign w:val="center"/>
          </w:tcPr>
          <w:p w14:paraId="7356BD59" w14:textId="77777777" w:rsidR="00F57D53" w:rsidRPr="00190A22" w:rsidRDefault="00F57D53" w:rsidP="006E276E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0.27</w:t>
            </w:r>
          </w:p>
        </w:tc>
        <w:tc>
          <w:tcPr>
            <w:tcW w:w="1593" w:type="dxa"/>
            <w:tcBorders>
              <w:top w:val="nil"/>
              <w:bottom w:val="nil"/>
            </w:tcBorders>
            <w:vAlign w:val="center"/>
          </w:tcPr>
          <w:p w14:paraId="61AAFF29" w14:textId="77777777" w:rsidR="00F57D53" w:rsidRPr="00190A22" w:rsidRDefault="00F57D53" w:rsidP="006E276E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663,240,072</w:t>
            </w:r>
          </w:p>
        </w:tc>
        <w:tc>
          <w:tcPr>
            <w:tcW w:w="764" w:type="dxa"/>
            <w:tcBorders>
              <w:top w:val="nil"/>
              <w:bottom w:val="nil"/>
            </w:tcBorders>
            <w:vAlign w:val="center"/>
          </w:tcPr>
          <w:p w14:paraId="780BAB79" w14:textId="77777777" w:rsidR="00F57D53" w:rsidRPr="00190A22" w:rsidRDefault="00F57D53" w:rsidP="006E276E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0.31</w:t>
            </w:r>
          </w:p>
        </w:tc>
        <w:tc>
          <w:tcPr>
            <w:tcW w:w="1588" w:type="dxa"/>
            <w:tcBorders>
              <w:top w:val="nil"/>
              <w:bottom w:val="nil"/>
            </w:tcBorders>
            <w:vAlign w:val="center"/>
          </w:tcPr>
          <w:p w14:paraId="72BE2A27" w14:textId="77777777" w:rsidR="00F57D53" w:rsidRPr="00190A22" w:rsidRDefault="00F57D53" w:rsidP="006E276E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- 1,405,972</w:t>
            </w:r>
          </w:p>
        </w:tc>
        <w:tc>
          <w:tcPr>
            <w:tcW w:w="770" w:type="dxa"/>
            <w:tcBorders>
              <w:top w:val="nil"/>
              <w:bottom w:val="nil"/>
              <w:right w:val="nil"/>
            </w:tcBorders>
            <w:vAlign w:val="center"/>
          </w:tcPr>
          <w:p w14:paraId="04641B46" w14:textId="77777777" w:rsidR="00F57D53" w:rsidRPr="00F57D53" w:rsidRDefault="00F57D53" w:rsidP="006E276E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F57D53">
              <w:rPr>
                <w:rFonts w:ascii="新細明體" w:hAnsi="新細明體"/>
                <w:sz w:val="18"/>
              </w:rPr>
              <w:t>- 0.21</w:t>
            </w:r>
          </w:p>
        </w:tc>
      </w:tr>
      <w:tr w:rsidR="00F57D53" w:rsidRPr="00D76287" w14:paraId="19A71892" w14:textId="77777777" w:rsidTr="00762E5D">
        <w:trPr>
          <w:cantSplit/>
          <w:trHeight w:val="539"/>
        </w:trPr>
        <w:tc>
          <w:tcPr>
            <w:tcW w:w="314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3163B05" w14:textId="77777777" w:rsidR="00F57D53" w:rsidRPr="00D76287" w:rsidRDefault="00F57D53" w:rsidP="00F11A40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color w:val="000000"/>
                <w:kern w:val="0"/>
                <w:sz w:val="22"/>
                <w:szCs w:val="20"/>
              </w:rPr>
            </w:pPr>
            <w:r w:rsidRPr="00D76287">
              <w:rPr>
                <w:color w:val="000000"/>
                <w:kern w:val="0"/>
                <w:sz w:val="22"/>
                <w:szCs w:val="20"/>
              </w:rPr>
              <w:t>土地改良物</w:t>
            </w:r>
          </w:p>
        </w:tc>
        <w:tc>
          <w:tcPr>
            <w:tcW w:w="1585" w:type="dxa"/>
            <w:tcBorders>
              <w:top w:val="nil"/>
              <w:bottom w:val="nil"/>
            </w:tcBorders>
            <w:vAlign w:val="center"/>
          </w:tcPr>
          <w:p w14:paraId="66E323C7" w14:textId="77777777" w:rsidR="00F57D53" w:rsidRPr="00190A22" w:rsidRDefault="00F57D53" w:rsidP="006E276E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20,752,985</w:t>
            </w:r>
          </w:p>
        </w:tc>
        <w:tc>
          <w:tcPr>
            <w:tcW w:w="772" w:type="dxa"/>
            <w:tcBorders>
              <w:top w:val="nil"/>
              <w:bottom w:val="nil"/>
            </w:tcBorders>
            <w:vAlign w:val="center"/>
          </w:tcPr>
          <w:p w14:paraId="32E077E3" w14:textId="77777777" w:rsidR="00F57D53" w:rsidRPr="00190A22" w:rsidRDefault="00F57D53" w:rsidP="006E276E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0.01</w:t>
            </w:r>
          </w:p>
        </w:tc>
        <w:tc>
          <w:tcPr>
            <w:tcW w:w="1593" w:type="dxa"/>
            <w:tcBorders>
              <w:top w:val="nil"/>
              <w:bottom w:val="nil"/>
            </w:tcBorders>
            <w:vAlign w:val="center"/>
          </w:tcPr>
          <w:p w14:paraId="68641D33" w14:textId="77777777" w:rsidR="00F57D53" w:rsidRPr="00190A22" w:rsidRDefault="00F57D53" w:rsidP="006E276E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24,988,510</w:t>
            </w:r>
          </w:p>
        </w:tc>
        <w:tc>
          <w:tcPr>
            <w:tcW w:w="764" w:type="dxa"/>
            <w:tcBorders>
              <w:top w:val="nil"/>
              <w:bottom w:val="nil"/>
            </w:tcBorders>
            <w:vAlign w:val="center"/>
          </w:tcPr>
          <w:p w14:paraId="63C11048" w14:textId="77777777" w:rsidR="00F57D53" w:rsidRPr="00190A22" w:rsidRDefault="00F57D53" w:rsidP="006E276E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0.01</w:t>
            </w:r>
          </w:p>
        </w:tc>
        <w:tc>
          <w:tcPr>
            <w:tcW w:w="1588" w:type="dxa"/>
            <w:tcBorders>
              <w:top w:val="nil"/>
              <w:bottom w:val="nil"/>
            </w:tcBorders>
            <w:vAlign w:val="center"/>
          </w:tcPr>
          <w:p w14:paraId="009A836F" w14:textId="77777777" w:rsidR="00F57D53" w:rsidRPr="00190A22" w:rsidRDefault="00F57D53" w:rsidP="006E276E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- 4,235,525</w:t>
            </w:r>
          </w:p>
        </w:tc>
        <w:tc>
          <w:tcPr>
            <w:tcW w:w="770" w:type="dxa"/>
            <w:tcBorders>
              <w:top w:val="nil"/>
              <w:bottom w:val="nil"/>
              <w:right w:val="nil"/>
            </w:tcBorders>
            <w:vAlign w:val="center"/>
          </w:tcPr>
          <w:p w14:paraId="42B0F4AB" w14:textId="77777777" w:rsidR="00F57D53" w:rsidRPr="00F57D53" w:rsidRDefault="00F57D53" w:rsidP="006E276E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F57D53">
              <w:rPr>
                <w:rFonts w:ascii="新細明體" w:hAnsi="新細明體"/>
                <w:sz w:val="18"/>
              </w:rPr>
              <w:t>- 16.95</w:t>
            </w:r>
          </w:p>
        </w:tc>
      </w:tr>
      <w:tr w:rsidR="00F57D53" w:rsidRPr="00D76287" w14:paraId="02708B1F" w14:textId="77777777" w:rsidTr="00762E5D">
        <w:trPr>
          <w:cantSplit/>
          <w:trHeight w:val="539"/>
        </w:trPr>
        <w:tc>
          <w:tcPr>
            <w:tcW w:w="314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A664CD1" w14:textId="77777777" w:rsidR="00F57D53" w:rsidRPr="00D76287" w:rsidRDefault="00F57D53" w:rsidP="00F11A40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color w:val="000000"/>
                <w:kern w:val="0"/>
                <w:sz w:val="22"/>
                <w:szCs w:val="20"/>
              </w:rPr>
            </w:pPr>
            <w:r w:rsidRPr="00D76287">
              <w:rPr>
                <w:color w:val="000000"/>
                <w:kern w:val="0"/>
                <w:sz w:val="22"/>
                <w:szCs w:val="20"/>
              </w:rPr>
              <w:t>房屋</w:t>
            </w:r>
            <w:r w:rsidRPr="00B47F6A">
              <w:rPr>
                <w:rFonts w:cs="Times New Roman"/>
                <w:spacing w:val="-6"/>
                <w:kern w:val="0"/>
                <w:sz w:val="22"/>
                <w:szCs w:val="20"/>
              </w:rPr>
              <w:t>建築</w:t>
            </w:r>
            <w:r w:rsidRPr="00D76287">
              <w:rPr>
                <w:color w:val="000000"/>
                <w:kern w:val="0"/>
                <w:sz w:val="22"/>
                <w:szCs w:val="20"/>
              </w:rPr>
              <w:t>及設備</w:t>
            </w:r>
          </w:p>
        </w:tc>
        <w:tc>
          <w:tcPr>
            <w:tcW w:w="1585" w:type="dxa"/>
            <w:tcBorders>
              <w:top w:val="nil"/>
              <w:bottom w:val="nil"/>
            </w:tcBorders>
            <w:vAlign w:val="center"/>
          </w:tcPr>
          <w:p w14:paraId="019DB51D" w14:textId="77777777" w:rsidR="00F57D53" w:rsidRPr="00190A22" w:rsidRDefault="00F57D53" w:rsidP="006E276E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2,670,667,383</w:t>
            </w:r>
          </w:p>
        </w:tc>
        <w:tc>
          <w:tcPr>
            <w:tcW w:w="772" w:type="dxa"/>
            <w:tcBorders>
              <w:top w:val="nil"/>
              <w:bottom w:val="nil"/>
            </w:tcBorders>
            <w:vAlign w:val="center"/>
          </w:tcPr>
          <w:p w14:paraId="1A39BC14" w14:textId="77777777" w:rsidR="00F57D53" w:rsidRPr="00190A22" w:rsidRDefault="00F57D53" w:rsidP="006E276E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1.10</w:t>
            </w:r>
          </w:p>
        </w:tc>
        <w:tc>
          <w:tcPr>
            <w:tcW w:w="1593" w:type="dxa"/>
            <w:tcBorders>
              <w:top w:val="nil"/>
              <w:bottom w:val="nil"/>
            </w:tcBorders>
            <w:vAlign w:val="center"/>
          </w:tcPr>
          <w:p w14:paraId="33F11AFE" w14:textId="77777777" w:rsidR="00F57D53" w:rsidRPr="00190A22" w:rsidRDefault="00F57D53" w:rsidP="006E276E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2,623,438,195</w:t>
            </w:r>
          </w:p>
        </w:tc>
        <w:tc>
          <w:tcPr>
            <w:tcW w:w="764" w:type="dxa"/>
            <w:tcBorders>
              <w:top w:val="nil"/>
              <w:bottom w:val="nil"/>
            </w:tcBorders>
            <w:vAlign w:val="center"/>
          </w:tcPr>
          <w:p w14:paraId="43A54B71" w14:textId="77777777" w:rsidR="00F57D53" w:rsidRPr="00190A22" w:rsidRDefault="00F57D53" w:rsidP="006E276E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1.24</w:t>
            </w:r>
          </w:p>
        </w:tc>
        <w:tc>
          <w:tcPr>
            <w:tcW w:w="1588" w:type="dxa"/>
            <w:tcBorders>
              <w:top w:val="nil"/>
              <w:bottom w:val="nil"/>
            </w:tcBorders>
            <w:vAlign w:val="center"/>
          </w:tcPr>
          <w:p w14:paraId="374C02FC" w14:textId="77777777" w:rsidR="00F57D53" w:rsidRPr="00190A22" w:rsidRDefault="00F57D53" w:rsidP="006E276E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47,229,188</w:t>
            </w:r>
          </w:p>
        </w:tc>
        <w:tc>
          <w:tcPr>
            <w:tcW w:w="770" w:type="dxa"/>
            <w:tcBorders>
              <w:top w:val="nil"/>
              <w:bottom w:val="nil"/>
              <w:right w:val="nil"/>
            </w:tcBorders>
            <w:vAlign w:val="center"/>
          </w:tcPr>
          <w:p w14:paraId="7A1B3FEE" w14:textId="77777777" w:rsidR="00F57D53" w:rsidRPr="00F57D53" w:rsidRDefault="00F57D53" w:rsidP="006E276E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F57D53">
              <w:rPr>
                <w:rFonts w:ascii="新細明體" w:hAnsi="新細明體"/>
                <w:sz w:val="18"/>
              </w:rPr>
              <w:t>1.80</w:t>
            </w:r>
          </w:p>
        </w:tc>
      </w:tr>
      <w:tr w:rsidR="00F57D53" w:rsidRPr="00D76287" w14:paraId="25D0B06A" w14:textId="77777777" w:rsidTr="00762E5D">
        <w:trPr>
          <w:cantSplit/>
          <w:trHeight w:val="539"/>
        </w:trPr>
        <w:tc>
          <w:tcPr>
            <w:tcW w:w="314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295C8E7" w14:textId="77777777" w:rsidR="00F57D53" w:rsidRPr="00D76287" w:rsidRDefault="00F57D53" w:rsidP="00F11A40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color w:val="000000"/>
                <w:kern w:val="0"/>
                <w:sz w:val="22"/>
                <w:szCs w:val="20"/>
              </w:rPr>
            </w:pPr>
            <w:r w:rsidRPr="00D76287">
              <w:rPr>
                <w:color w:val="000000"/>
                <w:kern w:val="0"/>
                <w:sz w:val="22"/>
                <w:szCs w:val="20"/>
              </w:rPr>
              <w:t>機械及設備</w:t>
            </w:r>
          </w:p>
        </w:tc>
        <w:tc>
          <w:tcPr>
            <w:tcW w:w="1585" w:type="dxa"/>
            <w:tcBorders>
              <w:top w:val="nil"/>
              <w:bottom w:val="nil"/>
            </w:tcBorders>
            <w:vAlign w:val="center"/>
          </w:tcPr>
          <w:p w14:paraId="374918F1" w14:textId="77777777" w:rsidR="00F57D53" w:rsidRPr="00190A22" w:rsidRDefault="00F57D53" w:rsidP="006E276E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197,879,473</w:t>
            </w:r>
          </w:p>
        </w:tc>
        <w:tc>
          <w:tcPr>
            <w:tcW w:w="772" w:type="dxa"/>
            <w:tcBorders>
              <w:top w:val="nil"/>
              <w:bottom w:val="nil"/>
            </w:tcBorders>
            <w:vAlign w:val="center"/>
          </w:tcPr>
          <w:p w14:paraId="0A4EA9EC" w14:textId="77777777" w:rsidR="00F57D53" w:rsidRPr="00190A22" w:rsidRDefault="00F57D53" w:rsidP="006E276E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0.08</w:t>
            </w:r>
          </w:p>
        </w:tc>
        <w:tc>
          <w:tcPr>
            <w:tcW w:w="1593" w:type="dxa"/>
            <w:tcBorders>
              <w:top w:val="nil"/>
              <w:bottom w:val="nil"/>
            </w:tcBorders>
            <w:vAlign w:val="center"/>
          </w:tcPr>
          <w:p w14:paraId="06D98A72" w14:textId="77777777" w:rsidR="00F57D53" w:rsidRPr="00190A22" w:rsidRDefault="00F57D53" w:rsidP="006E276E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200,475,420</w:t>
            </w:r>
          </w:p>
        </w:tc>
        <w:tc>
          <w:tcPr>
            <w:tcW w:w="764" w:type="dxa"/>
            <w:tcBorders>
              <w:top w:val="nil"/>
              <w:bottom w:val="nil"/>
            </w:tcBorders>
            <w:vAlign w:val="center"/>
          </w:tcPr>
          <w:p w14:paraId="62A0E45F" w14:textId="77777777" w:rsidR="00F57D53" w:rsidRPr="00190A22" w:rsidRDefault="00F57D53" w:rsidP="006E276E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0.09</w:t>
            </w:r>
          </w:p>
        </w:tc>
        <w:tc>
          <w:tcPr>
            <w:tcW w:w="1588" w:type="dxa"/>
            <w:tcBorders>
              <w:top w:val="nil"/>
              <w:bottom w:val="nil"/>
            </w:tcBorders>
            <w:vAlign w:val="center"/>
          </w:tcPr>
          <w:p w14:paraId="5165E9C0" w14:textId="77777777" w:rsidR="00F57D53" w:rsidRPr="00190A22" w:rsidRDefault="00F57D53" w:rsidP="006E276E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- 2,595,947</w:t>
            </w:r>
          </w:p>
        </w:tc>
        <w:tc>
          <w:tcPr>
            <w:tcW w:w="770" w:type="dxa"/>
            <w:tcBorders>
              <w:top w:val="nil"/>
              <w:bottom w:val="nil"/>
              <w:right w:val="nil"/>
            </w:tcBorders>
            <w:vAlign w:val="center"/>
          </w:tcPr>
          <w:p w14:paraId="4DC55167" w14:textId="77777777" w:rsidR="00F57D53" w:rsidRPr="00F57D53" w:rsidRDefault="00F57D53" w:rsidP="006E276E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F57D53">
              <w:rPr>
                <w:rFonts w:ascii="新細明體" w:hAnsi="新細明體"/>
                <w:sz w:val="18"/>
              </w:rPr>
              <w:t>- 1.29</w:t>
            </w:r>
          </w:p>
        </w:tc>
      </w:tr>
      <w:tr w:rsidR="00F57D53" w:rsidRPr="00D76287" w14:paraId="42055FE8" w14:textId="77777777" w:rsidTr="00762E5D">
        <w:trPr>
          <w:cantSplit/>
          <w:trHeight w:val="539"/>
        </w:trPr>
        <w:tc>
          <w:tcPr>
            <w:tcW w:w="314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20C9DBC" w14:textId="77777777" w:rsidR="00F57D53" w:rsidRPr="00D76287" w:rsidRDefault="00F57D53" w:rsidP="00F11A40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color w:val="000000"/>
                <w:kern w:val="0"/>
                <w:sz w:val="22"/>
                <w:szCs w:val="20"/>
              </w:rPr>
            </w:pPr>
            <w:r w:rsidRPr="00D76287">
              <w:rPr>
                <w:color w:val="000000"/>
                <w:kern w:val="0"/>
                <w:sz w:val="22"/>
                <w:szCs w:val="20"/>
              </w:rPr>
              <w:t>交通及運輸設備</w:t>
            </w:r>
          </w:p>
        </w:tc>
        <w:tc>
          <w:tcPr>
            <w:tcW w:w="1585" w:type="dxa"/>
            <w:tcBorders>
              <w:top w:val="nil"/>
              <w:bottom w:val="nil"/>
            </w:tcBorders>
            <w:vAlign w:val="center"/>
          </w:tcPr>
          <w:p w14:paraId="490C1D39" w14:textId="77777777" w:rsidR="00F57D53" w:rsidRPr="00190A22" w:rsidRDefault="00F57D53" w:rsidP="006E276E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62,056,840</w:t>
            </w:r>
          </w:p>
        </w:tc>
        <w:tc>
          <w:tcPr>
            <w:tcW w:w="772" w:type="dxa"/>
            <w:tcBorders>
              <w:top w:val="nil"/>
              <w:bottom w:val="nil"/>
            </w:tcBorders>
            <w:vAlign w:val="center"/>
          </w:tcPr>
          <w:p w14:paraId="70C9EB12" w14:textId="77777777" w:rsidR="00F57D53" w:rsidRPr="00190A22" w:rsidRDefault="00F57D53" w:rsidP="006E276E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0.03</w:t>
            </w:r>
          </w:p>
        </w:tc>
        <w:tc>
          <w:tcPr>
            <w:tcW w:w="1593" w:type="dxa"/>
            <w:tcBorders>
              <w:top w:val="nil"/>
              <w:bottom w:val="nil"/>
            </w:tcBorders>
            <w:vAlign w:val="center"/>
          </w:tcPr>
          <w:p w14:paraId="0D4C09CD" w14:textId="77777777" w:rsidR="00F57D53" w:rsidRPr="00190A22" w:rsidRDefault="00F57D53" w:rsidP="006E276E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55,605,638</w:t>
            </w:r>
          </w:p>
        </w:tc>
        <w:tc>
          <w:tcPr>
            <w:tcW w:w="764" w:type="dxa"/>
            <w:tcBorders>
              <w:top w:val="nil"/>
              <w:bottom w:val="nil"/>
            </w:tcBorders>
            <w:vAlign w:val="center"/>
          </w:tcPr>
          <w:p w14:paraId="3920C57B" w14:textId="77777777" w:rsidR="00F57D53" w:rsidRPr="00190A22" w:rsidRDefault="00F57D53" w:rsidP="006E276E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0.03</w:t>
            </w:r>
          </w:p>
        </w:tc>
        <w:tc>
          <w:tcPr>
            <w:tcW w:w="1588" w:type="dxa"/>
            <w:tcBorders>
              <w:top w:val="nil"/>
              <w:bottom w:val="nil"/>
            </w:tcBorders>
            <w:vAlign w:val="center"/>
          </w:tcPr>
          <w:p w14:paraId="3944C884" w14:textId="77777777" w:rsidR="00F57D53" w:rsidRPr="00190A22" w:rsidRDefault="00F57D53" w:rsidP="006E276E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6,451,202</w:t>
            </w:r>
          </w:p>
        </w:tc>
        <w:tc>
          <w:tcPr>
            <w:tcW w:w="770" w:type="dxa"/>
            <w:tcBorders>
              <w:top w:val="nil"/>
              <w:bottom w:val="nil"/>
              <w:right w:val="nil"/>
            </w:tcBorders>
            <w:vAlign w:val="center"/>
          </w:tcPr>
          <w:p w14:paraId="1ECD38B6" w14:textId="77777777" w:rsidR="00F57D53" w:rsidRPr="00F57D53" w:rsidRDefault="00F57D53" w:rsidP="006E276E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F57D53">
              <w:rPr>
                <w:rFonts w:ascii="新細明體" w:hAnsi="新細明體"/>
                <w:sz w:val="18"/>
              </w:rPr>
              <w:t>11.60</w:t>
            </w:r>
          </w:p>
        </w:tc>
      </w:tr>
      <w:tr w:rsidR="00F57D53" w:rsidRPr="004350AA" w14:paraId="6362C867" w14:textId="77777777" w:rsidTr="00762E5D">
        <w:trPr>
          <w:cantSplit/>
          <w:trHeight w:val="539"/>
        </w:trPr>
        <w:tc>
          <w:tcPr>
            <w:tcW w:w="314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33D0D30" w14:textId="77777777" w:rsidR="00F57D53" w:rsidRPr="00D76287" w:rsidRDefault="00F57D53" w:rsidP="00F11A40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color w:val="000000"/>
                <w:kern w:val="0"/>
                <w:sz w:val="22"/>
                <w:szCs w:val="20"/>
              </w:rPr>
            </w:pPr>
            <w:r w:rsidRPr="00B47F6A">
              <w:rPr>
                <w:rFonts w:cs="Times New Roman"/>
                <w:spacing w:val="-6"/>
                <w:kern w:val="0"/>
                <w:sz w:val="22"/>
                <w:szCs w:val="20"/>
              </w:rPr>
              <w:t>雜項</w:t>
            </w:r>
            <w:r w:rsidRPr="00D76287">
              <w:rPr>
                <w:color w:val="000000"/>
                <w:kern w:val="0"/>
                <w:sz w:val="22"/>
                <w:szCs w:val="20"/>
              </w:rPr>
              <w:t>設備</w:t>
            </w:r>
          </w:p>
        </w:tc>
        <w:tc>
          <w:tcPr>
            <w:tcW w:w="1585" w:type="dxa"/>
            <w:tcBorders>
              <w:top w:val="nil"/>
              <w:bottom w:val="nil"/>
            </w:tcBorders>
            <w:vAlign w:val="center"/>
          </w:tcPr>
          <w:p w14:paraId="382FD656" w14:textId="77777777" w:rsidR="00F57D53" w:rsidRPr="00190A22" w:rsidRDefault="00F57D53" w:rsidP="006E276E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167,099,720</w:t>
            </w:r>
          </w:p>
        </w:tc>
        <w:tc>
          <w:tcPr>
            <w:tcW w:w="772" w:type="dxa"/>
            <w:tcBorders>
              <w:top w:val="nil"/>
              <w:bottom w:val="nil"/>
            </w:tcBorders>
            <w:vAlign w:val="center"/>
          </w:tcPr>
          <w:p w14:paraId="1E3E6A4D" w14:textId="77777777" w:rsidR="00F57D53" w:rsidRPr="00190A22" w:rsidRDefault="00F57D53" w:rsidP="006E276E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0.07</w:t>
            </w:r>
          </w:p>
        </w:tc>
        <w:tc>
          <w:tcPr>
            <w:tcW w:w="1593" w:type="dxa"/>
            <w:tcBorders>
              <w:top w:val="nil"/>
              <w:bottom w:val="nil"/>
            </w:tcBorders>
            <w:vAlign w:val="center"/>
          </w:tcPr>
          <w:p w14:paraId="5B80C345" w14:textId="77777777" w:rsidR="00F57D53" w:rsidRPr="00190A22" w:rsidRDefault="00F57D53" w:rsidP="006E276E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162,268,716</w:t>
            </w:r>
          </w:p>
        </w:tc>
        <w:tc>
          <w:tcPr>
            <w:tcW w:w="764" w:type="dxa"/>
            <w:tcBorders>
              <w:top w:val="nil"/>
              <w:bottom w:val="nil"/>
            </w:tcBorders>
            <w:vAlign w:val="center"/>
          </w:tcPr>
          <w:p w14:paraId="75D009DA" w14:textId="77777777" w:rsidR="00F57D53" w:rsidRPr="00190A22" w:rsidRDefault="00F57D53" w:rsidP="006E276E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0.08</w:t>
            </w:r>
          </w:p>
        </w:tc>
        <w:tc>
          <w:tcPr>
            <w:tcW w:w="1588" w:type="dxa"/>
            <w:tcBorders>
              <w:top w:val="nil"/>
              <w:bottom w:val="nil"/>
            </w:tcBorders>
            <w:vAlign w:val="center"/>
          </w:tcPr>
          <w:p w14:paraId="4916DD97" w14:textId="77777777" w:rsidR="00F57D53" w:rsidRPr="00190A22" w:rsidRDefault="00F57D53" w:rsidP="006E276E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4,831,004</w:t>
            </w:r>
          </w:p>
        </w:tc>
        <w:tc>
          <w:tcPr>
            <w:tcW w:w="770" w:type="dxa"/>
            <w:tcBorders>
              <w:top w:val="nil"/>
              <w:bottom w:val="nil"/>
              <w:right w:val="nil"/>
            </w:tcBorders>
            <w:vAlign w:val="center"/>
          </w:tcPr>
          <w:p w14:paraId="0D3FCB31" w14:textId="77777777" w:rsidR="00F57D53" w:rsidRPr="00F57D53" w:rsidRDefault="00F57D53" w:rsidP="006E276E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F57D53">
              <w:rPr>
                <w:rFonts w:ascii="新細明體" w:hAnsi="新細明體"/>
                <w:sz w:val="18"/>
              </w:rPr>
              <w:t>2.98</w:t>
            </w:r>
          </w:p>
        </w:tc>
      </w:tr>
      <w:tr w:rsidR="00F57D53" w:rsidRPr="004350AA" w14:paraId="42BADC06" w14:textId="77777777" w:rsidTr="00762E5D">
        <w:trPr>
          <w:cantSplit/>
          <w:trHeight w:val="539"/>
        </w:trPr>
        <w:tc>
          <w:tcPr>
            <w:tcW w:w="314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FAEFAB2" w14:textId="77777777" w:rsidR="00F57D53" w:rsidRPr="00D76287" w:rsidRDefault="00F57D53" w:rsidP="00F11A40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color w:val="000000"/>
                <w:kern w:val="0"/>
                <w:sz w:val="22"/>
                <w:szCs w:val="20"/>
              </w:rPr>
            </w:pPr>
            <w:r w:rsidRPr="00D76287">
              <w:rPr>
                <w:color w:val="000000"/>
                <w:kern w:val="0"/>
                <w:sz w:val="22"/>
                <w:szCs w:val="20"/>
              </w:rPr>
              <w:t>購建中固定資產</w:t>
            </w:r>
          </w:p>
        </w:tc>
        <w:tc>
          <w:tcPr>
            <w:tcW w:w="1585" w:type="dxa"/>
            <w:tcBorders>
              <w:top w:val="nil"/>
              <w:bottom w:val="nil"/>
            </w:tcBorders>
            <w:vAlign w:val="center"/>
          </w:tcPr>
          <w:p w14:paraId="56D4725A" w14:textId="77777777" w:rsidR="00F57D53" w:rsidRPr="00190A22" w:rsidRDefault="00F57D53" w:rsidP="006E276E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119,393,861</w:t>
            </w:r>
          </w:p>
        </w:tc>
        <w:tc>
          <w:tcPr>
            <w:tcW w:w="772" w:type="dxa"/>
            <w:tcBorders>
              <w:top w:val="nil"/>
              <w:bottom w:val="nil"/>
            </w:tcBorders>
            <w:vAlign w:val="center"/>
          </w:tcPr>
          <w:p w14:paraId="2F33D1EB" w14:textId="77777777" w:rsidR="00F57D53" w:rsidRPr="00190A22" w:rsidRDefault="00F57D53" w:rsidP="006E276E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0.05</w:t>
            </w:r>
          </w:p>
        </w:tc>
        <w:tc>
          <w:tcPr>
            <w:tcW w:w="1593" w:type="dxa"/>
            <w:tcBorders>
              <w:top w:val="nil"/>
              <w:bottom w:val="nil"/>
            </w:tcBorders>
            <w:vAlign w:val="center"/>
          </w:tcPr>
          <w:p w14:paraId="7208FB6F" w14:textId="77777777" w:rsidR="00F57D53" w:rsidRPr="00190A22" w:rsidRDefault="00F57D53" w:rsidP="006E276E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71,204,068</w:t>
            </w:r>
          </w:p>
        </w:tc>
        <w:tc>
          <w:tcPr>
            <w:tcW w:w="764" w:type="dxa"/>
            <w:tcBorders>
              <w:top w:val="nil"/>
              <w:bottom w:val="nil"/>
            </w:tcBorders>
            <w:vAlign w:val="center"/>
          </w:tcPr>
          <w:p w14:paraId="5DA2D413" w14:textId="77777777" w:rsidR="00F57D53" w:rsidRPr="00190A22" w:rsidRDefault="00F57D53" w:rsidP="006E276E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0.03</w:t>
            </w:r>
          </w:p>
        </w:tc>
        <w:tc>
          <w:tcPr>
            <w:tcW w:w="1588" w:type="dxa"/>
            <w:tcBorders>
              <w:top w:val="nil"/>
              <w:bottom w:val="nil"/>
            </w:tcBorders>
            <w:vAlign w:val="center"/>
          </w:tcPr>
          <w:p w14:paraId="4AAEB564" w14:textId="77777777" w:rsidR="00F57D53" w:rsidRPr="00190A22" w:rsidRDefault="00F57D53" w:rsidP="006E276E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48,189,793</w:t>
            </w:r>
          </w:p>
        </w:tc>
        <w:tc>
          <w:tcPr>
            <w:tcW w:w="770" w:type="dxa"/>
            <w:tcBorders>
              <w:top w:val="nil"/>
              <w:bottom w:val="nil"/>
              <w:right w:val="nil"/>
            </w:tcBorders>
            <w:vAlign w:val="center"/>
          </w:tcPr>
          <w:p w14:paraId="2B71AB06" w14:textId="77777777" w:rsidR="00F57D53" w:rsidRPr="00F57D53" w:rsidRDefault="00F57D53" w:rsidP="006E276E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F57D53">
              <w:rPr>
                <w:rFonts w:ascii="新細明體" w:hAnsi="新細明體"/>
                <w:sz w:val="18"/>
              </w:rPr>
              <w:t>67.68</w:t>
            </w:r>
          </w:p>
        </w:tc>
      </w:tr>
      <w:tr w:rsidR="00F57D53" w:rsidRPr="004350AA" w14:paraId="66F656A7" w14:textId="77777777" w:rsidTr="00762E5D">
        <w:trPr>
          <w:cantSplit/>
          <w:trHeight w:val="544"/>
        </w:trPr>
        <w:tc>
          <w:tcPr>
            <w:tcW w:w="314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59799AA" w14:textId="77777777" w:rsidR="00F57D53" w:rsidRDefault="00F57D53" w:rsidP="00F11A40">
            <w:pPr>
              <w:widowControl w:val="0"/>
              <w:overflowPunct/>
              <w:ind w:leftChars="100" w:left="240" w:rightChars="20" w:right="48" w:firstLineChars="0" w:firstLine="0"/>
              <w:jc w:val="distribute"/>
              <w:rPr>
                <w:spacing w:val="-6"/>
                <w:kern w:val="0"/>
                <w:sz w:val="22"/>
              </w:rPr>
            </w:pPr>
            <w:r w:rsidRPr="00004D6F">
              <w:rPr>
                <w:spacing w:val="-6"/>
                <w:kern w:val="0"/>
                <w:sz w:val="22"/>
              </w:rPr>
              <w:t>無形資產</w:t>
            </w:r>
          </w:p>
        </w:tc>
        <w:tc>
          <w:tcPr>
            <w:tcW w:w="1585" w:type="dxa"/>
            <w:tcBorders>
              <w:top w:val="nil"/>
              <w:bottom w:val="nil"/>
            </w:tcBorders>
            <w:vAlign w:val="center"/>
          </w:tcPr>
          <w:p w14:paraId="73EECD2C" w14:textId="77777777" w:rsidR="00F57D53" w:rsidRPr="00190A22" w:rsidRDefault="00F57D53" w:rsidP="006E276E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405,859,208</w:t>
            </w:r>
          </w:p>
        </w:tc>
        <w:tc>
          <w:tcPr>
            <w:tcW w:w="772" w:type="dxa"/>
            <w:tcBorders>
              <w:top w:val="nil"/>
              <w:bottom w:val="nil"/>
            </w:tcBorders>
            <w:vAlign w:val="center"/>
          </w:tcPr>
          <w:p w14:paraId="2B41F697" w14:textId="77777777" w:rsidR="00F57D53" w:rsidRPr="00190A22" w:rsidRDefault="00F57D53" w:rsidP="006E276E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0.17</w:t>
            </w:r>
          </w:p>
        </w:tc>
        <w:tc>
          <w:tcPr>
            <w:tcW w:w="1593" w:type="dxa"/>
            <w:tcBorders>
              <w:top w:val="nil"/>
              <w:bottom w:val="nil"/>
            </w:tcBorders>
            <w:vAlign w:val="center"/>
          </w:tcPr>
          <w:p w14:paraId="1C9DBE06" w14:textId="77777777" w:rsidR="00F57D53" w:rsidRPr="00190A22" w:rsidRDefault="00F57D53" w:rsidP="006E276E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378,646,562</w:t>
            </w:r>
          </w:p>
        </w:tc>
        <w:tc>
          <w:tcPr>
            <w:tcW w:w="764" w:type="dxa"/>
            <w:tcBorders>
              <w:top w:val="nil"/>
              <w:bottom w:val="nil"/>
            </w:tcBorders>
            <w:vAlign w:val="center"/>
          </w:tcPr>
          <w:p w14:paraId="6A8FA460" w14:textId="77777777" w:rsidR="00F57D53" w:rsidRPr="00190A22" w:rsidRDefault="00F57D53" w:rsidP="006E276E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0.18</w:t>
            </w:r>
          </w:p>
        </w:tc>
        <w:tc>
          <w:tcPr>
            <w:tcW w:w="1588" w:type="dxa"/>
            <w:tcBorders>
              <w:top w:val="nil"/>
              <w:bottom w:val="nil"/>
            </w:tcBorders>
            <w:vAlign w:val="center"/>
          </w:tcPr>
          <w:p w14:paraId="23A1D98F" w14:textId="77777777" w:rsidR="00F57D53" w:rsidRPr="00190A22" w:rsidRDefault="00F57D53" w:rsidP="006E276E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27,212,646</w:t>
            </w:r>
          </w:p>
        </w:tc>
        <w:tc>
          <w:tcPr>
            <w:tcW w:w="770" w:type="dxa"/>
            <w:tcBorders>
              <w:top w:val="nil"/>
              <w:bottom w:val="nil"/>
              <w:right w:val="nil"/>
            </w:tcBorders>
            <w:vAlign w:val="center"/>
          </w:tcPr>
          <w:p w14:paraId="1323FEE5" w14:textId="77777777" w:rsidR="00F57D53" w:rsidRPr="00F57D53" w:rsidRDefault="00F57D53" w:rsidP="006E276E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F57D53">
              <w:rPr>
                <w:rFonts w:ascii="新細明體" w:hAnsi="新細明體"/>
                <w:sz w:val="18"/>
              </w:rPr>
              <w:t>7.19</w:t>
            </w:r>
          </w:p>
        </w:tc>
      </w:tr>
      <w:tr w:rsidR="00F57D53" w:rsidRPr="004350AA" w14:paraId="6275817D" w14:textId="77777777" w:rsidTr="00762E5D">
        <w:trPr>
          <w:cantSplit/>
          <w:trHeight w:val="544"/>
        </w:trPr>
        <w:tc>
          <w:tcPr>
            <w:tcW w:w="314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3673F1B" w14:textId="77777777" w:rsidR="00F57D53" w:rsidRDefault="00F57D53" w:rsidP="00F11A40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spacing w:val="-6"/>
                <w:kern w:val="0"/>
                <w:sz w:val="22"/>
              </w:rPr>
            </w:pPr>
            <w:r w:rsidRPr="00B47F6A">
              <w:rPr>
                <w:rFonts w:cs="Times New Roman"/>
                <w:spacing w:val="-6"/>
                <w:kern w:val="0"/>
                <w:sz w:val="22"/>
                <w:szCs w:val="20"/>
              </w:rPr>
              <w:t>無形</w:t>
            </w:r>
            <w:r w:rsidRPr="00004D6F">
              <w:rPr>
                <w:spacing w:val="-6"/>
                <w:kern w:val="0"/>
                <w:sz w:val="22"/>
              </w:rPr>
              <w:t>資產</w:t>
            </w:r>
          </w:p>
        </w:tc>
        <w:tc>
          <w:tcPr>
            <w:tcW w:w="1585" w:type="dxa"/>
            <w:tcBorders>
              <w:top w:val="nil"/>
              <w:bottom w:val="nil"/>
            </w:tcBorders>
            <w:vAlign w:val="center"/>
          </w:tcPr>
          <w:p w14:paraId="7AEC9AA3" w14:textId="77777777" w:rsidR="00F57D53" w:rsidRPr="00190A22" w:rsidRDefault="00F57D53" w:rsidP="006E276E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405,859,208</w:t>
            </w:r>
          </w:p>
        </w:tc>
        <w:tc>
          <w:tcPr>
            <w:tcW w:w="772" w:type="dxa"/>
            <w:tcBorders>
              <w:top w:val="nil"/>
              <w:bottom w:val="nil"/>
            </w:tcBorders>
            <w:vAlign w:val="center"/>
          </w:tcPr>
          <w:p w14:paraId="61F56962" w14:textId="77777777" w:rsidR="00F57D53" w:rsidRPr="00190A22" w:rsidRDefault="00F57D53" w:rsidP="006E276E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0.17</w:t>
            </w:r>
          </w:p>
        </w:tc>
        <w:tc>
          <w:tcPr>
            <w:tcW w:w="1593" w:type="dxa"/>
            <w:tcBorders>
              <w:top w:val="nil"/>
              <w:bottom w:val="nil"/>
            </w:tcBorders>
            <w:vAlign w:val="center"/>
          </w:tcPr>
          <w:p w14:paraId="1ED8AC58" w14:textId="77777777" w:rsidR="00F57D53" w:rsidRPr="00190A22" w:rsidRDefault="00F57D53" w:rsidP="006E276E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378,646,562</w:t>
            </w:r>
          </w:p>
        </w:tc>
        <w:tc>
          <w:tcPr>
            <w:tcW w:w="764" w:type="dxa"/>
            <w:tcBorders>
              <w:top w:val="nil"/>
              <w:bottom w:val="nil"/>
            </w:tcBorders>
            <w:vAlign w:val="center"/>
          </w:tcPr>
          <w:p w14:paraId="79587A57" w14:textId="77777777" w:rsidR="00F57D53" w:rsidRPr="00190A22" w:rsidRDefault="00F57D53" w:rsidP="006E276E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0.18</w:t>
            </w:r>
          </w:p>
        </w:tc>
        <w:tc>
          <w:tcPr>
            <w:tcW w:w="1588" w:type="dxa"/>
            <w:tcBorders>
              <w:top w:val="nil"/>
              <w:bottom w:val="nil"/>
            </w:tcBorders>
            <w:vAlign w:val="center"/>
          </w:tcPr>
          <w:p w14:paraId="525A5BA8" w14:textId="77777777" w:rsidR="00F57D53" w:rsidRPr="00190A22" w:rsidRDefault="00F57D53" w:rsidP="006E276E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27,212,646</w:t>
            </w:r>
          </w:p>
        </w:tc>
        <w:tc>
          <w:tcPr>
            <w:tcW w:w="770" w:type="dxa"/>
            <w:tcBorders>
              <w:top w:val="nil"/>
              <w:bottom w:val="nil"/>
              <w:right w:val="nil"/>
            </w:tcBorders>
            <w:vAlign w:val="center"/>
          </w:tcPr>
          <w:p w14:paraId="6F7B2634" w14:textId="77777777" w:rsidR="00F57D53" w:rsidRPr="00F57D53" w:rsidRDefault="00F57D53" w:rsidP="006E276E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F57D53">
              <w:rPr>
                <w:rFonts w:ascii="新細明體" w:hAnsi="新細明體"/>
                <w:sz w:val="18"/>
              </w:rPr>
              <w:t>7.19</w:t>
            </w:r>
          </w:p>
        </w:tc>
      </w:tr>
      <w:tr w:rsidR="00F57D53" w:rsidRPr="004350AA" w14:paraId="40D94184" w14:textId="77777777" w:rsidTr="00762E5D">
        <w:trPr>
          <w:cantSplit/>
          <w:trHeight w:val="544"/>
        </w:trPr>
        <w:tc>
          <w:tcPr>
            <w:tcW w:w="314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0F58821" w14:textId="77777777" w:rsidR="00F57D53" w:rsidRDefault="00F57D53" w:rsidP="00F11A40">
            <w:pPr>
              <w:widowControl w:val="0"/>
              <w:overflowPunct/>
              <w:ind w:leftChars="100" w:left="240" w:rightChars="20" w:right="48" w:firstLineChars="0" w:firstLine="0"/>
              <w:jc w:val="distribute"/>
              <w:rPr>
                <w:spacing w:val="-6"/>
                <w:kern w:val="0"/>
                <w:sz w:val="22"/>
              </w:rPr>
            </w:pPr>
            <w:r w:rsidRPr="00004D6F">
              <w:rPr>
                <w:spacing w:val="-6"/>
                <w:kern w:val="0"/>
                <w:sz w:val="22"/>
              </w:rPr>
              <w:t>其他資產</w:t>
            </w:r>
          </w:p>
        </w:tc>
        <w:tc>
          <w:tcPr>
            <w:tcW w:w="1585" w:type="dxa"/>
            <w:tcBorders>
              <w:top w:val="nil"/>
              <w:bottom w:val="nil"/>
            </w:tcBorders>
            <w:vAlign w:val="center"/>
          </w:tcPr>
          <w:p w14:paraId="76742D28" w14:textId="77777777" w:rsidR="00F57D53" w:rsidRPr="00190A22" w:rsidRDefault="00F57D53" w:rsidP="006E276E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23,378,646</w:t>
            </w:r>
          </w:p>
        </w:tc>
        <w:tc>
          <w:tcPr>
            <w:tcW w:w="772" w:type="dxa"/>
            <w:tcBorders>
              <w:top w:val="nil"/>
              <w:bottom w:val="nil"/>
            </w:tcBorders>
            <w:vAlign w:val="center"/>
          </w:tcPr>
          <w:p w14:paraId="61F54932" w14:textId="77777777" w:rsidR="00F57D53" w:rsidRPr="00190A22" w:rsidRDefault="00F57D53" w:rsidP="006E276E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0.01</w:t>
            </w:r>
          </w:p>
        </w:tc>
        <w:tc>
          <w:tcPr>
            <w:tcW w:w="1593" w:type="dxa"/>
            <w:tcBorders>
              <w:top w:val="nil"/>
              <w:bottom w:val="nil"/>
            </w:tcBorders>
            <w:vAlign w:val="center"/>
          </w:tcPr>
          <w:p w14:paraId="1A05F223" w14:textId="77777777" w:rsidR="00F57D53" w:rsidRPr="00190A22" w:rsidRDefault="00F57D53" w:rsidP="006E276E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24,536,527</w:t>
            </w:r>
          </w:p>
        </w:tc>
        <w:tc>
          <w:tcPr>
            <w:tcW w:w="764" w:type="dxa"/>
            <w:tcBorders>
              <w:top w:val="nil"/>
              <w:bottom w:val="nil"/>
            </w:tcBorders>
            <w:vAlign w:val="center"/>
          </w:tcPr>
          <w:p w14:paraId="7126DC90" w14:textId="77777777" w:rsidR="00F57D53" w:rsidRPr="00190A22" w:rsidRDefault="00F57D53" w:rsidP="006E276E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0.01</w:t>
            </w:r>
          </w:p>
        </w:tc>
        <w:tc>
          <w:tcPr>
            <w:tcW w:w="1588" w:type="dxa"/>
            <w:tcBorders>
              <w:top w:val="nil"/>
              <w:bottom w:val="nil"/>
            </w:tcBorders>
            <w:vAlign w:val="center"/>
          </w:tcPr>
          <w:p w14:paraId="7AE874D3" w14:textId="77777777" w:rsidR="00F57D53" w:rsidRPr="00190A22" w:rsidRDefault="00F57D53" w:rsidP="006E276E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- 1,157,881</w:t>
            </w:r>
          </w:p>
        </w:tc>
        <w:tc>
          <w:tcPr>
            <w:tcW w:w="770" w:type="dxa"/>
            <w:tcBorders>
              <w:top w:val="nil"/>
              <w:bottom w:val="nil"/>
              <w:right w:val="nil"/>
            </w:tcBorders>
            <w:vAlign w:val="center"/>
          </w:tcPr>
          <w:p w14:paraId="42D6ADE0" w14:textId="77777777" w:rsidR="00F57D53" w:rsidRPr="00F57D53" w:rsidRDefault="00F57D53" w:rsidP="006E276E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F57D53">
              <w:rPr>
                <w:rFonts w:ascii="新細明體" w:hAnsi="新細明體"/>
                <w:sz w:val="18"/>
              </w:rPr>
              <w:t>- 4.72</w:t>
            </w:r>
          </w:p>
        </w:tc>
      </w:tr>
      <w:tr w:rsidR="00F57D53" w:rsidRPr="004350AA" w14:paraId="7B4BC24A" w14:textId="77777777" w:rsidTr="00762E5D">
        <w:trPr>
          <w:cantSplit/>
          <w:trHeight w:val="544"/>
        </w:trPr>
        <w:tc>
          <w:tcPr>
            <w:tcW w:w="314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9B3484E" w14:textId="77777777" w:rsidR="00F57D53" w:rsidRDefault="00F57D53" w:rsidP="00F11A40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spacing w:val="-6"/>
                <w:kern w:val="0"/>
                <w:sz w:val="22"/>
              </w:rPr>
            </w:pPr>
            <w:r w:rsidRPr="00004D6F">
              <w:rPr>
                <w:spacing w:val="-6"/>
                <w:kern w:val="0"/>
                <w:sz w:val="22"/>
              </w:rPr>
              <w:t>什項資產</w:t>
            </w:r>
          </w:p>
        </w:tc>
        <w:tc>
          <w:tcPr>
            <w:tcW w:w="1585" w:type="dxa"/>
            <w:tcBorders>
              <w:top w:val="nil"/>
              <w:bottom w:val="nil"/>
            </w:tcBorders>
            <w:vAlign w:val="center"/>
          </w:tcPr>
          <w:p w14:paraId="1DE9D2FF" w14:textId="77777777" w:rsidR="00F57D53" w:rsidRPr="00190A22" w:rsidRDefault="00F57D53" w:rsidP="006E276E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23,378,646</w:t>
            </w:r>
          </w:p>
        </w:tc>
        <w:tc>
          <w:tcPr>
            <w:tcW w:w="772" w:type="dxa"/>
            <w:tcBorders>
              <w:top w:val="nil"/>
              <w:bottom w:val="nil"/>
            </w:tcBorders>
            <w:vAlign w:val="center"/>
          </w:tcPr>
          <w:p w14:paraId="2E504160" w14:textId="77777777" w:rsidR="00F57D53" w:rsidRPr="00190A22" w:rsidRDefault="00F57D53" w:rsidP="006E276E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0.01</w:t>
            </w:r>
          </w:p>
        </w:tc>
        <w:tc>
          <w:tcPr>
            <w:tcW w:w="1593" w:type="dxa"/>
            <w:tcBorders>
              <w:top w:val="nil"/>
              <w:bottom w:val="nil"/>
            </w:tcBorders>
            <w:vAlign w:val="center"/>
          </w:tcPr>
          <w:p w14:paraId="57E8D751" w14:textId="77777777" w:rsidR="00F57D53" w:rsidRPr="00190A22" w:rsidRDefault="00F57D53" w:rsidP="006E276E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24,536,527</w:t>
            </w:r>
          </w:p>
        </w:tc>
        <w:tc>
          <w:tcPr>
            <w:tcW w:w="764" w:type="dxa"/>
            <w:tcBorders>
              <w:top w:val="nil"/>
              <w:bottom w:val="nil"/>
            </w:tcBorders>
            <w:vAlign w:val="center"/>
          </w:tcPr>
          <w:p w14:paraId="1A99174B" w14:textId="77777777" w:rsidR="00F57D53" w:rsidRPr="00190A22" w:rsidRDefault="00F57D53" w:rsidP="006E276E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0.01</w:t>
            </w:r>
          </w:p>
        </w:tc>
        <w:tc>
          <w:tcPr>
            <w:tcW w:w="1588" w:type="dxa"/>
            <w:tcBorders>
              <w:top w:val="nil"/>
              <w:bottom w:val="nil"/>
            </w:tcBorders>
            <w:vAlign w:val="center"/>
          </w:tcPr>
          <w:p w14:paraId="7E1F5C0E" w14:textId="77777777" w:rsidR="00F57D53" w:rsidRPr="00190A22" w:rsidRDefault="00F57D53" w:rsidP="006E276E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- 1,157,881</w:t>
            </w:r>
          </w:p>
        </w:tc>
        <w:tc>
          <w:tcPr>
            <w:tcW w:w="770" w:type="dxa"/>
            <w:tcBorders>
              <w:top w:val="nil"/>
              <w:bottom w:val="nil"/>
              <w:right w:val="nil"/>
            </w:tcBorders>
            <w:vAlign w:val="center"/>
          </w:tcPr>
          <w:p w14:paraId="141B6DB0" w14:textId="77777777" w:rsidR="00F57D53" w:rsidRPr="00F57D53" w:rsidRDefault="00F57D53" w:rsidP="006E276E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F57D53">
              <w:rPr>
                <w:rFonts w:ascii="新細明體" w:hAnsi="新細明體"/>
                <w:sz w:val="18"/>
              </w:rPr>
              <w:t>- 4.72</w:t>
            </w:r>
          </w:p>
        </w:tc>
      </w:tr>
      <w:tr w:rsidR="00F57D53" w:rsidRPr="00CD7907" w14:paraId="6656EF19" w14:textId="77777777" w:rsidTr="00762E5D">
        <w:trPr>
          <w:cantSplit/>
          <w:trHeight w:val="544"/>
        </w:trPr>
        <w:tc>
          <w:tcPr>
            <w:tcW w:w="314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24698A6B" w14:textId="77777777" w:rsidR="00F57D53" w:rsidRPr="00CD7907" w:rsidRDefault="00F57D53" w:rsidP="00F11A40">
            <w:pPr>
              <w:widowControl w:val="0"/>
              <w:overflowPunct/>
              <w:ind w:rightChars="20" w:right="48" w:firstLineChars="0" w:firstLine="0"/>
              <w:jc w:val="distribute"/>
              <w:rPr>
                <w:b/>
                <w:color w:val="000000"/>
                <w:kern w:val="0"/>
                <w:szCs w:val="20"/>
              </w:rPr>
            </w:pPr>
            <w:r w:rsidRPr="00CD7907">
              <w:rPr>
                <w:rFonts w:hint="eastAsia"/>
                <w:b/>
                <w:color w:val="000000"/>
                <w:kern w:val="0"/>
                <w:szCs w:val="20"/>
              </w:rPr>
              <w:t>合計</w:t>
            </w:r>
          </w:p>
        </w:tc>
        <w:tc>
          <w:tcPr>
            <w:tcW w:w="1585" w:type="dxa"/>
            <w:tcBorders>
              <w:top w:val="nil"/>
              <w:bottom w:val="single" w:sz="8" w:space="0" w:color="auto"/>
            </w:tcBorders>
            <w:vAlign w:val="center"/>
          </w:tcPr>
          <w:p w14:paraId="7FEFF652" w14:textId="77777777" w:rsidR="00F57D53" w:rsidRPr="00F57D53" w:rsidRDefault="00F57D53" w:rsidP="006E276E">
            <w:pPr>
              <w:ind w:rightChars="10" w:right="24" w:firstLineChars="0" w:firstLine="0"/>
              <w:jc w:val="right"/>
              <w:rPr>
                <w:rFonts w:ascii="新細明體" w:hAnsi="新細明體"/>
                <w:b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242,589,038,305</w:t>
            </w:r>
          </w:p>
        </w:tc>
        <w:tc>
          <w:tcPr>
            <w:tcW w:w="772" w:type="dxa"/>
            <w:tcBorders>
              <w:top w:val="nil"/>
              <w:bottom w:val="single" w:sz="8" w:space="0" w:color="auto"/>
            </w:tcBorders>
            <w:vAlign w:val="center"/>
          </w:tcPr>
          <w:p w14:paraId="33C9A49F" w14:textId="77777777" w:rsidR="00F57D53" w:rsidRPr="00F57D53" w:rsidRDefault="00F57D53" w:rsidP="006E276E">
            <w:pPr>
              <w:ind w:rightChars="10" w:right="24" w:firstLineChars="0" w:firstLine="0"/>
              <w:jc w:val="right"/>
              <w:rPr>
                <w:rFonts w:ascii="新細明體" w:hAnsi="新細明體"/>
                <w:b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593" w:type="dxa"/>
            <w:tcBorders>
              <w:top w:val="nil"/>
              <w:bottom w:val="single" w:sz="8" w:space="0" w:color="auto"/>
            </w:tcBorders>
            <w:vAlign w:val="center"/>
          </w:tcPr>
          <w:p w14:paraId="59BD32EA" w14:textId="77777777" w:rsidR="00F57D53" w:rsidRPr="00190A22" w:rsidRDefault="00F57D53" w:rsidP="006E276E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211,988,595,338</w:t>
            </w:r>
          </w:p>
        </w:tc>
        <w:tc>
          <w:tcPr>
            <w:tcW w:w="764" w:type="dxa"/>
            <w:tcBorders>
              <w:top w:val="nil"/>
              <w:bottom w:val="single" w:sz="8" w:space="0" w:color="auto"/>
            </w:tcBorders>
            <w:vAlign w:val="center"/>
          </w:tcPr>
          <w:p w14:paraId="4A571BF7" w14:textId="77777777" w:rsidR="00F57D53" w:rsidRPr="00190A22" w:rsidRDefault="00F57D53" w:rsidP="006E276E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588" w:type="dxa"/>
            <w:tcBorders>
              <w:top w:val="nil"/>
              <w:bottom w:val="single" w:sz="8" w:space="0" w:color="auto"/>
            </w:tcBorders>
            <w:vAlign w:val="center"/>
          </w:tcPr>
          <w:p w14:paraId="0AD8AE39" w14:textId="77777777" w:rsidR="00F57D53" w:rsidRPr="00F57D53" w:rsidRDefault="00F57D53" w:rsidP="006E276E">
            <w:pPr>
              <w:ind w:rightChars="10" w:right="24" w:firstLineChars="0" w:firstLine="0"/>
              <w:jc w:val="right"/>
              <w:rPr>
                <w:rFonts w:ascii="新細明體" w:hAnsi="新細明體"/>
                <w:b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30,600,442,967</w:t>
            </w:r>
          </w:p>
        </w:tc>
        <w:tc>
          <w:tcPr>
            <w:tcW w:w="770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35A06BDE" w14:textId="77777777" w:rsidR="00F57D53" w:rsidRPr="00190A22" w:rsidRDefault="00F57D53" w:rsidP="006E276E">
            <w:pPr>
              <w:ind w:rightChars="10" w:right="24" w:firstLineChars="0" w:firstLine="0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b/>
                <w:kern w:val="0"/>
                <w:sz w:val="18"/>
              </w:rPr>
              <w:t>14.43</w:t>
            </w:r>
          </w:p>
        </w:tc>
      </w:tr>
    </w:tbl>
    <w:p w14:paraId="301F8EEA" w14:textId="77777777" w:rsidR="00913D38" w:rsidRPr="00DF3062" w:rsidRDefault="00CD7907" w:rsidP="00B47F6A">
      <w:pPr>
        <w:tabs>
          <w:tab w:val="center" w:pos="4800"/>
        </w:tabs>
        <w:spacing w:line="240" w:lineRule="exact"/>
        <w:ind w:leftChars="23" w:left="357" w:hangingChars="168" w:hanging="302"/>
        <w:rPr>
          <w:color w:val="000000"/>
          <w:sz w:val="18"/>
        </w:rPr>
      </w:pPr>
      <w:proofErr w:type="gramStart"/>
      <w:r w:rsidRPr="00DF3062">
        <w:rPr>
          <w:rFonts w:hint="eastAsia"/>
          <w:color w:val="000000"/>
          <w:sz w:val="18"/>
        </w:rPr>
        <w:t>註</w:t>
      </w:r>
      <w:proofErr w:type="gramEnd"/>
      <w:r w:rsidRPr="00DF3062">
        <w:rPr>
          <w:rFonts w:hint="eastAsia"/>
          <w:color w:val="000000"/>
          <w:sz w:val="18"/>
        </w:rPr>
        <w:t>：</w:t>
      </w:r>
      <w:r w:rsidR="00913D38" w:rsidRPr="00DF3062">
        <w:rPr>
          <w:color w:val="000000"/>
          <w:sz w:val="18"/>
        </w:rPr>
        <w:t>1.</w:t>
      </w:r>
      <w:r w:rsidR="00BB7E33" w:rsidRPr="00BB7E33">
        <w:rPr>
          <w:rFonts w:hint="eastAsia"/>
          <w:color w:val="000000"/>
          <w:sz w:val="18"/>
        </w:rPr>
        <w:t>信託代理與保證資產（負債），</w:t>
      </w:r>
      <w:r w:rsidR="00BB7E33" w:rsidRPr="00BB7E33">
        <w:rPr>
          <w:color w:val="000000"/>
          <w:sz w:val="18"/>
        </w:rPr>
        <w:t>11</w:t>
      </w:r>
      <w:r w:rsidR="00F57D53">
        <w:rPr>
          <w:rFonts w:hint="eastAsia"/>
          <w:color w:val="000000"/>
          <w:sz w:val="18"/>
        </w:rPr>
        <w:t>3</w:t>
      </w:r>
      <w:r w:rsidR="00BB7E33" w:rsidRPr="00BB7E33">
        <w:rPr>
          <w:color w:val="000000"/>
          <w:sz w:val="18"/>
        </w:rPr>
        <w:t>年底及11</w:t>
      </w:r>
      <w:r w:rsidR="00F57D53">
        <w:rPr>
          <w:rFonts w:hint="eastAsia"/>
          <w:color w:val="000000"/>
          <w:sz w:val="18"/>
        </w:rPr>
        <w:t>2</w:t>
      </w:r>
      <w:r w:rsidR="00BB7E33" w:rsidRPr="00BB7E33">
        <w:rPr>
          <w:color w:val="000000"/>
          <w:sz w:val="18"/>
        </w:rPr>
        <w:t>年底各有</w:t>
      </w:r>
      <w:r w:rsidR="00F57D53" w:rsidRPr="00F57D53">
        <w:rPr>
          <w:color w:val="000000"/>
          <w:sz w:val="18"/>
        </w:rPr>
        <w:t>2,217,465,759</w:t>
      </w:r>
      <w:r w:rsidR="00BB7E33" w:rsidRPr="00BB7E33">
        <w:rPr>
          <w:color w:val="000000"/>
          <w:sz w:val="18"/>
        </w:rPr>
        <w:t>元及</w:t>
      </w:r>
      <w:r w:rsidR="00F57D53" w:rsidRPr="00D12202">
        <w:rPr>
          <w:color w:val="000000"/>
          <w:sz w:val="18"/>
        </w:rPr>
        <w:t>1,090,538,887</w:t>
      </w:r>
      <w:r w:rsidR="00BB7E33" w:rsidRPr="00BB7E33">
        <w:rPr>
          <w:color w:val="000000"/>
          <w:sz w:val="18"/>
        </w:rPr>
        <w:t>元。</w:t>
      </w:r>
    </w:p>
    <w:p w14:paraId="45BA7203" w14:textId="77777777" w:rsidR="00913D38" w:rsidRPr="00DF3062" w:rsidRDefault="00913D38" w:rsidP="00B47F6A">
      <w:pPr>
        <w:overflowPunct/>
        <w:spacing w:line="240" w:lineRule="exact"/>
        <w:ind w:leftChars="170" w:left="588" w:hangingChars="100" w:hanging="180"/>
        <w:rPr>
          <w:color w:val="000000"/>
          <w:sz w:val="18"/>
        </w:rPr>
      </w:pPr>
      <w:r w:rsidRPr="00DF3062">
        <w:rPr>
          <w:rFonts w:hint="eastAsia"/>
          <w:color w:val="000000"/>
          <w:sz w:val="18"/>
        </w:rPr>
        <w:t>2.</w:t>
      </w:r>
      <w:proofErr w:type="gramStart"/>
      <w:r w:rsidR="00BB7E33" w:rsidRPr="00BB7E33">
        <w:rPr>
          <w:rFonts w:hint="eastAsia"/>
          <w:color w:val="000000"/>
          <w:sz w:val="18"/>
        </w:rPr>
        <w:t>本表編製</w:t>
      </w:r>
      <w:proofErr w:type="gramEnd"/>
      <w:r w:rsidR="00BB7E33" w:rsidRPr="00BB7E33">
        <w:rPr>
          <w:rFonts w:hint="eastAsia"/>
          <w:color w:val="000000"/>
          <w:sz w:val="18"/>
        </w:rPr>
        <w:t>基礎係依會計法刪除第</w:t>
      </w:r>
      <w:r w:rsidR="00BB7E33" w:rsidRPr="00BB7E33">
        <w:rPr>
          <w:color w:val="000000"/>
          <w:sz w:val="18"/>
        </w:rPr>
        <w:t>29條後，納入固定資產及長期負債等科目，與預算編列基礎不同。</w:t>
      </w:r>
    </w:p>
    <w:p w14:paraId="64FC26E0" w14:textId="7FD27C2C" w:rsidR="00762E5D" w:rsidRDefault="00762E5D" w:rsidP="00B1313E">
      <w:pPr>
        <w:tabs>
          <w:tab w:val="left" w:pos="504"/>
          <w:tab w:val="center" w:pos="4800"/>
        </w:tabs>
        <w:overflowPunct/>
        <w:adjustRightInd w:val="0"/>
        <w:snapToGrid w:val="0"/>
        <w:ind w:leftChars="402" w:left="965" w:firstLineChars="0" w:firstLine="0"/>
        <w:jc w:val="center"/>
        <w:rPr>
          <w:color w:val="000000"/>
          <w:sz w:val="32"/>
          <w:szCs w:val="28"/>
          <w:u w:color="000000"/>
        </w:rPr>
      </w:pPr>
      <w:r w:rsidRPr="00CD7907">
        <w:rPr>
          <w:rFonts w:hint="eastAsia"/>
          <w:b/>
          <w:color w:val="000000"/>
          <w:spacing w:val="-10"/>
          <w:sz w:val="32"/>
          <w:u w:val="single" w:color="000000"/>
        </w:rPr>
        <w:lastRenderedPageBreak/>
        <w:t xml:space="preserve">　</w:t>
      </w:r>
      <w:r w:rsidRPr="006E1692">
        <w:rPr>
          <w:rFonts w:hint="eastAsia"/>
          <w:b/>
          <w:color w:val="000000"/>
          <w:sz w:val="32"/>
          <w:u w:val="single" w:color="000000"/>
        </w:rPr>
        <w:t>衛生福利特別收入基金餘</w:t>
      </w:r>
      <w:proofErr w:type="gramStart"/>
      <w:r w:rsidRPr="006E1692">
        <w:rPr>
          <w:rFonts w:hint="eastAsia"/>
          <w:b/>
          <w:color w:val="000000"/>
          <w:sz w:val="32"/>
          <w:u w:val="single" w:color="000000"/>
        </w:rPr>
        <w:t>絀</w:t>
      </w:r>
      <w:proofErr w:type="gramEnd"/>
      <w:r w:rsidRPr="006E1692">
        <w:rPr>
          <w:rFonts w:hint="eastAsia"/>
          <w:b/>
          <w:color w:val="000000"/>
          <w:sz w:val="32"/>
          <w:u w:val="single" w:color="000000"/>
        </w:rPr>
        <w:t>審定後平衡表</w:t>
      </w:r>
      <w:r w:rsidRPr="00CD7907">
        <w:rPr>
          <w:rFonts w:hint="eastAsia"/>
          <w:b/>
          <w:color w:val="000000"/>
          <w:spacing w:val="-10"/>
          <w:sz w:val="32"/>
          <w:u w:val="single" w:color="000000"/>
        </w:rPr>
        <w:t xml:space="preserve">　</w:t>
      </w:r>
      <w:r w:rsidR="00B1313E" w:rsidRPr="00AD487B">
        <w:rPr>
          <w:rFonts w:hint="eastAsia"/>
          <w:color w:val="000000"/>
          <w:sz w:val="32"/>
          <w:szCs w:val="28"/>
          <w:u w:color="000000"/>
        </w:rPr>
        <w:t>（續）</w:t>
      </w:r>
    </w:p>
    <w:p w14:paraId="386C498D" w14:textId="77777777" w:rsidR="00762E5D" w:rsidRPr="00CD7907" w:rsidRDefault="00762E5D" w:rsidP="00762E5D">
      <w:pPr>
        <w:tabs>
          <w:tab w:val="left" w:pos="3640"/>
          <w:tab w:val="left" w:pos="8777"/>
        </w:tabs>
        <w:overflowPunct/>
        <w:snapToGrid w:val="0"/>
        <w:ind w:rightChars="5" w:right="12" w:firstLineChars="0" w:firstLine="0"/>
        <w:jc w:val="right"/>
        <w:rPr>
          <w:color w:val="000000"/>
        </w:rPr>
      </w:pPr>
      <w:r>
        <w:rPr>
          <w:color w:val="000000"/>
        </w:rPr>
        <w:tab/>
      </w:r>
      <w:r w:rsidRPr="00CD7907">
        <w:rPr>
          <w:rFonts w:hint="eastAsia"/>
          <w:color w:val="000000"/>
        </w:rPr>
        <w:t>中華民國1</w:t>
      </w:r>
      <w:r>
        <w:rPr>
          <w:rFonts w:hint="eastAsia"/>
          <w:color w:val="000000"/>
        </w:rPr>
        <w:t>13</w:t>
      </w:r>
      <w:r w:rsidRPr="00CD7907">
        <w:rPr>
          <w:rFonts w:hint="eastAsia"/>
          <w:color w:val="000000"/>
        </w:rPr>
        <w:t>年12月31日</w:t>
      </w:r>
      <w:r w:rsidRPr="00CD7907">
        <w:rPr>
          <w:rFonts w:hint="eastAsia"/>
          <w:color w:val="000000"/>
        </w:rPr>
        <w:tab/>
      </w:r>
      <w:r w:rsidRPr="00CD7907">
        <w:rPr>
          <w:rFonts w:hint="eastAsia"/>
          <w:color w:val="000000"/>
          <w:spacing w:val="-20"/>
        </w:rPr>
        <w:t>單位：新</w:t>
      </w:r>
      <w:r w:rsidRPr="00C30336">
        <w:rPr>
          <w:rFonts w:cs="Times New Roman" w:hint="eastAsia"/>
          <w:spacing w:val="-20"/>
          <w:kern w:val="0"/>
          <w:szCs w:val="20"/>
        </w:rPr>
        <w:t>臺幣</w:t>
      </w:r>
      <w:r w:rsidRPr="00CD7907">
        <w:rPr>
          <w:rFonts w:hint="eastAsia"/>
          <w:color w:val="000000"/>
          <w:spacing w:val="-20"/>
        </w:rPr>
        <w:t>元</w:t>
      </w:r>
    </w:p>
    <w:tbl>
      <w:tblPr>
        <w:tblW w:w="1021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47"/>
        <w:gridCol w:w="1585"/>
        <w:gridCol w:w="772"/>
        <w:gridCol w:w="1593"/>
        <w:gridCol w:w="764"/>
        <w:gridCol w:w="1588"/>
        <w:gridCol w:w="770"/>
      </w:tblGrid>
      <w:tr w:rsidR="00762E5D" w:rsidRPr="00CD7907" w14:paraId="15084A88" w14:textId="77777777" w:rsidTr="009E2C53">
        <w:trPr>
          <w:cantSplit/>
          <w:trHeight w:hRule="exact" w:val="427"/>
        </w:trPr>
        <w:tc>
          <w:tcPr>
            <w:tcW w:w="3147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2D4E6876" w14:textId="77777777" w:rsidR="00762E5D" w:rsidRPr="00CD7907" w:rsidRDefault="00762E5D" w:rsidP="009E2C53">
            <w:pPr>
              <w:snapToGrid w:val="0"/>
              <w:ind w:leftChars="7" w:left="48" w:rightChars="3" w:right="7" w:hangingChars="13" w:hanging="31"/>
              <w:jc w:val="distribute"/>
              <w:rPr>
                <w:color w:val="000000"/>
              </w:rPr>
            </w:pPr>
            <w:r w:rsidRPr="00CD7907">
              <w:rPr>
                <w:rFonts w:hint="eastAsia"/>
                <w:color w:val="000000"/>
              </w:rPr>
              <w:t>科目</w:t>
            </w:r>
          </w:p>
        </w:tc>
        <w:tc>
          <w:tcPr>
            <w:tcW w:w="2357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340A4039" w14:textId="77777777" w:rsidR="00762E5D" w:rsidRPr="00CD7907" w:rsidRDefault="00762E5D" w:rsidP="009E2C53">
            <w:pPr>
              <w:snapToGrid w:val="0"/>
              <w:ind w:leftChars="20" w:left="48" w:rightChars="20" w:right="48" w:firstLineChars="0" w:firstLine="0"/>
              <w:jc w:val="center"/>
              <w:rPr>
                <w:color w:val="000000"/>
                <w:spacing w:val="20"/>
              </w:rPr>
            </w:pPr>
            <w:r>
              <w:rPr>
                <w:rFonts w:hint="eastAsia"/>
                <w:color w:val="000000"/>
                <w:spacing w:val="20"/>
              </w:rPr>
              <w:t>113</w:t>
            </w:r>
            <w:r w:rsidRPr="00CD7907">
              <w:rPr>
                <w:rFonts w:hint="eastAsia"/>
                <w:color w:val="000000"/>
                <w:spacing w:val="20"/>
              </w:rPr>
              <w:t>年12月31日</w:t>
            </w:r>
          </w:p>
        </w:tc>
        <w:tc>
          <w:tcPr>
            <w:tcW w:w="2357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084E9DE2" w14:textId="77777777" w:rsidR="00762E5D" w:rsidRPr="00CD7907" w:rsidRDefault="00762E5D" w:rsidP="009E2C53">
            <w:pPr>
              <w:snapToGrid w:val="0"/>
              <w:ind w:leftChars="20" w:left="48" w:rightChars="20" w:right="48" w:firstLineChars="0" w:firstLine="0"/>
              <w:jc w:val="center"/>
              <w:rPr>
                <w:color w:val="000000"/>
                <w:spacing w:val="20"/>
              </w:rPr>
            </w:pPr>
            <w:r>
              <w:rPr>
                <w:rFonts w:hint="eastAsia"/>
                <w:color w:val="000000"/>
                <w:spacing w:val="20"/>
              </w:rPr>
              <w:t>112</w:t>
            </w:r>
            <w:r w:rsidRPr="00CD7907">
              <w:rPr>
                <w:rFonts w:hint="eastAsia"/>
                <w:color w:val="000000"/>
                <w:spacing w:val="20"/>
              </w:rPr>
              <w:t>年12月31日</w:t>
            </w:r>
          </w:p>
        </w:tc>
        <w:tc>
          <w:tcPr>
            <w:tcW w:w="2358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4B0B8C0A" w14:textId="77777777" w:rsidR="00762E5D" w:rsidRPr="00CD7907" w:rsidRDefault="00762E5D" w:rsidP="009E2C53">
            <w:pPr>
              <w:snapToGrid w:val="0"/>
              <w:ind w:leftChars="20" w:left="48" w:rightChars="20" w:right="48" w:firstLineChars="0" w:firstLine="0"/>
              <w:jc w:val="distribute"/>
              <w:rPr>
                <w:color w:val="000000"/>
              </w:rPr>
            </w:pPr>
            <w:r w:rsidRPr="00CD7907">
              <w:rPr>
                <w:rFonts w:hint="eastAsia"/>
                <w:color w:val="000000"/>
              </w:rPr>
              <w:t>比較增減</w:t>
            </w:r>
          </w:p>
        </w:tc>
      </w:tr>
      <w:tr w:rsidR="00762E5D" w:rsidRPr="00CD7907" w14:paraId="22284087" w14:textId="77777777" w:rsidTr="009E2C53">
        <w:trPr>
          <w:cantSplit/>
          <w:trHeight w:hRule="exact" w:val="427"/>
        </w:trPr>
        <w:tc>
          <w:tcPr>
            <w:tcW w:w="3147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7A1FF049" w14:textId="77777777" w:rsidR="00762E5D" w:rsidRPr="00CD7907" w:rsidRDefault="00762E5D" w:rsidP="009E2C53">
            <w:pPr>
              <w:snapToGrid w:val="0"/>
              <w:ind w:leftChars="20" w:left="48" w:rightChars="20" w:right="48" w:firstLineChars="0" w:firstLine="0"/>
              <w:jc w:val="distribute"/>
              <w:rPr>
                <w:color w:val="000000"/>
              </w:rPr>
            </w:pPr>
          </w:p>
        </w:tc>
        <w:tc>
          <w:tcPr>
            <w:tcW w:w="1585" w:type="dxa"/>
            <w:tcBorders>
              <w:bottom w:val="single" w:sz="8" w:space="0" w:color="auto"/>
            </w:tcBorders>
            <w:vAlign w:val="center"/>
          </w:tcPr>
          <w:p w14:paraId="36521928" w14:textId="77777777" w:rsidR="00762E5D" w:rsidRPr="00CD7907" w:rsidRDefault="00762E5D" w:rsidP="009E2C53">
            <w:pPr>
              <w:snapToGrid w:val="0"/>
              <w:ind w:leftChars="20" w:left="48" w:rightChars="20" w:right="48" w:firstLineChars="0" w:firstLine="0"/>
              <w:jc w:val="distribute"/>
              <w:rPr>
                <w:color w:val="000000"/>
              </w:rPr>
            </w:pPr>
            <w:r w:rsidRPr="00CD7907">
              <w:rPr>
                <w:rFonts w:hint="eastAsia"/>
                <w:color w:val="000000"/>
              </w:rPr>
              <w:t>金額</w:t>
            </w:r>
          </w:p>
        </w:tc>
        <w:tc>
          <w:tcPr>
            <w:tcW w:w="772" w:type="dxa"/>
            <w:tcBorders>
              <w:bottom w:val="single" w:sz="8" w:space="0" w:color="auto"/>
            </w:tcBorders>
            <w:vAlign w:val="center"/>
          </w:tcPr>
          <w:p w14:paraId="069BD818" w14:textId="77777777" w:rsidR="00762E5D" w:rsidRPr="00CD7907" w:rsidRDefault="00762E5D" w:rsidP="009E2C53">
            <w:pPr>
              <w:snapToGrid w:val="0"/>
              <w:ind w:leftChars="20" w:left="48" w:rightChars="20" w:right="48" w:firstLineChars="0" w:firstLine="0"/>
              <w:jc w:val="distribute"/>
              <w:rPr>
                <w:color w:val="000000"/>
              </w:rPr>
            </w:pPr>
            <w:r w:rsidRPr="00CD7907">
              <w:rPr>
                <w:rFonts w:hint="eastAsia"/>
                <w:color w:val="000000"/>
              </w:rPr>
              <w:t>％</w:t>
            </w:r>
          </w:p>
        </w:tc>
        <w:tc>
          <w:tcPr>
            <w:tcW w:w="1593" w:type="dxa"/>
            <w:tcBorders>
              <w:bottom w:val="single" w:sz="8" w:space="0" w:color="auto"/>
            </w:tcBorders>
            <w:vAlign w:val="center"/>
          </w:tcPr>
          <w:p w14:paraId="23BDCBEA" w14:textId="77777777" w:rsidR="00762E5D" w:rsidRPr="00CD7907" w:rsidRDefault="00762E5D" w:rsidP="009E2C53">
            <w:pPr>
              <w:snapToGrid w:val="0"/>
              <w:ind w:leftChars="20" w:left="48" w:rightChars="20" w:right="48" w:firstLineChars="0" w:firstLine="0"/>
              <w:jc w:val="distribute"/>
              <w:rPr>
                <w:color w:val="000000"/>
              </w:rPr>
            </w:pPr>
            <w:r w:rsidRPr="00CD7907">
              <w:rPr>
                <w:rFonts w:hint="eastAsia"/>
                <w:color w:val="000000"/>
              </w:rPr>
              <w:t>金額</w:t>
            </w:r>
          </w:p>
        </w:tc>
        <w:tc>
          <w:tcPr>
            <w:tcW w:w="764" w:type="dxa"/>
            <w:tcBorders>
              <w:bottom w:val="single" w:sz="8" w:space="0" w:color="auto"/>
            </w:tcBorders>
            <w:vAlign w:val="center"/>
          </w:tcPr>
          <w:p w14:paraId="43449684" w14:textId="77777777" w:rsidR="00762E5D" w:rsidRPr="00CD7907" w:rsidRDefault="00762E5D" w:rsidP="009E2C53">
            <w:pPr>
              <w:snapToGrid w:val="0"/>
              <w:ind w:leftChars="20" w:left="48" w:rightChars="20" w:right="48" w:firstLineChars="0" w:firstLine="0"/>
              <w:jc w:val="distribute"/>
              <w:rPr>
                <w:color w:val="000000"/>
              </w:rPr>
            </w:pPr>
            <w:r w:rsidRPr="00CD7907">
              <w:rPr>
                <w:rFonts w:hint="eastAsia"/>
                <w:color w:val="000000"/>
              </w:rPr>
              <w:t>％</w:t>
            </w:r>
          </w:p>
        </w:tc>
        <w:tc>
          <w:tcPr>
            <w:tcW w:w="1588" w:type="dxa"/>
            <w:tcBorders>
              <w:bottom w:val="single" w:sz="8" w:space="0" w:color="auto"/>
            </w:tcBorders>
            <w:vAlign w:val="center"/>
          </w:tcPr>
          <w:p w14:paraId="394F1CDF" w14:textId="77777777" w:rsidR="00762E5D" w:rsidRPr="00CD7907" w:rsidRDefault="00762E5D" w:rsidP="009E2C53">
            <w:pPr>
              <w:snapToGrid w:val="0"/>
              <w:ind w:leftChars="20" w:left="48" w:rightChars="20" w:right="48" w:firstLineChars="0" w:firstLine="0"/>
              <w:jc w:val="distribute"/>
              <w:rPr>
                <w:color w:val="000000"/>
              </w:rPr>
            </w:pPr>
            <w:r w:rsidRPr="00CD7907">
              <w:rPr>
                <w:rFonts w:hint="eastAsia"/>
                <w:color w:val="000000"/>
              </w:rPr>
              <w:t>金額</w:t>
            </w:r>
          </w:p>
        </w:tc>
        <w:tc>
          <w:tcPr>
            <w:tcW w:w="770" w:type="dxa"/>
            <w:tcBorders>
              <w:bottom w:val="single" w:sz="8" w:space="0" w:color="auto"/>
              <w:right w:val="nil"/>
            </w:tcBorders>
            <w:vAlign w:val="center"/>
          </w:tcPr>
          <w:p w14:paraId="2B136577" w14:textId="77777777" w:rsidR="00762E5D" w:rsidRPr="00CD7907" w:rsidRDefault="00762E5D" w:rsidP="009E2C53">
            <w:pPr>
              <w:snapToGrid w:val="0"/>
              <w:ind w:leftChars="20" w:left="48" w:rightChars="20" w:right="48" w:firstLineChars="0" w:firstLine="0"/>
              <w:jc w:val="distribute"/>
              <w:rPr>
                <w:color w:val="000000"/>
              </w:rPr>
            </w:pPr>
            <w:r w:rsidRPr="00CD7907">
              <w:rPr>
                <w:rFonts w:hint="eastAsia"/>
                <w:color w:val="000000"/>
              </w:rPr>
              <w:t>％</w:t>
            </w:r>
          </w:p>
        </w:tc>
      </w:tr>
      <w:tr w:rsidR="00762E5D" w:rsidRPr="00CD7907" w14:paraId="67A757B8" w14:textId="77777777" w:rsidTr="00762E5D">
        <w:trPr>
          <w:cantSplit/>
          <w:trHeight w:val="1123"/>
        </w:trPr>
        <w:tc>
          <w:tcPr>
            <w:tcW w:w="314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1B1A74D" w14:textId="77777777" w:rsidR="00762E5D" w:rsidRPr="00CD7907" w:rsidRDefault="00762E5D" w:rsidP="009E2C53">
            <w:pPr>
              <w:widowControl w:val="0"/>
              <w:overflowPunct/>
              <w:ind w:rightChars="20" w:right="48" w:firstLineChars="0" w:firstLine="0"/>
              <w:jc w:val="distribute"/>
              <w:rPr>
                <w:b/>
                <w:color w:val="000000"/>
                <w:kern w:val="0"/>
                <w:szCs w:val="20"/>
              </w:rPr>
            </w:pPr>
            <w:r w:rsidRPr="00913D38">
              <w:rPr>
                <w:rFonts w:cs="Times New Roman" w:hint="eastAsia"/>
                <w:b/>
                <w:spacing w:val="-6"/>
                <w:kern w:val="0"/>
                <w:szCs w:val="20"/>
              </w:rPr>
              <w:t>負債</w:t>
            </w:r>
          </w:p>
        </w:tc>
        <w:tc>
          <w:tcPr>
            <w:tcW w:w="1585" w:type="dxa"/>
            <w:tcBorders>
              <w:top w:val="nil"/>
              <w:bottom w:val="nil"/>
            </w:tcBorders>
            <w:vAlign w:val="center"/>
          </w:tcPr>
          <w:p w14:paraId="476C1B8D" w14:textId="77777777" w:rsidR="00762E5D" w:rsidRPr="00004D6F" w:rsidRDefault="00762E5D" w:rsidP="009E2C53">
            <w:pPr>
              <w:ind w:rightChars="10" w:right="24" w:firstLineChars="0" w:firstLine="0"/>
              <w:jc w:val="right"/>
              <w:rPr>
                <w:rFonts w:ascii="新細明體" w:hAnsi="新細明體"/>
                <w:b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13,571,670,361</w:t>
            </w:r>
          </w:p>
        </w:tc>
        <w:tc>
          <w:tcPr>
            <w:tcW w:w="772" w:type="dxa"/>
            <w:tcBorders>
              <w:top w:val="nil"/>
              <w:bottom w:val="nil"/>
            </w:tcBorders>
            <w:vAlign w:val="center"/>
          </w:tcPr>
          <w:p w14:paraId="1969BD54" w14:textId="77777777" w:rsidR="00762E5D" w:rsidRPr="00004D6F" w:rsidRDefault="00762E5D" w:rsidP="009E2C53">
            <w:pPr>
              <w:ind w:rightChars="10" w:right="24" w:firstLineChars="0" w:firstLine="0"/>
              <w:jc w:val="right"/>
              <w:rPr>
                <w:rFonts w:ascii="新細明體" w:hAnsi="新細明體"/>
                <w:b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5.59</w:t>
            </w:r>
          </w:p>
        </w:tc>
        <w:tc>
          <w:tcPr>
            <w:tcW w:w="1593" w:type="dxa"/>
            <w:tcBorders>
              <w:top w:val="nil"/>
              <w:bottom w:val="nil"/>
            </w:tcBorders>
            <w:vAlign w:val="center"/>
          </w:tcPr>
          <w:p w14:paraId="0890EF79" w14:textId="77777777" w:rsidR="00762E5D" w:rsidRPr="00004D6F" w:rsidRDefault="00762E5D" w:rsidP="009E2C53">
            <w:pPr>
              <w:ind w:rightChars="10" w:right="24" w:firstLineChars="0" w:firstLine="0"/>
              <w:jc w:val="right"/>
              <w:rPr>
                <w:rFonts w:ascii="新細明體" w:hAnsi="新細明體"/>
                <w:b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37,388,029,944</w:t>
            </w:r>
          </w:p>
        </w:tc>
        <w:tc>
          <w:tcPr>
            <w:tcW w:w="764" w:type="dxa"/>
            <w:tcBorders>
              <w:top w:val="nil"/>
              <w:bottom w:val="nil"/>
            </w:tcBorders>
            <w:vAlign w:val="center"/>
          </w:tcPr>
          <w:p w14:paraId="3B3FB206" w14:textId="77777777" w:rsidR="00762E5D" w:rsidRPr="00004D6F" w:rsidRDefault="00762E5D" w:rsidP="009E2C53">
            <w:pPr>
              <w:ind w:rightChars="10" w:right="24" w:firstLineChars="0" w:firstLine="0"/>
              <w:jc w:val="right"/>
              <w:rPr>
                <w:rFonts w:ascii="新細明體" w:hAnsi="新細明體"/>
                <w:b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17.64</w:t>
            </w:r>
          </w:p>
        </w:tc>
        <w:tc>
          <w:tcPr>
            <w:tcW w:w="1588" w:type="dxa"/>
            <w:tcBorders>
              <w:top w:val="nil"/>
              <w:bottom w:val="nil"/>
            </w:tcBorders>
            <w:vAlign w:val="center"/>
          </w:tcPr>
          <w:p w14:paraId="159D6B72" w14:textId="77777777" w:rsidR="00762E5D" w:rsidRPr="00004D6F" w:rsidRDefault="00762E5D" w:rsidP="009E2C53">
            <w:pPr>
              <w:ind w:rightChars="10" w:right="24" w:firstLineChars="0" w:firstLine="0"/>
              <w:jc w:val="right"/>
              <w:rPr>
                <w:rFonts w:ascii="新細明體" w:hAnsi="新細明體"/>
                <w:b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- 23,816,359,583</w:t>
            </w:r>
          </w:p>
        </w:tc>
        <w:tc>
          <w:tcPr>
            <w:tcW w:w="770" w:type="dxa"/>
            <w:tcBorders>
              <w:top w:val="nil"/>
              <w:bottom w:val="nil"/>
              <w:right w:val="nil"/>
            </w:tcBorders>
            <w:vAlign w:val="center"/>
          </w:tcPr>
          <w:p w14:paraId="532FB108" w14:textId="77777777" w:rsidR="00762E5D" w:rsidRPr="00004D6F" w:rsidRDefault="00762E5D" w:rsidP="009E2C53">
            <w:pPr>
              <w:ind w:rightChars="10" w:right="24" w:firstLineChars="0" w:firstLine="0"/>
              <w:jc w:val="right"/>
              <w:rPr>
                <w:rFonts w:ascii="新細明體" w:hAnsi="新細明體"/>
                <w:b/>
                <w:kern w:val="0"/>
                <w:sz w:val="18"/>
              </w:rPr>
            </w:pPr>
            <w:r w:rsidRPr="00F57D53">
              <w:rPr>
                <w:rFonts w:ascii="新細明體" w:hAnsi="新細明體"/>
                <w:b/>
                <w:kern w:val="0"/>
                <w:sz w:val="18"/>
              </w:rPr>
              <w:t>- 63.70</w:t>
            </w:r>
          </w:p>
        </w:tc>
      </w:tr>
      <w:tr w:rsidR="00762E5D" w:rsidRPr="00CD7907" w14:paraId="149E2102" w14:textId="77777777" w:rsidTr="00762E5D">
        <w:trPr>
          <w:cantSplit/>
          <w:trHeight w:val="1123"/>
        </w:trPr>
        <w:tc>
          <w:tcPr>
            <w:tcW w:w="314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9DD298E" w14:textId="77777777" w:rsidR="00762E5D" w:rsidRPr="00CD7907" w:rsidRDefault="00762E5D" w:rsidP="004B4684">
            <w:pPr>
              <w:widowControl w:val="0"/>
              <w:overflowPunct/>
              <w:ind w:leftChars="100" w:left="240" w:rightChars="16" w:right="38" w:firstLineChars="0" w:firstLine="0"/>
              <w:jc w:val="distribute"/>
              <w:rPr>
                <w:b/>
                <w:color w:val="000000"/>
                <w:kern w:val="0"/>
                <w:szCs w:val="20"/>
              </w:rPr>
            </w:pPr>
            <w:r w:rsidRPr="00004D6F">
              <w:rPr>
                <w:spacing w:val="-6"/>
                <w:kern w:val="0"/>
                <w:sz w:val="22"/>
              </w:rPr>
              <w:t>流動負債</w:t>
            </w:r>
          </w:p>
        </w:tc>
        <w:tc>
          <w:tcPr>
            <w:tcW w:w="1585" w:type="dxa"/>
            <w:tcBorders>
              <w:top w:val="nil"/>
              <w:bottom w:val="nil"/>
            </w:tcBorders>
            <w:vAlign w:val="center"/>
          </w:tcPr>
          <w:p w14:paraId="548FDBCA" w14:textId="77777777" w:rsidR="00762E5D" w:rsidRPr="00004D6F" w:rsidRDefault="00762E5D" w:rsidP="009E2C53">
            <w:pPr>
              <w:ind w:rightChars="10" w:right="24" w:firstLineChars="0" w:firstLine="0"/>
              <w:jc w:val="right"/>
              <w:rPr>
                <w:rFonts w:ascii="新細明體" w:hAnsi="新細明體"/>
                <w:b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12,928,523,098</w:t>
            </w:r>
          </w:p>
        </w:tc>
        <w:tc>
          <w:tcPr>
            <w:tcW w:w="772" w:type="dxa"/>
            <w:tcBorders>
              <w:top w:val="nil"/>
              <w:bottom w:val="nil"/>
            </w:tcBorders>
            <w:vAlign w:val="center"/>
          </w:tcPr>
          <w:p w14:paraId="2DEFBEDB" w14:textId="77777777" w:rsidR="00762E5D" w:rsidRPr="00004D6F" w:rsidRDefault="00762E5D" w:rsidP="009E2C53">
            <w:pPr>
              <w:ind w:rightChars="10" w:right="24" w:firstLineChars="0" w:firstLine="0"/>
              <w:jc w:val="right"/>
              <w:rPr>
                <w:rFonts w:ascii="新細明體" w:hAnsi="新細明體"/>
                <w:b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5.33</w:t>
            </w:r>
          </w:p>
        </w:tc>
        <w:tc>
          <w:tcPr>
            <w:tcW w:w="1593" w:type="dxa"/>
            <w:tcBorders>
              <w:top w:val="nil"/>
              <w:bottom w:val="nil"/>
            </w:tcBorders>
            <w:vAlign w:val="center"/>
          </w:tcPr>
          <w:p w14:paraId="6179B5AB" w14:textId="77777777" w:rsidR="00762E5D" w:rsidRPr="00004D6F" w:rsidRDefault="00762E5D" w:rsidP="009E2C53">
            <w:pPr>
              <w:ind w:rightChars="10" w:right="24" w:firstLineChars="0" w:firstLine="0"/>
              <w:jc w:val="right"/>
              <w:rPr>
                <w:rFonts w:ascii="新細明體" w:hAnsi="新細明體"/>
                <w:b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36,898,341,026</w:t>
            </w:r>
          </w:p>
        </w:tc>
        <w:tc>
          <w:tcPr>
            <w:tcW w:w="764" w:type="dxa"/>
            <w:tcBorders>
              <w:top w:val="nil"/>
              <w:bottom w:val="nil"/>
            </w:tcBorders>
            <w:vAlign w:val="center"/>
          </w:tcPr>
          <w:p w14:paraId="153B405C" w14:textId="77777777" w:rsidR="00762E5D" w:rsidRPr="00004D6F" w:rsidRDefault="00762E5D" w:rsidP="009E2C53">
            <w:pPr>
              <w:ind w:rightChars="10" w:right="24" w:firstLineChars="0" w:firstLine="0"/>
              <w:jc w:val="right"/>
              <w:rPr>
                <w:rFonts w:ascii="新細明體" w:hAnsi="新細明體"/>
                <w:b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17.41</w:t>
            </w:r>
          </w:p>
        </w:tc>
        <w:tc>
          <w:tcPr>
            <w:tcW w:w="1588" w:type="dxa"/>
            <w:tcBorders>
              <w:top w:val="nil"/>
              <w:bottom w:val="nil"/>
            </w:tcBorders>
            <w:vAlign w:val="center"/>
          </w:tcPr>
          <w:p w14:paraId="1D20B7BB" w14:textId="77777777" w:rsidR="00762E5D" w:rsidRPr="00004D6F" w:rsidRDefault="00762E5D" w:rsidP="009E2C53">
            <w:pPr>
              <w:ind w:rightChars="10" w:right="24" w:firstLineChars="0" w:firstLine="0"/>
              <w:jc w:val="right"/>
              <w:rPr>
                <w:rFonts w:ascii="新細明體" w:hAnsi="新細明體"/>
                <w:b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- 23,969,817,928</w:t>
            </w:r>
          </w:p>
        </w:tc>
        <w:tc>
          <w:tcPr>
            <w:tcW w:w="770" w:type="dxa"/>
            <w:tcBorders>
              <w:top w:val="nil"/>
              <w:bottom w:val="nil"/>
              <w:right w:val="nil"/>
            </w:tcBorders>
            <w:vAlign w:val="center"/>
          </w:tcPr>
          <w:p w14:paraId="0B353E27" w14:textId="77777777" w:rsidR="00762E5D" w:rsidRPr="00004D6F" w:rsidRDefault="00762E5D" w:rsidP="009E2C53">
            <w:pPr>
              <w:ind w:rightChars="10" w:right="24" w:firstLineChars="0" w:firstLine="0"/>
              <w:jc w:val="right"/>
              <w:rPr>
                <w:rFonts w:ascii="新細明體" w:hAnsi="新細明體"/>
                <w:b/>
                <w:kern w:val="0"/>
                <w:sz w:val="18"/>
              </w:rPr>
            </w:pPr>
            <w:r w:rsidRPr="00F57D53">
              <w:rPr>
                <w:rFonts w:ascii="新細明體" w:hAnsi="新細明體"/>
                <w:kern w:val="0"/>
                <w:sz w:val="18"/>
              </w:rPr>
              <w:t>- 64.96</w:t>
            </w:r>
          </w:p>
        </w:tc>
      </w:tr>
      <w:tr w:rsidR="00762E5D" w:rsidRPr="00CD7907" w14:paraId="641819BF" w14:textId="77777777" w:rsidTr="00762E5D">
        <w:trPr>
          <w:cantSplit/>
          <w:trHeight w:val="1123"/>
        </w:trPr>
        <w:tc>
          <w:tcPr>
            <w:tcW w:w="314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164FE1B" w14:textId="77777777" w:rsidR="00762E5D" w:rsidRPr="004B4684" w:rsidRDefault="00762E5D" w:rsidP="004B4684">
            <w:pPr>
              <w:widowControl w:val="0"/>
              <w:overflowPunct/>
              <w:ind w:leftChars="200" w:left="480" w:rightChars="16" w:right="38" w:firstLineChars="0" w:firstLine="0"/>
              <w:jc w:val="distribute"/>
              <w:rPr>
                <w:spacing w:val="-6"/>
                <w:kern w:val="0"/>
                <w:sz w:val="22"/>
              </w:rPr>
            </w:pPr>
            <w:r w:rsidRPr="004B4684">
              <w:rPr>
                <w:rFonts w:hint="eastAsia"/>
                <w:spacing w:val="-6"/>
                <w:kern w:val="0"/>
                <w:sz w:val="22"/>
              </w:rPr>
              <w:t>短期債務</w:t>
            </w:r>
          </w:p>
        </w:tc>
        <w:tc>
          <w:tcPr>
            <w:tcW w:w="1585" w:type="dxa"/>
            <w:tcBorders>
              <w:top w:val="nil"/>
              <w:bottom w:val="nil"/>
            </w:tcBorders>
            <w:vAlign w:val="center"/>
          </w:tcPr>
          <w:p w14:paraId="6A750402" w14:textId="77777777" w:rsidR="00762E5D" w:rsidRPr="00004D6F" w:rsidRDefault="00762E5D" w:rsidP="009E2C53">
            <w:pPr>
              <w:ind w:rightChars="10" w:right="24" w:firstLineChars="0" w:firstLine="0"/>
              <w:jc w:val="right"/>
              <w:rPr>
                <w:rFonts w:ascii="新細明體" w:hAnsi="新細明體"/>
                <w:b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－</w:t>
            </w:r>
          </w:p>
        </w:tc>
        <w:tc>
          <w:tcPr>
            <w:tcW w:w="772" w:type="dxa"/>
            <w:tcBorders>
              <w:top w:val="nil"/>
              <w:bottom w:val="nil"/>
            </w:tcBorders>
            <w:vAlign w:val="center"/>
          </w:tcPr>
          <w:p w14:paraId="2627B564" w14:textId="77777777" w:rsidR="00762E5D" w:rsidRPr="00004D6F" w:rsidRDefault="00762E5D" w:rsidP="009E2C53">
            <w:pPr>
              <w:ind w:rightChars="10" w:right="24" w:firstLineChars="0" w:firstLine="0"/>
              <w:jc w:val="right"/>
              <w:rPr>
                <w:rFonts w:ascii="新細明體" w:hAnsi="新細明體"/>
                <w:b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－</w:t>
            </w:r>
          </w:p>
        </w:tc>
        <w:tc>
          <w:tcPr>
            <w:tcW w:w="1593" w:type="dxa"/>
            <w:tcBorders>
              <w:top w:val="nil"/>
              <w:bottom w:val="nil"/>
            </w:tcBorders>
            <w:vAlign w:val="center"/>
          </w:tcPr>
          <w:p w14:paraId="5C66900C" w14:textId="77777777" w:rsidR="00762E5D" w:rsidRPr="00004D6F" w:rsidRDefault="00762E5D" w:rsidP="009E2C53">
            <w:pPr>
              <w:ind w:rightChars="10" w:right="24" w:firstLineChars="0" w:firstLine="0"/>
              <w:jc w:val="right"/>
              <w:rPr>
                <w:rFonts w:ascii="新細明體" w:hAnsi="新細明體"/>
                <w:b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18,590,000,000</w:t>
            </w:r>
          </w:p>
        </w:tc>
        <w:tc>
          <w:tcPr>
            <w:tcW w:w="764" w:type="dxa"/>
            <w:tcBorders>
              <w:top w:val="nil"/>
              <w:bottom w:val="nil"/>
            </w:tcBorders>
            <w:vAlign w:val="center"/>
          </w:tcPr>
          <w:p w14:paraId="65B10A94" w14:textId="77777777" w:rsidR="00762E5D" w:rsidRPr="00004D6F" w:rsidRDefault="00762E5D" w:rsidP="009E2C53">
            <w:pPr>
              <w:ind w:rightChars="10" w:right="24" w:firstLineChars="0" w:firstLine="0"/>
              <w:jc w:val="right"/>
              <w:rPr>
                <w:rFonts w:ascii="新細明體" w:hAnsi="新細明體"/>
                <w:b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8.77</w:t>
            </w:r>
          </w:p>
        </w:tc>
        <w:tc>
          <w:tcPr>
            <w:tcW w:w="1588" w:type="dxa"/>
            <w:tcBorders>
              <w:top w:val="nil"/>
              <w:bottom w:val="nil"/>
            </w:tcBorders>
            <w:vAlign w:val="center"/>
          </w:tcPr>
          <w:p w14:paraId="53EFB106" w14:textId="77777777" w:rsidR="00762E5D" w:rsidRPr="00004D6F" w:rsidRDefault="00762E5D" w:rsidP="009E2C53">
            <w:pPr>
              <w:ind w:rightChars="10" w:right="24" w:firstLineChars="0" w:firstLine="0"/>
              <w:jc w:val="right"/>
              <w:rPr>
                <w:rFonts w:ascii="新細明體" w:hAnsi="新細明體"/>
                <w:b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- 18,590,000,000</w:t>
            </w:r>
          </w:p>
        </w:tc>
        <w:tc>
          <w:tcPr>
            <w:tcW w:w="770" w:type="dxa"/>
            <w:tcBorders>
              <w:top w:val="nil"/>
              <w:bottom w:val="nil"/>
              <w:right w:val="nil"/>
            </w:tcBorders>
            <w:vAlign w:val="center"/>
          </w:tcPr>
          <w:p w14:paraId="2D67042E" w14:textId="77777777" w:rsidR="00762E5D" w:rsidRPr="00004D6F" w:rsidRDefault="00762E5D" w:rsidP="009E2C53">
            <w:pPr>
              <w:ind w:rightChars="10" w:right="24" w:firstLineChars="0" w:firstLine="0"/>
              <w:jc w:val="right"/>
              <w:rPr>
                <w:rFonts w:ascii="新細明體" w:hAnsi="新細明體"/>
                <w:b/>
                <w:kern w:val="0"/>
                <w:sz w:val="18"/>
              </w:rPr>
            </w:pPr>
            <w:r w:rsidRPr="00F57D53">
              <w:rPr>
                <w:rFonts w:ascii="新細明體" w:hAnsi="新細明體"/>
                <w:kern w:val="0"/>
                <w:sz w:val="18"/>
              </w:rPr>
              <w:t>- 100.00</w:t>
            </w:r>
          </w:p>
        </w:tc>
      </w:tr>
      <w:tr w:rsidR="00762E5D" w:rsidRPr="00CD7907" w14:paraId="71D16804" w14:textId="77777777" w:rsidTr="00762E5D">
        <w:trPr>
          <w:cantSplit/>
          <w:trHeight w:val="1123"/>
        </w:trPr>
        <w:tc>
          <w:tcPr>
            <w:tcW w:w="314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BA0A7B4" w14:textId="77777777" w:rsidR="00762E5D" w:rsidRPr="004B4684" w:rsidRDefault="00762E5D" w:rsidP="004B4684">
            <w:pPr>
              <w:widowControl w:val="0"/>
              <w:overflowPunct/>
              <w:ind w:leftChars="200" w:left="480" w:rightChars="16" w:right="38" w:firstLineChars="0" w:firstLine="0"/>
              <w:jc w:val="distribute"/>
              <w:rPr>
                <w:spacing w:val="-6"/>
                <w:kern w:val="0"/>
                <w:sz w:val="22"/>
              </w:rPr>
            </w:pPr>
            <w:r w:rsidRPr="004B4684">
              <w:rPr>
                <w:spacing w:val="-6"/>
                <w:kern w:val="0"/>
                <w:sz w:val="22"/>
              </w:rPr>
              <w:t>應付款項</w:t>
            </w:r>
          </w:p>
        </w:tc>
        <w:tc>
          <w:tcPr>
            <w:tcW w:w="1585" w:type="dxa"/>
            <w:tcBorders>
              <w:top w:val="nil"/>
              <w:bottom w:val="nil"/>
            </w:tcBorders>
            <w:vAlign w:val="center"/>
          </w:tcPr>
          <w:p w14:paraId="2D4E6CC6" w14:textId="77777777" w:rsidR="00762E5D" w:rsidRPr="00004D6F" w:rsidRDefault="00762E5D" w:rsidP="009E2C53">
            <w:pPr>
              <w:ind w:rightChars="10" w:right="24" w:firstLineChars="0" w:firstLine="0"/>
              <w:jc w:val="right"/>
              <w:rPr>
                <w:rFonts w:ascii="新細明體" w:hAnsi="新細明體"/>
                <w:b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12,927,836,223</w:t>
            </w:r>
          </w:p>
        </w:tc>
        <w:tc>
          <w:tcPr>
            <w:tcW w:w="772" w:type="dxa"/>
            <w:tcBorders>
              <w:top w:val="nil"/>
              <w:bottom w:val="nil"/>
            </w:tcBorders>
            <w:vAlign w:val="center"/>
          </w:tcPr>
          <w:p w14:paraId="34AFAD3D" w14:textId="77777777" w:rsidR="00762E5D" w:rsidRPr="00004D6F" w:rsidRDefault="00762E5D" w:rsidP="009E2C53">
            <w:pPr>
              <w:ind w:rightChars="10" w:right="24" w:firstLineChars="0" w:firstLine="0"/>
              <w:jc w:val="right"/>
              <w:rPr>
                <w:rFonts w:ascii="新細明體" w:hAnsi="新細明體"/>
                <w:b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5.33</w:t>
            </w:r>
          </w:p>
        </w:tc>
        <w:tc>
          <w:tcPr>
            <w:tcW w:w="1593" w:type="dxa"/>
            <w:tcBorders>
              <w:top w:val="nil"/>
              <w:bottom w:val="nil"/>
            </w:tcBorders>
            <w:vAlign w:val="center"/>
          </w:tcPr>
          <w:p w14:paraId="5295D7AC" w14:textId="77777777" w:rsidR="00762E5D" w:rsidRPr="00004D6F" w:rsidRDefault="00762E5D" w:rsidP="009E2C53">
            <w:pPr>
              <w:ind w:rightChars="10" w:right="24" w:firstLineChars="0" w:firstLine="0"/>
              <w:jc w:val="right"/>
              <w:rPr>
                <w:rFonts w:ascii="新細明體" w:hAnsi="新細明體"/>
                <w:b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18,307,547,425</w:t>
            </w:r>
          </w:p>
        </w:tc>
        <w:tc>
          <w:tcPr>
            <w:tcW w:w="764" w:type="dxa"/>
            <w:tcBorders>
              <w:top w:val="nil"/>
              <w:bottom w:val="nil"/>
            </w:tcBorders>
            <w:vAlign w:val="center"/>
          </w:tcPr>
          <w:p w14:paraId="597FCB82" w14:textId="77777777" w:rsidR="00762E5D" w:rsidRPr="00004D6F" w:rsidRDefault="00762E5D" w:rsidP="009E2C53">
            <w:pPr>
              <w:ind w:rightChars="10" w:right="24" w:firstLineChars="0" w:firstLine="0"/>
              <w:jc w:val="right"/>
              <w:rPr>
                <w:rFonts w:ascii="新細明體" w:hAnsi="新細明體"/>
                <w:b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8.64</w:t>
            </w:r>
          </w:p>
        </w:tc>
        <w:tc>
          <w:tcPr>
            <w:tcW w:w="1588" w:type="dxa"/>
            <w:tcBorders>
              <w:top w:val="nil"/>
              <w:bottom w:val="nil"/>
            </w:tcBorders>
            <w:vAlign w:val="center"/>
          </w:tcPr>
          <w:p w14:paraId="16AF14E5" w14:textId="77777777" w:rsidR="00762E5D" w:rsidRPr="00004D6F" w:rsidRDefault="00762E5D" w:rsidP="009E2C53">
            <w:pPr>
              <w:ind w:rightChars="10" w:right="24" w:firstLineChars="0" w:firstLine="0"/>
              <w:jc w:val="right"/>
              <w:rPr>
                <w:rFonts w:ascii="新細明體" w:hAnsi="新細明體"/>
                <w:b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- 5,379,711,202</w:t>
            </w:r>
          </w:p>
        </w:tc>
        <w:tc>
          <w:tcPr>
            <w:tcW w:w="770" w:type="dxa"/>
            <w:tcBorders>
              <w:top w:val="nil"/>
              <w:bottom w:val="nil"/>
              <w:right w:val="nil"/>
            </w:tcBorders>
            <w:vAlign w:val="center"/>
          </w:tcPr>
          <w:p w14:paraId="55C1406D" w14:textId="77777777" w:rsidR="00762E5D" w:rsidRPr="00004D6F" w:rsidRDefault="00762E5D" w:rsidP="009E2C53">
            <w:pPr>
              <w:ind w:rightChars="10" w:right="24" w:firstLineChars="0" w:firstLine="0"/>
              <w:jc w:val="right"/>
              <w:rPr>
                <w:rFonts w:ascii="新細明體" w:hAnsi="新細明體"/>
                <w:b/>
                <w:kern w:val="0"/>
                <w:sz w:val="18"/>
              </w:rPr>
            </w:pPr>
            <w:r w:rsidRPr="00F57D53">
              <w:rPr>
                <w:rFonts w:ascii="新細明體" w:hAnsi="新細明體"/>
                <w:kern w:val="0"/>
                <w:sz w:val="18"/>
              </w:rPr>
              <w:t>- 29.39</w:t>
            </w:r>
          </w:p>
        </w:tc>
      </w:tr>
      <w:tr w:rsidR="00762E5D" w:rsidRPr="00CD7907" w14:paraId="256D2825" w14:textId="77777777" w:rsidTr="00762E5D">
        <w:trPr>
          <w:cantSplit/>
          <w:trHeight w:val="1123"/>
        </w:trPr>
        <w:tc>
          <w:tcPr>
            <w:tcW w:w="314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9905A2B" w14:textId="77777777" w:rsidR="00762E5D" w:rsidRPr="004B4684" w:rsidRDefault="00762E5D" w:rsidP="004B4684">
            <w:pPr>
              <w:widowControl w:val="0"/>
              <w:overflowPunct/>
              <w:ind w:leftChars="200" w:left="480" w:rightChars="16" w:right="38" w:firstLineChars="0" w:firstLine="0"/>
              <w:jc w:val="distribute"/>
              <w:rPr>
                <w:spacing w:val="-6"/>
                <w:kern w:val="0"/>
                <w:sz w:val="22"/>
              </w:rPr>
            </w:pPr>
            <w:r w:rsidRPr="004B4684">
              <w:rPr>
                <w:spacing w:val="-6"/>
                <w:kern w:val="0"/>
                <w:sz w:val="22"/>
              </w:rPr>
              <w:t>預收款項</w:t>
            </w:r>
          </w:p>
        </w:tc>
        <w:tc>
          <w:tcPr>
            <w:tcW w:w="1585" w:type="dxa"/>
            <w:tcBorders>
              <w:top w:val="nil"/>
              <w:bottom w:val="nil"/>
            </w:tcBorders>
            <w:vAlign w:val="center"/>
          </w:tcPr>
          <w:p w14:paraId="01DFC8B7" w14:textId="77777777" w:rsidR="00762E5D" w:rsidRPr="00004D6F" w:rsidRDefault="00762E5D" w:rsidP="009E2C53">
            <w:pPr>
              <w:ind w:rightChars="10" w:right="24" w:firstLineChars="0" w:firstLine="0"/>
              <w:jc w:val="right"/>
              <w:rPr>
                <w:rFonts w:ascii="新細明體" w:hAnsi="新細明體"/>
                <w:b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686,875</w:t>
            </w:r>
          </w:p>
        </w:tc>
        <w:tc>
          <w:tcPr>
            <w:tcW w:w="772" w:type="dxa"/>
            <w:tcBorders>
              <w:top w:val="nil"/>
              <w:bottom w:val="nil"/>
            </w:tcBorders>
            <w:vAlign w:val="center"/>
          </w:tcPr>
          <w:p w14:paraId="0123C497" w14:textId="77777777" w:rsidR="00762E5D" w:rsidRPr="00004D6F" w:rsidRDefault="00762E5D" w:rsidP="009E2C53">
            <w:pPr>
              <w:ind w:rightChars="10" w:right="24" w:firstLineChars="0" w:firstLine="0"/>
              <w:jc w:val="right"/>
              <w:rPr>
                <w:rFonts w:ascii="新細明體" w:hAnsi="新細明體"/>
                <w:b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0.00</w:t>
            </w:r>
          </w:p>
        </w:tc>
        <w:tc>
          <w:tcPr>
            <w:tcW w:w="1593" w:type="dxa"/>
            <w:tcBorders>
              <w:top w:val="nil"/>
              <w:bottom w:val="nil"/>
            </w:tcBorders>
            <w:vAlign w:val="center"/>
          </w:tcPr>
          <w:p w14:paraId="5439797F" w14:textId="77777777" w:rsidR="00762E5D" w:rsidRPr="00004D6F" w:rsidRDefault="00762E5D" w:rsidP="009E2C53">
            <w:pPr>
              <w:ind w:rightChars="10" w:right="24" w:firstLineChars="0" w:firstLine="0"/>
              <w:jc w:val="right"/>
              <w:rPr>
                <w:rFonts w:ascii="新細明體" w:hAnsi="新細明體"/>
                <w:b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793,601</w:t>
            </w:r>
          </w:p>
        </w:tc>
        <w:tc>
          <w:tcPr>
            <w:tcW w:w="764" w:type="dxa"/>
            <w:tcBorders>
              <w:top w:val="nil"/>
              <w:bottom w:val="nil"/>
            </w:tcBorders>
            <w:vAlign w:val="center"/>
          </w:tcPr>
          <w:p w14:paraId="3BF6E728" w14:textId="77777777" w:rsidR="00762E5D" w:rsidRPr="00004D6F" w:rsidRDefault="00762E5D" w:rsidP="009E2C53">
            <w:pPr>
              <w:ind w:rightChars="10" w:right="24" w:firstLineChars="0" w:firstLine="0"/>
              <w:jc w:val="right"/>
              <w:rPr>
                <w:rFonts w:ascii="新細明體" w:hAnsi="新細明體"/>
                <w:b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0.00</w:t>
            </w:r>
          </w:p>
        </w:tc>
        <w:tc>
          <w:tcPr>
            <w:tcW w:w="1588" w:type="dxa"/>
            <w:tcBorders>
              <w:top w:val="nil"/>
              <w:bottom w:val="nil"/>
            </w:tcBorders>
            <w:vAlign w:val="center"/>
          </w:tcPr>
          <w:p w14:paraId="0A0EB117" w14:textId="77777777" w:rsidR="00762E5D" w:rsidRPr="00004D6F" w:rsidRDefault="00762E5D" w:rsidP="009E2C53">
            <w:pPr>
              <w:ind w:rightChars="10" w:right="24" w:firstLineChars="0" w:firstLine="0"/>
              <w:jc w:val="right"/>
              <w:rPr>
                <w:rFonts w:ascii="新細明體" w:hAnsi="新細明體"/>
                <w:b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- 106,726</w:t>
            </w:r>
          </w:p>
        </w:tc>
        <w:tc>
          <w:tcPr>
            <w:tcW w:w="770" w:type="dxa"/>
            <w:tcBorders>
              <w:top w:val="nil"/>
              <w:bottom w:val="nil"/>
              <w:right w:val="nil"/>
            </w:tcBorders>
            <w:vAlign w:val="center"/>
          </w:tcPr>
          <w:p w14:paraId="70AC84BD" w14:textId="77777777" w:rsidR="00762E5D" w:rsidRPr="00004D6F" w:rsidRDefault="00762E5D" w:rsidP="009E2C53">
            <w:pPr>
              <w:ind w:rightChars="10" w:right="24" w:firstLineChars="0" w:firstLine="0"/>
              <w:jc w:val="right"/>
              <w:rPr>
                <w:rFonts w:ascii="新細明體" w:hAnsi="新細明體"/>
                <w:b/>
                <w:kern w:val="0"/>
                <w:sz w:val="18"/>
              </w:rPr>
            </w:pPr>
            <w:r w:rsidRPr="00F57D53">
              <w:rPr>
                <w:rFonts w:ascii="新細明體" w:hAnsi="新細明體"/>
                <w:kern w:val="0"/>
                <w:sz w:val="18"/>
              </w:rPr>
              <w:t>- 13.45</w:t>
            </w:r>
          </w:p>
        </w:tc>
      </w:tr>
      <w:tr w:rsidR="00762E5D" w:rsidRPr="00CD7907" w14:paraId="5E4C4898" w14:textId="77777777" w:rsidTr="00762E5D">
        <w:trPr>
          <w:cantSplit/>
          <w:trHeight w:val="1123"/>
        </w:trPr>
        <w:tc>
          <w:tcPr>
            <w:tcW w:w="314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7A9D30E" w14:textId="77777777" w:rsidR="00762E5D" w:rsidRPr="00CD7907" w:rsidRDefault="00762E5D" w:rsidP="004B4684">
            <w:pPr>
              <w:widowControl w:val="0"/>
              <w:overflowPunct/>
              <w:ind w:leftChars="100" w:left="240" w:rightChars="16" w:right="38" w:firstLineChars="0" w:firstLine="0"/>
              <w:jc w:val="distribute"/>
              <w:rPr>
                <w:b/>
                <w:color w:val="000000"/>
                <w:kern w:val="0"/>
                <w:szCs w:val="20"/>
              </w:rPr>
            </w:pPr>
            <w:r w:rsidRPr="00004D6F">
              <w:rPr>
                <w:spacing w:val="-6"/>
                <w:kern w:val="0"/>
                <w:sz w:val="22"/>
              </w:rPr>
              <w:t>其他負債</w:t>
            </w:r>
          </w:p>
        </w:tc>
        <w:tc>
          <w:tcPr>
            <w:tcW w:w="1585" w:type="dxa"/>
            <w:tcBorders>
              <w:top w:val="nil"/>
              <w:bottom w:val="nil"/>
            </w:tcBorders>
            <w:vAlign w:val="center"/>
          </w:tcPr>
          <w:p w14:paraId="7912A217" w14:textId="77777777" w:rsidR="00762E5D" w:rsidRPr="00004D6F" w:rsidRDefault="00762E5D" w:rsidP="009E2C53">
            <w:pPr>
              <w:ind w:rightChars="10" w:right="24" w:firstLineChars="0" w:firstLine="0"/>
              <w:jc w:val="right"/>
              <w:rPr>
                <w:rFonts w:ascii="新細明體" w:hAnsi="新細明體"/>
                <w:b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643,147,263</w:t>
            </w:r>
          </w:p>
        </w:tc>
        <w:tc>
          <w:tcPr>
            <w:tcW w:w="772" w:type="dxa"/>
            <w:tcBorders>
              <w:top w:val="nil"/>
              <w:bottom w:val="nil"/>
            </w:tcBorders>
            <w:vAlign w:val="center"/>
          </w:tcPr>
          <w:p w14:paraId="5AE13CAC" w14:textId="77777777" w:rsidR="00762E5D" w:rsidRPr="00004D6F" w:rsidRDefault="00762E5D" w:rsidP="009E2C53">
            <w:pPr>
              <w:ind w:rightChars="10" w:right="24" w:firstLineChars="0" w:firstLine="0"/>
              <w:jc w:val="right"/>
              <w:rPr>
                <w:rFonts w:ascii="新細明體" w:hAnsi="新細明體"/>
                <w:b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0.27</w:t>
            </w:r>
          </w:p>
        </w:tc>
        <w:tc>
          <w:tcPr>
            <w:tcW w:w="1593" w:type="dxa"/>
            <w:tcBorders>
              <w:top w:val="nil"/>
              <w:bottom w:val="nil"/>
            </w:tcBorders>
            <w:vAlign w:val="center"/>
          </w:tcPr>
          <w:p w14:paraId="0DE1771E" w14:textId="77777777" w:rsidR="00762E5D" w:rsidRPr="00004D6F" w:rsidRDefault="00762E5D" w:rsidP="009E2C53">
            <w:pPr>
              <w:ind w:rightChars="10" w:right="24" w:firstLineChars="0" w:firstLine="0"/>
              <w:jc w:val="right"/>
              <w:rPr>
                <w:rFonts w:ascii="新細明體" w:hAnsi="新細明體"/>
                <w:b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489,688,918</w:t>
            </w:r>
          </w:p>
        </w:tc>
        <w:tc>
          <w:tcPr>
            <w:tcW w:w="764" w:type="dxa"/>
            <w:tcBorders>
              <w:top w:val="nil"/>
              <w:bottom w:val="nil"/>
            </w:tcBorders>
            <w:vAlign w:val="center"/>
          </w:tcPr>
          <w:p w14:paraId="1DA36B34" w14:textId="77777777" w:rsidR="00762E5D" w:rsidRPr="00004D6F" w:rsidRDefault="00762E5D" w:rsidP="009E2C53">
            <w:pPr>
              <w:ind w:rightChars="10" w:right="24" w:firstLineChars="0" w:firstLine="0"/>
              <w:jc w:val="right"/>
              <w:rPr>
                <w:rFonts w:ascii="新細明體" w:hAnsi="新細明體"/>
                <w:b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0.23</w:t>
            </w:r>
          </w:p>
        </w:tc>
        <w:tc>
          <w:tcPr>
            <w:tcW w:w="1588" w:type="dxa"/>
            <w:tcBorders>
              <w:top w:val="nil"/>
              <w:bottom w:val="nil"/>
            </w:tcBorders>
            <w:vAlign w:val="center"/>
          </w:tcPr>
          <w:p w14:paraId="2154714D" w14:textId="77777777" w:rsidR="00762E5D" w:rsidRPr="00004D6F" w:rsidRDefault="00762E5D" w:rsidP="009E2C53">
            <w:pPr>
              <w:ind w:rightChars="10" w:right="24" w:firstLineChars="0" w:firstLine="0"/>
              <w:jc w:val="right"/>
              <w:rPr>
                <w:rFonts w:ascii="新細明體" w:hAnsi="新細明體"/>
                <w:b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153,458,345</w:t>
            </w:r>
          </w:p>
        </w:tc>
        <w:tc>
          <w:tcPr>
            <w:tcW w:w="770" w:type="dxa"/>
            <w:tcBorders>
              <w:top w:val="nil"/>
              <w:bottom w:val="nil"/>
              <w:right w:val="nil"/>
            </w:tcBorders>
            <w:vAlign w:val="center"/>
          </w:tcPr>
          <w:p w14:paraId="3F8B4E6C" w14:textId="77777777" w:rsidR="00762E5D" w:rsidRPr="00004D6F" w:rsidRDefault="00762E5D" w:rsidP="009E2C53">
            <w:pPr>
              <w:ind w:rightChars="10" w:right="24" w:firstLineChars="0" w:firstLine="0"/>
              <w:jc w:val="right"/>
              <w:rPr>
                <w:rFonts w:ascii="新細明體" w:hAnsi="新細明體"/>
                <w:b/>
                <w:kern w:val="0"/>
                <w:sz w:val="18"/>
              </w:rPr>
            </w:pPr>
            <w:r w:rsidRPr="00F57D53">
              <w:rPr>
                <w:rFonts w:ascii="新細明體" w:hAnsi="新細明體"/>
                <w:kern w:val="0"/>
                <w:sz w:val="18"/>
              </w:rPr>
              <w:t>31.34</w:t>
            </w:r>
          </w:p>
        </w:tc>
      </w:tr>
      <w:tr w:rsidR="00762E5D" w:rsidRPr="00CD7907" w14:paraId="7A084C06" w14:textId="77777777" w:rsidTr="00762E5D">
        <w:trPr>
          <w:cantSplit/>
          <w:trHeight w:val="1123"/>
        </w:trPr>
        <w:tc>
          <w:tcPr>
            <w:tcW w:w="314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F89D460" w14:textId="77777777" w:rsidR="00762E5D" w:rsidRPr="00CD7907" w:rsidRDefault="00762E5D" w:rsidP="004B4684">
            <w:pPr>
              <w:widowControl w:val="0"/>
              <w:overflowPunct/>
              <w:ind w:leftChars="200" w:left="480" w:rightChars="16" w:right="38" w:firstLineChars="0" w:firstLine="0"/>
              <w:jc w:val="distribute"/>
              <w:rPr>
                <w:b/>
                <w:color w:val="000000"/>
                <w:kern w:val="0"/>
                <w:szCs w:val="20"/>
              </w:rPr>
            </w:pPr>
            <w:r w:rsidRPr="00004D6F">
              <w:rPr>
                <w:spacing w:val="-6"/>
                <w:kern w:val="0"/>
                <w:sz w:val="22"/>
              </w:rPr>
              <w:t>什項負債</w:t>
            </w:r>
          </w:p>
        </w:tc>
        <w:tc>
          <w:tcPr>
            <w:tcW w:w="1585" w:type="dxa"/>
            <w:tcBorders>
              <w:top w:val="nil"/>
              <w:bottom w:val="nil"/>
            </w:tcBorders>
            <w:vAlign w:val="center"/>
          </w:tcPr>
          <w:p w14:paraId="55A52298" w14:textId="77777777" w:rsidR="00762E5D" w:rsidRPr="00004D6F" w:rsidRDefault="00762E5D" w:rsidP="009E2C53">
            <w:pPr>
              <w:ind w:rightChars="10" w:right="24" w:firstLineChars="0" w:firstLine="0"/>
              <w:jc w:val="right"/>
              <w:rPr>
                <w:rFonts w:ascii="新細明體" w:hAnsi="新細明體"/>
                <w:b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643,147,263</w:t>
            </w:r>
          </w:p>
        </w:tc>
        <w:tc>
          <w:tcPr>
            <w:tcW w:w="772" w:type="dxa"/>
            <w:tcBorders>
              <w:top w:val="nil"/>
              <w:bottom w:val="nil"/>
            </w:tcBorders>
            <w:vAlign w:val="center"/>
          </w:tcPr>
          <w:p w14:paraId="3B2CF224" w14:textId="77777777" w:rsidR="00762E5D" w:rsidRPr="00004D6F" w:rsidRDefault="00762E5D" w:rsidP="009E2C53">
            <w:pPr>
              <w:ind w:rightChars="10" w:right="24" w:firstLineChars="0" w:firstLine="0"/>
              <w:jc w:val="right"/>
              <w:rPr>
                <w:rFonts w:ascii="新細明體" w:hAnsi="新細明體"/>
                <w:b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0.27</w:t>
            </w:r>
          </w:p>
        </w:tc>
        <w:tc>
          <w:tcPr>
            <w:tcW w:w="1593" w:type="dxa"/>
            <w:tcBorders>
              <w:top w:val="nil"/>
              <w:bottom w:val="nil"/>
            </w:tcBorders>
            <w:vAlign w:val="center"/>
          </w:tcPr>
          <w:p w14:paraId="46522F83" w14:textId="77777777" w:rsidR="00762E5D" w:rsidRPr="00004D6F" w:rsidRDefault="00762E5D" w:rsidP="009E2C53">
            <w:pPr>
              <w:ind w:rightChars="10" w:right="24" w:firstLineChars="0" w:firstLine="0"/>
              <w:jc w:val="right"/>
              <w:rPr>
                <w:rFonts w:ascii="新細明體" w:hAnsi="新細明體"/>
                <w:b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489,688,918</w:t>
            </w:r>
          </w:p>
        </w:tc>
        <w:tc>
          <w:tcPr>
            <w:tcW w:w="764" w:type="dxa"/>
            <w:tcBorders>
              <w:top w:val="nil"/>
              <w:bottom w:val="nil"/>
            </w:tcBorders>
            <w:vAlign w:val="center"/>
          </w:tcPr>
          <w:p w14:paraId="59F585A9" w14:textId="77777777" w:rsidR="00762E5D" w:rsidRPr="00004D6F" w:rsidRDefault="00762E5D" w:rsidP="009E2C53">
            <w:pPr>
              <w:ind w:rightChars="10" w:right="24" w:firstLineChars="0" w:firstLine="0"/>
              <w:jc w:val="right"/>
              <w:rPr>
                <w:rFonts w:ascii="新細明體" w:hAnsi="新細明體"/>
                <w:b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0.23</w:t>
            </w:r>
          </w:p>
        </w:tc>
        <w:tc>
          <w:tcPr>
            <w:tcW w:w="1588" w:type="dxa"/>
            <w:tcBorders>
              <w:top w:val="nil"/>
              <w:bottom w:val="nil"/>
            </w:tcBorders>
            <w:vAlign w:val="center"/>
          </w:tcPr>
          <w:p w14:paraId="3B1592C4" w14:textId="77777777" w:rsidR="00762E5D" w:rsidRPr="00004D6F" w:rsidRDefault="00762E5D" w:rsidP="009E2C53">
            <w:pPr>
              <w:ind w:rightChars="10" w:right="24" w:firstLineChars="0" w:firstLine="0"/>
              <w:jc w:val="right"/>
              <w:rPr>
                <w:rFonts w:ascii="新細明體" w:hAnsi="新細明體"/>
                <w:b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153,458,345</w:t>
            </w:r>
          </w:p>
        </w:tc>
        <w:tc>
          <w:tcPr>
            <w:tcW w:w="770" w:type="dxa"/>
            <w:tcBorders>
              <w:top w:val="nil"/>
              <w:bottom w:val="nil"/>
              <w:right w:val="nil"/>
            </w:tcBorders>
            <w:vAlign w:val="center"/>
          </w:tcPr>
          <w:p w14:paraId="45AC3209" w14:textId="77777777" w:rsidR="00762E5D" w:rsidRPr="00004D6F" w:rsidRDefault="00762E5D" w:rsidP="009E2C53">
            <w:pPr>
              <w:ind w:rightChars="10" w:right="24" w:firstLineChars="0" w:firstLine="0"/>
              <w:jc w:val="right"/>
              <w:rPr>
                <w:rFonts w:ascii="新細明體" w:hAnsi="新細明體"/>
                <w:b/>
                <w:kern w:val="0"/>
                <w:sz w:val="18"/>
              </w:rPr>
            </w:pPr>
            <w:r w:rsidRPr="00F57D53">
              <w:rPr>
                <w:rFonts w:ascii="新細明體" w:hAnsi="新細明體"/>
                <w:kern w:val="0"/>
                <w:sz w:val="18"/>
              </w:rPr>
              <w:t>31.34</w:t>
            </w:r>
          </w:p>
        </w:tc>
      </w:tr>
      <w:tr w:rsidR="00762E5D" w:rsidRPr="00CD7907" w14:paraId="4208A94F" w14:textId="77777777" w:rsidTr="00762E5D">
        <w:trPr>
          <w:cantSplit/>
          <w:trHeight w:val="1123"/>
        </w:trPr>
        <w:tc>
          <w:tcPr>
            <w:tcW w:w="314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B596A55" w14:textId="77777777" w:rsidR="00762E5D" w:rsidRPr="00CD7907" w:rsidRDefault="00762E5D" w:rsidP="009E2C53">
            <w:pPr>
              <w:widowControl w:val="0"/>
              <w:overflowPunct/>
              <w:ind w:rightChars="20" w:right="48" w:firstLineChars="0" w:firstLine="0"/>
              <w:jc w:val="distribute"/>
              <w:rPr>
                <w:b/>
                <w:color w:val="000000"/>
                <w:kern w:val="0"/>
                <w:szCs w:val="20"/>
              </w:rPr>
            </w:pPr>
            <w:r>
              <w:rPr>
                <w:rFonts w:cs="Times New Roman" w:hint="eastAsia"/>
                <w:b/>
                <w:spacing w:val="-6"/>
                <w:kern w:val="0"/>
                <w:szCs w:val="20"/>
              </w:rPr>
              <w:t>淨資產</w:t>
            </w:r>
          </w:p>
        </w:tc>
        <w:tc>
          <w:tcPr>
            <w:tcW w:w="1585" w:type="dxa"/>
            <w:tcBorders>
              <w:top w:val="nil"/>
              <w:bottom w:val="nil"/>
            </w:tcBorders>
            <w:vAlign w:val="center"/>
          </w:tcPr>
          <w:p w14:paraId="205104F0" w14:textId="77777777" w:rsidR="00762E5D" w:rsidRPr="00004D6F" w:rsidRDefault="00762E5D" w:rsidP="009E2C53">
            <w:pPr>
              <w:ind w:rightChars="10" w:right="24" w:firstLineChars="0" w:firstLine="0"/>
              <w:jc w:val="right"/>
              <w:rPr>
                <w:rFonts w:ascii="新細明體" w:hAnsi="新細明體"/>
                <w:b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229,017,367,944</w:t>
            </w:r>
          </w:p>
        </w:tc>
        <w:tc>
          <w:tcPr>
            <w:tcW w:w="772" w:type="dxa"/>
            <w:tcBorders>
              <w:top w:val="nil"/>
              <w:bottom w:val="nil"/>
            </w:tcBorders>
            <w:vAlign w:val="center"/>
          </w:tcPr>
          <w:p w14:paraId="5F373EA8" w14:textId="77777777" w:rsidR="00762E5D" w:rsidRPr="00004D6F" w:rsidRDefault="00762E5D" w:rsidP="009E2C53">
            <w:pPr>
              <w:ind w:rightChars="10" w:right="24" w:firstLineChars="0" w:firstLine="0"/>
              <w:jc w:val="right"/>
              <w:rPr>
                <w:rFonts w:ascii="新細明體" w:hAnsi="新細明體"/>
                <w:b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94.41</w:t>
            </w:r>
          </w:p>
        </w:tc>
        <w:tc>
          <w:tcPr>
            <w:tcW w:w="1593" w:type="dxa"/>
            <w:tcBorders>
              <w:top w:val="nil"/>
              <w:bottom w:val="nil"/>
            </w:tcBorders>
            <w:vAlign w:val="center"/>
          </w:tcPr>
          <w:p w14:paraId="656B9A35" w14:textId="77777777" w:rsidR="00762E5D" w:rsidRPr="00004D6F" w:rsidRDefault="00762E5D" w:rsidP="009E2C53">
            <w:pPr>
              <w:ind w:rightChars="10" w:right="24" w:firstLineChars="0" w:firstLine="0"/>
              <w:jc w:val="right"/>
              <w:rPr>
                <w:rFonts w:ascii="新細明體" w:hAnsi="新細明體"/>
                <w:b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174,600,565,394</w:t>
            </w:r>
          </w:p>
        </w:tc>
        <w:tc>
          <w:tcPr>
            <w:tcW w:w="764" w:type="dxa"/>
            <w:tcBorders>
              <w:top w:val="nil"/>
              <w:bottom w:val="nil"/>
            </w:tcBorders>
            <w:vAlign w:val="center"/>
          </w:tcPr>
          <w:p w14:paraId="6C07C1A9" w14:textId="77777777" w:rsidR="00762E5D" w:rsidRPr="00004D6F" w:rsidRDefault="00762E5D" w:rsidP="009E2C53">
            <w:pPr>
              <w:ind w:rightChars="10" w:right="24" w:firstLineChars="0" w:firstLine="0"/>
              <w:jc w:val="right"/>
              <w:rPr>
                <w:rFonts w:ascii="新細明體" w:hAnsi="新細明體"/>
                <w:b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82.36</w:t>
            </w:r>
          </w:p>
        </w:tc>
        <w:tc>
          <w:tcPr>
            <w:tcW w:w="1588" w:type="dxa"/>
            <w:tcBorders>
              <w:top w:val="nil"/>
              <w:bottom w:val="nil"/>
            </w:tcBorders>
            <w:vAlign w:val="center"/>
          </w:tcPr>
          <w:p w14:paraId="009D6B82" w14:textId="77777777" w:rsidR="00762E5D" w:rsidRPr="00004D6F" w:rsidRDefault="00762E5D" w:rsidP="009E2C53">
            <w:pPr>
              <w:ind w:rightChars="10" w:right="24" w:firstLineChars="0" w:firstLine="0"/>
              <w:jc w:val="right"/>
              <w:rPr>
                <w:rFonts w:ascii="新細明體" w:hAnsi="新細明體"/>
                <w:b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54,416,802,550</w:t>
            </w:r>
          </w:p>
        </w:tc>
        <w:tc>
          <w:tcPr>
            <w:tcW w:w="770" w:type="dxa"/>
            <w:tcBorders>
              <w:top w:val="nil"/>
              <w:bottom w:val="nil"/>
              <w:right w:val="nil"/>
            </w:tcBorders>
            <w:vAlign w:val="center"/>
          </w:tcPr>
          <w:p w14:paraId="3231F820" w14:textId="77777777" w:rsidR="00762E5D" w:rsidRPr="00004D6F" w:rsidRDefault="00762E5D" w:rsidP="009E2C53">
            <w:pPr>
              <w:ind w:rightChars="10" w:right="24" w:firstLineChars="0" w:firstLine="0"/>
              <w:jc w:val="right"/>
              <w:rPr>
                <w:rFonts w:ascii="新細明體" w:hAnsi="新細明體"/>
                <w:b/>
                <w:kern w:val="0"/>
                <w:sz w:val="18"/>
              </w:rPr>
            </w:pPr>
            <w:r w:rsidRPr="00F57D53">
              <w:rPr>
                <w:rFonts w:ascii="新細明體" w:hAnsi="新細明體"/>
                <w:b/>
                <w:kern w:val="0"/>
                <w:sz w:val="18"/>
              </w:rPr>
              <w:t>31.17</w:t>
            </w:r>
          </w:p>
        </w:tc>
      </w:tr>
      <w:tr w:rsidR="00762E5D" w:rsidRPr="00CD7907" w14:paraId="093943CC" w14:textId="77777777" w:rsidTr="00762E5D">
        <w:trPr>
          <w:cantSplit/>
          <w:trHeight w:val="1123"/>
        </w:trPr>
        <w:tc>
          <w:tcPr>
            <w:tcW w:w="314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1541E31" w14:textId="77777777" w:rsidR="00762E5D" w:rsidRPr="00CD7907" w:rsidRDefault="00762E5D" w:rsidP="004B4684">
            <w:pPr>
              <w:widowControl w:val="0"/>
              <w:overflowPunct/>
              <w:ind w:leftChars="100" w:left="240" w:rightChars="16" w:right="38" w:firstLineChars="0" w:firstLine="0"/>
              <w:jc w:val="distribute"/>
              <w:rPr>
                <w:b/>
                <w:color w:val="000000"/>
                <w:kern w:val="0"/>
                <w:szCs w:val="20"/>
              </w:rPr>
            </w:pPr>
            <w:r>
              <w:rPr>
                <w:rFonts w:cs="Times New Roman" w:hint="eastAsia"/>
                <w:spacing w:val="-6"/>
                <w:kern w:val="0"/>
                <w:sz w:val="22"/>
                <w:szCs w:val="20"/>
              </w:rPr>
              <w:t>淨資產</w:t>
            </w:r>
          </w:p>
        </w:tc>
        <w:tc>
          <w:tcPr>
            <w:tcW w:w="1585" w:type="dxa"/>
            <w:tcBorders>
              <w:top w:val="nil"/>
              <w:bottom w:val="nil"/>
            </w:tcBorders>
            <w:vAlign w:val="center"/>
          </w:tcPr>
          <w:p w14:paraId="731721E7" w14:textId="77777777" w:rsidR="00762E5D" w:rsidRPr="00004D6F" w:rsidRDefault="00762E5D" w:rsidP="009E2C53">
            <w:pPr>
              <w:ind w:rightChars="10" w:right="24" w:firstLineChars="0" w:firstLine="0"/>
              <w:jc w:val="right"/>
              <w:rPr>
                <w:rFonts w:ascii="新細明體" w:hAnsi="新細明體"/>
                <w:b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229,017,367,944</w:t>
            </w:r>
          </w:p>
        </w:tc>
        <w:tc>
          <w:tcPr>
            <w:tcW w:w="772" w:type="dxa"/>
            <w:tcBorders>
              <w:top w:val="nil"/>
              <w:bottom w:val="nil"/>
            </w:tcBorders>
            <w:vAlign w:val="center"/>
          </w:tcPr>
          <w:p w14:paraId="597C8E88" w14:textId="77777777" w:rsidR="00762E5D" w:rsidRPr="00004D6F" w:rsidRDefault="00762E5D" w:rsidP="009E2C53">
            <w:pPr>
              <w:ind w:rightChars="10" w:right="24" w:firstLineChars="0" w:firstLine="0"/>
              <w:jc w:val="right"/>
              <w:rPr>
                <w:rFonts w:ascii="新細明體" w:hAnsi="新細明體"/>
                <w:b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94.41</w:t>
            </w:r>
          </w:p>
        </w:tc>
        <w:tc>
          <w:tcPr>
            <w:tcW w:w="1593" w:type="dxa"/>
            <w:tcBorders>
              <w:top w:val="nil"/>
              <w:bottom w:val="nil"/>
            </w:tcBorders>
            <w:vAlign w:val="center"/>
          </w:tcPr>
          <w:p w14:paraId="1A74DBBD" w14:textId="77777777" w:rsidR="00762E5D" w:rsidRPr="00004D6F" w:rsidRDefault="00762E5D" w:rsidP="009E2C53">
            <w:pPr>
              <w:ind w:rightChars="10" w:right="24" w:firstLineChars="0" w:firstLine="0"/>
              <w:jc w:val="right"/>
              <w:rPr>
                <w:rFonts w:ascii="新細明體" w:hAnsi="新細明體"/>
                <w:b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174,600,565,394</w:t>
            </w:r>
          </w:p>
        </w:tc>
        <w:tc>
          <w:tcPr>
            <w:tcW w:w="764" w:type="dxa"/>
            <w:tcBorders>
              <w:top w:val="nil"/>
              <w:bottom w:val="nil"/>
            </w:tcBorders>
            <w:vAlign w:val="center"/>
          </w:tcPr>
          <w:p w14:paraId="101E9D75" w14:textId="77777777" w:rsidR="00762E5D" w:rsidRPr="00004D6F" w:rsidRDefault="00762E5D" w:rsidP="009E2C53">
            <w:pPr>
              <w:ind w:rightChars="10" w:right="24" w:firstLineChars="0" w:firstLine="0"/>
              <w:jc w:val="right"/>
              <w:rPr>
                <w:rFonts w:ascii="新細明體" w:hAnsi="新細明體"/>
                <w:b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82.36</w:t>
            </w:r>
          </w:p>
        </w:tc>
        <w:tc>
          <w:tcPr>
            <w:tcW w:w="1588" w:type="dxa"/>
            <w:tcBorders>
              <w:top w:val="nil"/>
              <w:bottom w:val="nil"/>
            </w:tcBorders>
            <w:vAlign w:val="center"/>
          </w:tcPr>
          <w:p w14:paraId="018B4309" w14:textId="77777777" w:rsidR="00762E5D" w:rsidRPr="00004D6F" w:rsidRDefault="00762E5D" w:rsidP="009E2C53">
            <w:pPr>
              <w:ind w:rightChars="10" w:right="24" w:firstLineChars="0" w:firstLine="0"/>
              <w:jc w:val="right"/>
              <w:rPr>
                <w:rFonts w:ascii="新細明體" w:hAnsi="新細明體"/>
                <w:b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54,416,802,550</w:t>
            </w:r>
          </w:p>
        </w:tc>
        <w:tc>
          <w:tcPr>
            <w:tcW w:w="770" w:type="dxa"/>
            <w:tcBorders>
              <w:top w:val="nil"/>
              <w:bottom w:val="nil"/>
              <w:right w:val="nil"/>
            </w:tcBorders>
            <w:vAlign w:val="center"/>
          </w:tcPr>
          <w:p w14:paraId="56976638" w14:textId="77777777" w:rsidR="00762E5D" w:rsidRPr="00004D6F" w:rsidRDefault="00762E5D" w:rsidP="009E2C53">
            <w:pPr>
              <w:ind w:rightChars="10" w:right="24" w:firstLineChars="0" w:firstLine="0"/>
              <w:jc w:val="right"/>
              <w:rPr>
                <w:rFonts w:ascii="新細明體" w:hAnsi="新細明體"/>
                <w:b/>
                <w:kern w:val="0"/>
                <w:sz w:val="18"/>
              </w:rPr>
            </w:pPr>
            <w:r w:rsidRPr="00F57D53">
              <w:rPr>
                <w:rFonts w:ascii="新細明體" w:hAnsi="新細明體"/>
                <w:kern w:val="0"/>
                <w:sz w:val="18"/>
              </w:rPr>
              <w:t>31.17</w:t>
            </w:r>
          </w:p>
        </w:tc>
      </w:tr>
      <w:tr w:rsidR="00762E5D" w:rsidRPr="00CD7907" w14:paraId="0538ABAD" w14:textId="77777777" w:rsidTr="00762E5D">
        <w:trPr>
          <w:cantSplit/>
          <w:trHeight w:val="1123"/>
        </w:trPr>
        <w:tc>
          <w:tcPr>
            <w:tcW w:w="314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4EA92B1" w14:textId="77777777" w:rsidR="00762E5D" w:rsidRPr="00CD7907" w:rsidRDefault="00762E5D" w:rsidP="004B4684">
            <w:pPr>
              <w:widowControl w:val="0"/>
              <w:overflowPunct/>
              <w:ind w:leftChars="200" w:left="480" w:rightChars="16" w:right="38" w:firstLineChars="0" w:firstLine="0"/>
              <w:jc w:val="distribute"/>
              <w:rPr>
                <w:b/>
                <w:color w:val="000000"/>
                <w:kern w:val="0"/>
                <w:szCs w:val="20"/>
              </w:rPr>
            </w:pPr>
            <w:r>
              <w:rPr>
                <w:rFonts w:cs="Times New Roman" w:hint="eastAsia"/>
                <w:spacing w:val="-6"/>
                <w:kern w:val="0"/>
                <w:sz w:val="22"/>
                <w:szCs w:val="20"/>
              </w:rPr>
              <w:t>淨資產</w:t>
            </w:r>
          </w:p>
        </w:tc>
        <w:tc>
          <w:tcPr>
            <w:tcW w:w="1585" w:type="dxa"/>
            <w:tcBorders>
              <w:top w:val="nil"/>
              <w:bottom w:val="nil"/>
            </w:tcBorders>
            <w:vAlign w:val="center"/>
          </w:tcPr>
          <w:p w14:paraId="660A893C" w14:textId="77777777" w:rsidR="00762E5D" w:rsidRPr="00004D6F" w:rsidRDefault="00762E5D" w:rsidP="009E2C53">
            <w:pPr>
              <w:ind w:rightChars="10" w:right="24" w:firstLineChars="0" w:firstLine="0"/>
              <w:jc w:val="right"/>
              <w:rPr>
                <w:rFonts w:ascii="新細明體" w:hAnsi="新細明體"/>
                <w:b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229,017,367,944</w:t>
            </w:r>
          </w:p>
        </w:tc>
        <w:tc>
          <w:tcPr>
            <w:tcW w:w="772" w:type="dxa"/>
            <w:tcBorders>
              <w:top w:val="nil"/>
              <w:bottom w:val="nil"/>
            </w:tcBorders>
            <w:vAlign w:val="center"/>
          </w:tcPr>
          <w:p w14:paraId="3D3FA33B" w14:textId="77777777" w:rsidR="00762E5D" w:rsidRPr="00004D6F" w:rsidRDefault="00762E5D" w:rsidP="009E2C53">
            <w:pPr>
              <w:ind w:rightChars="10" w:right="24" w:firstLineChars="0" w:firstLine="0"/>
              <w:jc w:val="right"/>
              <w:rPr>
                <w:rFonts w:ascii="新細明體" w:hAnsi="新細明體"/>
                <w:b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94.41</w:t>
            </w:r>
          </w:p>
        </w:tc>
        <w:tc>
          <w:tcPr>
            <w:tcW w:w="1593" w:type="dxa"/>
            <w:tcBorders>
              <w:top w:val="nil"/>
              <w:bottom w:val="nil"/>
            </w:tcBorders>
            <w:vAlign w:val="center"/>
          </w:tcPr>
          <w:p w14:paraId="4D65DF81" w14:textId="77777777" w:rsidR="00762E5D" w:rsidRPr="00004D6F" w:rsidRDefault="00762E5D" w:rsidP="009E2C53">
            <w:pPr>
              <w:ind w:rightChars="10" w:right="24" w:firstLineChars="0" w:firstLine="0"/>
              <w:jc w:val="right"/>
              <w:rPr>
                <w:rFonts w:ascii="新細明體" w:hAnsi="新細明體"/>
                <w:b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174,600,565,394</w:t>
            </w:r>
          </w:p>
        </w:tc>
        <w:tc>
          <w:tcPr>
            <w:tcW w:w="764" w:type="dxa"/>
            <w:tcBorders>
              <w:top w:val="nil"/>
              <w:bottom w:val="nil"/>
            </w:tcBorders>
            <w:vAlign w:val="center"/>
          </w:tcPr>
          <w:p w14:paraId="583C463B" w14:textId="77777777" w:rsidR="00762E5D" w:rsidRPr="00004D6F" w:rsidRDefault="00762E5D" w:rsidP="009E2C53">
            <w:pPr>
              <w:ind w:rightChars="10" w:right="24" w:firstLineChars="0" w:firstLine="0"/>
              <w:jc w:val="right"/>
              <w:rPr>
                <w:rFonts w:ascii="新細明體" w:hAnsi="新細明體"/>
                <w:b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82.36</w:t>
            </w:r>
          </w:p>
        </w:tc>
        <w:tc>
          <w:tcPr>
            <w:tcW w:w="1588" w:type="dxa"/>
            <w:tcBorders>
              <w:top w:val="nil"/>
              <w:bottom w:val="nil"/>
            </w:tcBorders>
            <w:vAlign w:val="center"/>
          </w:tcPr>
          <w:p w14:paraId="1B5F34A1" w14:textId="77777777" w:rsidR="00762E5D" w:rsidRPr="00004D6F" w:rsidRDefault="00762E5D" w:rsidP="009E2C53">
            <w:pPr>
              <w:ind w:rightChars="10" w:right="24" w:firstLineChars="0" w:firstLine="0"/>
              <w:jc w:val="right"/>
              <w:rPr>
                <w:rFonts w:ascii="新細明體" w:hAnsi="新細明體"/>
                <w:b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54,416,802,550</w:t>
            </w:r>
          </w:p>
        </w:tc>
        <w:tc>
          <w:tcPr>
            <w:tcW w:w="770" w:type="dxa"/>
            <w:tcBorders>
              <w:top w:val="nil"/>
              <w:bottom w:val="nil"/>
              <w:right w:val="nil"/>
            </w:tcBorders>
            <w:vAlign w:val="center"/>
          </w:tcPr>
          <w:p w14:paraId="2E72CD3F" w14:textId="77777777" w:rsidR="00762E5D" w:rsidRPr="00004D6F" w:rsidRDefault="00762E5D" w:rsidP="009E2C53">
            <w:pPr>
              <w:ind w:rightChars="10" w:right="24" w:firstLineChars="0" w:firstLine="0"/>
              <w:jc w:val="right"/>
              <w:rPr>
                <w:rFonts w:ascii="新細明體" w:hAnsi="新細明體"/>
                <w:b/>
                <w:kern w:val="0"/>
                <w:sz w:val="18"/>
              </w:rPr>
            </w:pPr>
            <w:r w:rsidRPr="00F57D53">
              <w:rPr>
                <w:rFonts w:ascii="新細明體" w:hAnsi="新細明體"/>
                <w:kern w:val="0"/>
                <w:sz w:val="18"/>
              </w:rPr>
              <w:t>31.17</w:t>
            </w:r>
          </w:p>
        </w:tc>
      </w:tr>
      <w:tr w:rsidR="00762E5D" w:rsidRPr="00CD7907" w14:paraId="2110A74D" w14:textId="77777777" w:rsidTr="00762E5D">
        <w:trPr>
          <w:cantSplit/>
          <w:trHeight w:val="1123"/>
        </w:trPr>
        <w:tc>
          <w:tcPr>
            <w:tcW w:w="314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6A1ED1C1" w14:textId="77777777" w:rsidR="00762E5D" w:rsidRPr="00CD7907" w:rsidRDefault="00762E5D" w:rsidP="009E2C53">
            <w:pPr>
              <w:widowControl w:val="0"/>
              <w:overflowPunct/>
              <w:ind w:rightChars="20" w:right="48" w:firstLineChars="0" w:firstLine="0"/>
              <w:jc w:val="distribute"/>
              <w:rPr>
                <w:b/>
                <w:color w:val="000000"/>
                <w:kern w:val="0"/>
                <w:szCs w:val="20"/>
              </w:rPr>
            </w:pPr>
            <w:r w:rsidRPr="00913D38">
              <w:rPr>
                <w:rFonts w:cs="Times New Roman" w:hint="eastAsia"/>
                <w:b/>
                <w:spacing w:val="-6"/>
                <w:kern w:val="0"/>
                <w:szCs w:val="20"/>
              </w:rPr>
              <w:t>合計</w:t>
            </w:r>
          </w:p>
        </w:tc>
        <w:tc>
          <w:tcPr>
            <w:tcW w:w="1585" w:type="dxa"/>
            <w:tcBorders>
              <w:top w:val="nil"/>
              <w:bottom w:val="single" w:sz="8" w:space="0" w:color="auto"/>
            </w:tcBorders>
            <w:vAlign w:val="center"/>
          </w:tcPr>
          <w:p w14:paraId="3B61C503" w14:textId="77777777" w:rsidR="00762E5D" w:rsidRPr="00004D6F" w:rsidRDefault="00762E5D" w:rsidP="009E2C53">
            <w:pPr>
              <w:ind w:rightChars="10" w:right="24" w:firstLineChars="0" w:firstLine="0"/>
              <w:jc w:val="right"/>
              <w:rPr>
                <w:rFonts w:ascii="新細明體" w:hAnsi="新細明體"/>
                <w:b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242,589,038,305</w:t>
            </w:r>
          </w:p>
        </w:tc>
        <w:tc>
          <w:tcPr>
            <w:tcW w:w="772" w:type="dxa"/>
            <w:tcBorders>
              <w:top w:val="nil"/>
              <w:bottom w:val="single" w:sz="8" w:space="0" w:color="auto"/>
            </w:tcBorders>
            <w:vAlign w:val="center"/>
          </w:tcPr>
          <w:p w14:paraId="30CFCD25" w14:textId="77777777" w:rsidR="00762E5D" w:rsidRPr="00004D6F" w:rsidRDefault="00762E5D" w:rsidP="009E2C53">
            <w:pPr>
              <w:ind w:rightChars="10" w:right="24" w:firstLineChars="0" w:firstLine="0"/>
              <w:jc w:val="right"/>
              <w:rPr>
                <w:rFonts w:ascii="新細明體" w:hAnsi="新細明體"/>
                <w:b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593" w:type="dxa"/>
            <w:tcBorders>
              <w:top w:val="nil"/>
              <w:bottom w:val="single" w:sz="8" w:space="0" w:color="auto"/>
            </w:tcBorders>
            <w:vAlign w:val="center"/>
          </w:tcPr>
          <w:p w14:paraId="2EFDE21A" w14:textId="77777777" w:rsidR="00762E5D" w:rsidRPr="00004D6F" w:rsidRDefault="00762E5D" w:rsidP="009E2C53">
            <w:pPr>
              <w:ind w:rightChars="10" w:right="24" w:firstLineChars="0" w:firstLine="0"/>
              <w:jc w:val="right"/>
              <w:rPr>
                <w:rFonts w:ascii="新細明體" w:hAnsi="新細明體"/>
                <w:b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211,988,595,338</w:t>
            </w:r>
          </w:p>
        </w:tc>
        <w:tc>
          <w:tcPr>
            <w:tcW w:w="764" w:type="dxa"/>
            <w:tcBorders>
              <w:top w:val="nil"/>
              <w:bottom w:val="single" w:sz="8" w:space="0" w:color="auto"/>
            </w:tcBorders>
            <w:vAlign w:val="center"/>
          </w:tcPr>
          <w:p w14:paraId="5CD7DB3B" w14:textId="77777777" w:rsidR="00762E5D" w:rsidRPr="00004D6F" w:rsidRDefault="00762E5D" w:rsidP="009E2C53">
            <w:pPr>
              <w:ind w:rightChars="10" w:right="24" w:firstLineChars="0" w:firstLine="0"/>
              <w:jc w:val="right"/>
              <w:rPr>
                <w:rFonts w:ascii="新細明體" w:hAnsi="新細明體"/>
                <w:b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588" w:type="dxa"/>
            <w:tcBorders>
              <w:top w:val="nil"/>
              <w:bottom w:val="single" w:sz="8" w:space="0" w:color="auto"/>
            </w:tcBorders>
            <w:vAlign w:val="center"/>
          </w:tcPr>
          <w:p w14:paraId="600253D4" w14:textId="77777777" w:rsidR="00762E5D" w:rsidRPr="00004D6F" w:rsidRDefault="00762E5D" w:rsidP="009E2C53">
            <w:pPr>
              <w:ind w:rightChars="10" w:right="24" w:firstLineChars="0" w:firstLine="0"/>
              <w:jc w:val="right"/>
              <w:rPr>
                <w:rFonts w:ascii="新細明體" w:hAnsi="新細明體"/>
                <w:b/>
                <w:sz w:val="18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30,600,442,967</w:t>
            </w:r>
          </w:p>
        </w:tc>
        <w:tc>
          <w:tcPr>
            <w:tcW w:w="770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5456CD59" w14:textId="77777777" w:rsidR="00762E5D" w:rsidRPr="00004D6F" w:rsidRDefault="00762E5D" w:rsidP="009E2C53">
            <w:pPr>
              <w:ind w:rightChars="10" w:right="24" w:firstLineChars="0" w:firstLine="0"/>
              <w:jc w:val="right"/>
              <w:rPr>
                <w:rFonts w:ascii="新細明體" w:hAnsi="新細明體"/>
                <w:b/>
                <w:kern w:val="0"/>
                <w:sz w:val="18"/>
              </w:rPr>
            </w:pPr>
            <w:r w:rsidRPr="00F57D53">
              <w:rPr>
                <w:rFonts w:ascii="新細明體" w:hAnsi="新細明體"/>
                <w:b/>
                <w:kern w:val="0"/>
                <w:sz w:val="18"/>
              </w:rPr>
              <w:t>14.43</w:t>
            </w:r>
          </w:p>
        </w:tc>
      </w:tr>
    </w:tbl>
    <w:p w14:paraId="61750513" w14:textId="1DDFDEDF" w:rsidR="00CD7907" w:rsidRDefault="00CD7907" w:rsidP="00F92976">
      <w:pPr>
        <w:tabs>
          <w:tab w:val="center" w:pos="4800"/>
        </w:tabs>
        <w:snapToGrid w:val="0"/>
        <w:spacing w:after="60"/>
        <w:ind w:left="-284" w:firstLineChars="0" w:firstLine="0"/>
        <w:jc w:val="center"/>
        <w:rPr>
          <w:b/>
          <w:color w:val="000000"/>
          <w:sz w:val="32"/>
          <w:u w:val="single" w:color="000000"/>
        </w:rPr>
      </w:pPr>
      <w:r w:rsidRPr="00222553">
        <w:rPr>
          <w:rFonts w:hint="eastAsia"/>
          <w:b/>
          <w:color w:val="000000"/>
          <w:sz w:val="32"/>
          <w:u w:val="single" w:color="000000"/>
        </w:rPr>
        <w:lastRenderedPageBreak/>
        <w:t xml:space="preserve">　</w:t>
      </w:r>
      <w:r w:rsidR="0028281E" w:rsidRPr="0028281E">
        <w:rPr>
          <w:rFonts w:hint="eastAsia"/>
          <w:b/>
          <w:color w:val="000000"/>
          <w:sz w:val="32"/>
          <w:u w:val="single" w:color="000000"/>
        </w:rPr>
        <w:t>衛生福利特別收入基金所屬分預算來源用途及餘</w:t>
      </w:r>
      <w:proofErr w:type="gramStart"/>
      <w:r w:rsidR="0028281E" w:rsidRPr="0028281E">
        <w:rPr>
          <w:rFonts w:hint="eastAsia"/>
          <w:b/>
          <w:color w:val="000000"/>
          <w:sz w:val="32"/>
          <w:u w:val="single" w:color="000000"/>
        </w:rPr>
        <w:t>絀</w:t>
      </w:r>
      <w:proofErr w:type="gramEnd"/>
      <w:r w:rsidR="0028281E" w:rsidRPr="0028281E">
        <w:rPr>
          <w:rFonts w:hint="eastAsia"/>
          <w:b/>
          <w:color w:val="000000"/>
          <w:sz w:val="32"/>
          <w:u w:val="single" w:color="000000"/>
        </w:rPr>
        <w:t>概況表</w:t>
      </w:r>
      <w:r w:rsidRPr="00222553">
        <w:rPr>
          <w:rFonts w:hint="eastAsia"/>
          <w:b/>
          <w:color w:val="000000"/>
          <w:sz w:val="32"/>
          <w:u w:val="single" w:color="000000"/>
        </w:rPr>
        <w:t xml:space="preserve">　</w:t>
      </w:r>
    </w:p>
    <w:p w14:paraId="6150A5C2" w14:textId="77777777" w:rsidR="00CD7907" w:rsidRPr="00CD7907" w:rsidRDefault="00222553" w:rsidP="00D1286B">
      <w:pPr>
        <w:tabs>
          <w:tab w:val="left" w:pos="4130"/>
          <w:tab w:val="left" w:pos="8567"/>
        </w:tabs>
        <w:overflowPunct/>
        <w:snapToGrid w:val="0"/>
        <w:ind w:rightChars="11" w:right="26" w:firstLineChars="0" w:firstLine="0"/>
        <w:jc w:val="right"/>
        <w:rPr>
          <w:color w:val="000000"/>
        </w:rPr>
      </w:pPr>
      <w:r>
        <w:rPr>
          <w:color w:val="000000"/>
        </w:rPr>
        <w:tab/>
      </w:r>
      <w:r w:rsidR="00CD7907" w:rsidRPr="00CD7907">
        <w:rPr>
          <w:rFonts w:hint="eastAsia"/>
          <w:color w:val="000000"/>
        </w:rPr>
        <w:t>中華民國</w:t>
      </w:r>
      <w:proofErr w:type="gramStart"/>
      <w:r w:rsidR="00CD7907" w:rsidRPr="00CD7907">
        <w:rPr>
          <w:rFonts w:hint="eastAsia"/>
          <w:color w:val="000000"/>
        </w:rPr>
        <w:t>1</w:t>
      </w:r>
      <w:r w:rsidR="0028281E">
        <w:rPr>
          <w:rFonts w:hint="eastAsia"/>
          <w:color w:val="000000"/>
        </w:rPr>
        <w:t>1</w:t>
      </w:r>
      <w:r w:rsidR="0048700B">
        <w:rPr>
          <w:rFonts w:hint="eastAsia"/>
          <w:color w:val="000000"/>
        </w:rPr>
        <w:t>3</w:t>
      </w:r>
      <w:proofErr w:type="gramEnd"/>
      <w:r w:rsidR="00CD7907" w:rsidRPr="00CD7907">
        <w:rPr>
          <w:rFonts w:hint="eastAsia"/>
          <w:color w:val="000000"/>
        </w:rPr>
        <w:t>年度</w:t>
      </w:r>
      <w:r w:rsidR="00CD7907" w:rsidRPr="00CD7907">
        <w:rPr>
          <w:color w:val="000000"/>
        </w:rPr>
        <w:tab/>
      </w:r>
      <w:r w:rsidR="00CD7907" w:rsidRPr="00CD7907">
        <w:rPr>
          <w:rFonts w:hint="eastAsia"/>
          <w:color w:val="000000"/>
          <w:spacing w:val="-20"/>
        </w:rPr>
        <w:t>單位：新</w:t>
      </w:r>
      <w:r w:rsidR="00CD7907" w:rsidRPr="00C30336">
        <w:rPr>
          <w:rFonts w:cs="Times New Roman" w:hint="eastAsia"/>
          <w:spacing w:val="-20"/>
          <w:kern w:val="0"/>
          <w:szCs w:val="20"/>
        </w:rPr>
        <w:t>臺幣</w:t>
      </w:r>
      <w:r w:rsidR="00CD7907" w:rsidRPr="00CD7907">
        <w:rPr>
          <w:rFonts w:hint="eastAsia"/>
          <w:color w:val="000000"/>
          <w:spacing w:val="-20"/>
        </w:rPr>
        <w:t>千元</w:t>
      </w:r>
    </w:p>
    <w:tbl>
      <w:tblPr>
        <w:tblW w:w="10195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99"/>
        <w:gridCol w:w="1085"/>
        <w:gridCol w:w="1030"/>
        <w:gridCol w:w="981"/>
        <w:gridCol w:w="861"/>
        <w:gridCol w:w="933"/>
        <w:gridCol w:w="657"/>
        <w:gridCol w:w="1607"/>
        <w:gridCol w:w="1442"/>
      </w:tblGrid>
      <w:tr w:rsidR="00221915" w:rsidRPr="00CD7907" w14:paraId="7C2CF43A" w14:textId="77777777" w:rsidTr="0063497B">
        <w:trPr>
          <w:cantSplit/>
          <w:trHeight w:hRule="exact" w:val="349"/>
        </w:trPr>
        <w:tc>
          <w:tcPr>
            <w:tcW w:w="1599" w:type="dxa"/>
            <w:vMerge w:val="restart"/>
            <w:tcBorders>
              <w:top w:val="single" w:sz="8" w:space="0" w:color="auto"/>
              <w:left w:val="nil"/>
            </w:tcBorders>
            <w:vAlign w:val="center"/>
          </w:tcPr>
          <w:p w14:paraId="6DF3E6FB" w14:textId="77777777" w:rsidR="00CD7907" w:rsidRPr="00CD7907" w:rsidRDefault="00CD7907" w:rsidP="0063497B">
            <w:pPr>
              <w:snapToGrid w:val="0"/>
              <w:ind w:leftChars="3" w:left="49" w:rightChars="20" w:right="48" w:hangingChars="19" w:hanging="42"/>
              <w:jc w:val="distribute"/>
              <w:rPr>
                <w:color w:val="000000"/>
                <w:sz w:val="22"/>
              </w:rPr>
            </w:pPr>
            <w:r w:rsidRPr="00CD7907">
              <w:rPr>
                <w:rFonts w:hint="eastAsia"/>
                <w:color w:val="000000"/>
                <w:sz w:val="22"/>
              </w:rPr>
              <w:t>分預算名稱</w:t>
            </w:r>
          </w:p>
        </w:tc>
        <w:tc>
          <w:tcPr>
            <w:tcW w:w="1085" w:type="dxa"/>
            <w:vMerge w:val="restart"/>
            <w:tcBorders>
              <w:top w:val="single" w:sz="8" w:space="0" w:color="auto"/>
            </w:tcBorders>
            <w:vAlign w:val="center"/>
          </w:tcPr>
          <w:p w14:paraId="40F10D6A" w14:textId="77777777" w:rsidR="00CD7907" w:rsidRPr="00CD7907" w:rsidRDefault="00CD7907" w:rsidP="0063497B">
            <w:pPr>
              <w:snapToGrid w:val="0"/>
              <w:ind w:leftChars="6" w:left="47" w:rightChars="11" w:right="26" w:hangingChars="15" w:hanging="33"/>
              <w:jc w:val="distribute"/>
              <w:rPr>
                <w:color w:val="000000"/>
                <w:sz w:val="22"/>
              </w:rPr>
            </w:pPr>
            <w:r w:rsidRPr="00CD7907">
              <w:rPr>
                <w:rFonts w:hint="eastAsia"/>
                <w:color w:val="000000"/>
                <w:sz w:val="22"/>
              </w:rPr>
              <w:t>基金來源</w:t>
            </w:r>
          </w:p>
        </w:tc>
        <w:tc>
          <w:tcPr>
            <w:tcW w:w="1030" w:type="dxa"/>
            <w:vMerge w:val="restart"/>
            <w:tcBorders>
              <w:top w:val="single" w:sz="8" w:space="0" w:color="auto"/>
            </w:tcBorders>
            <w:vAlign w:val="center"/>
          </w:tcPr>
          <w:p w14:paraId="7A9C7A70" w14:textId="77777777" w:rsidR="00CD7907" w:rsidRPr="00CD7907" w:rsidRDefault="00CD7907" w:rsidP="0063497B">
            <w:pPr>
              <w:snapToGrid w:val="0"/>
              <w:ind w:leftChars="5" w:left="47" w:rightChars="3" w:right="7" w:hangingChars="16" w:hanging="35"/>
              <w:jc w:val="distribute"/>
              <w:rPr>
                <w:color w:val="000000"/>
                <w:sz w:val="22"/>
              </w:rPr>
            </w:pPr>
            <w:r w:rsidRPr="00CD7907">
              <w:rPr>
                <w:rFonts w:hint="eastAsia"/>
                <w:color w:val="000000"/>
                <w:sz w:val="22"/>
              </w:rPr>
              <w:t>基金用途</w:t>
            </w:r>
          </w:p>
        </w:tc>
        <w:tc>
          <w:tcPr>
            <w:tcW w:w="3432" w:type="dxa"/>
            <w:gridSpan w:val="4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60122035" w14:textId="77777777" w:rsidR="00CD7907" w:rsidRPr="00CD7907" w:rsidRDefault="00CD7907" w:rsidP="00CD7907">
            <w:pPr>
              <w:snapToGrid w:val="0"/>
              <w:ind w:leftChars="50" w:left="120" w:rightChars="50" w:right="120" w:firstLineChars="0" w:firstLine="0"/>
              <w:jc w:val="distribute"/>
              <w:rPr>
                <w:color w:val="000000"/>
                <w:sz w:val="22"/>
              </w:rPr>
            </w:pPr>
            <w:r w:rsidRPr="00CD7907">
              <w:rPr>
                <w:rFonts w:hint="eastAsia"/>
                <w:color w:val="000000"/>
                <w:sz w:val="22"/>
              </w:rPr>
              <w:t>本期賸餘（短</w:t>
            </w:r>
            <w:proofErr w:type="gramStart"/>
            <w:r w:rsidRPr="00CD7907">
              <w:rPr>
                <w:rFonts w:hint="eastAsia"/>
                <w:color w:val="000000"/>
                <w:sz w:val="22"/>
              </w:rPr>
              <w:t>絀</w:t>
            </w:r>
            <w:proofErr w:type="gramEnd"/>
            <w:r w:rsidRPr="00CD7907">
              <w:rPr>
                <w:rFonts w:hint="eastAsia"/>
                <w:color w:val="000000"/>
                <w:sz w:val="22"/>
              </w:rPr>
              <w:t>）</w:t>
            </w:r>
          </w:p>
        </w:tc>
        <w:tc>
          <w:tcPr>
            <w:tcW w:w="1607" w:type="dxa"/>
            <w:vMerge w:val="restart"/>
            <w:tcBorders>
              <w:top w:val="single" w:sz="8" w:space="0" w:color="auto"/>
            </w:tcBorders>
            <w:vAlign w:val="center"/>
          </w:tcPr>
          <w:p w14:paraId="326A8578" w14:textId="77777777" w:rsidR="00CD7907" w:rsidRPr="00CD7907" w:rsidRDefault="00CD7907" w:rsidP="00CD7907">
            <w:pPr>
              <w:snapToGrid w:val="0"/>
              <w:ind w:leftChars="20" w:left="48" w:rightChars="20" w:right="48" w:firstLineChars="0" w:firstLine="0"/>
              <w:jc w:val="distribute"/>
              <w:rPr>
                <w:color w:val="000000"/>
                <w:sz w:val="22"/>
              </w:rPr>
            </w:pPr>
            <w:r w:rsidRPr="00CD7907">
              <w:rPr>
                <w:rFonts w:hint="eastAsia"/>
                <w:color w:val="000000"/>
                <w:spacing w:val="-6"/>
                <w:sz w:val="22"/>
              </w:rPr>
              <w:t>期初基金餘額</w:t>
            </w:r>
          </w:p>
        </w:tc>
        <w:tc>
          <w:tcPr>
            <w:tcW w:w="1442" w:type="dxa"/>
            <w:vMerge w:val="restart"/>
            <w:tcBorders>
              <w:top w:val="single" w:sz="8" w:space="0" w:color="auto"/>
              <w:right w:val="nil"/>
            </w:tcBorders>
            <w:vAlign w:val="center"/>
          </w:tcPr>
          <w:p w14:paraId="3B8F1BDE" w14:textId="77777777" w:rsidR="00CD7907" w:rsidRPr="00CD7907" w:rsidRDefault="00CD7907" w:rsidP="0063497B">
            <w:pPr>
              <w:snapToGrid w:val="0"/>
              <w:ind w:leftChars="20" w:left="48" w:firstLineChars="0" w:firstLine="0"/>
              <w:jc w:val="distribute"/>
              <w:rPr>
                <w:color w:val="000000"/>
                <w:sz w:val="22"/>
              </w:rPr>
            </w:pPr>
            <w:r w:rsidRPr="00CD7907">
              <w:rPr>
                <w:rFonts w:hint="eastAsia"/>
                <w:color w:val="000000"/>
                <w:spacing w:val="-6"/>
                <w:sz w:val="22"/>
              </w:rPr>
              <w:t>期末基金餘額</w:t>
            </w:r>
          </w:p>
        </w:tc>
      </w:tr>
      <w:tr w:rsidR="00221915" w:rsidRPr="00CD7907" w14:paraId="2DBBCF64" w14:textId="77777777" w:rsidTr="0063497B">
        <w:trPr>
          <w:cantSplit/>
          <w:trHeight w:hRule="exact" w:val="349"/>
        </w:trPr>
        <w:tc>
          <w:tcPr>
            <w:tcW w:w="1599" w:type="dxa"/>
            <w:vMerge/>
            <w:tcBorders>
              <w:left w:val="nil"/>
            </w:tcBorders>
            <w:vAlign w:val="center"/>
          </w:tcPr>
          <w:p w14:paraId="63A25A71" w14:textId="77777777" w:rsidR="00CD7907" w:rsidRPr="00CD7907" w:rsidRDefault="00CD7907" w:rsidP="00CD7907">
            <w:pPr>
              <w:snapToGrid w:val="0"/>
              <w:ind w:leftChars="20" w:left="48" w:rightChars="20" w:right="48" w:firstLineChars="0" w:firstLine="0"/>
              <w:jc w:val="distribute"/>
              <w:rPr>
                <w:color w:val="000000"/>
                <w:sz w:val="22"/>
              </w:rPr>
            </w:pPr>
          </w:p>
        </w:tc>
        <w:tc>
          <w:tcPr>
            <w:tcW w:w="1085" w:type="dxa"/>
            <w:vMerge/>
            <w:vAlign w:val="center"/>
          </w:tcPr>
          <w:p w14:paraId="6674872D" w14:textId="77777777" w:rsidR="00CD7907" w:rsidRPr="00CD7907" w:rsidRDefault="00CD7907" w:rsidP="00CD7907">
            <w:pPr>
              <w:snapToGrid w:val="0"/>
              <w:ind w:leftChars="20" w:left="48" w:rightChars="20" w:right="48" w:firstLineChars="0" w:firstLine="0"/>
              <w:jc w:val="distribute"/>
              <w:rPr>
                <w:color w:val="000000"/>
                <w:sz w:val="22"/>
              </w:rPr>
            </w:pPr>
          </w:p>
        </w:tc>
        <w:tc>
          <w:tcPr>
            <w:tcW w:w="1030" w:type="dxa"/>
            <w:vMerge/>
            <w:vAlign w:val="center"/>
          </w:tcPr>
          <w:p w14:paraId="1F72B94B" w14:textId="77777777" w:rsidR="00CD7907" w:rsidRPr="00CD7907" w:rsidRDefault="00CD7907" w:rsidP="00CD7907">
            <w:pPr>
              <w:snapToGrid w:val="0"/>
              <w:ind w:leftChars="20" w:left="48" w:rightChars="20" w:right="48" w:firstLineChars="0" w:firstLine="0"/>
              <w:jc w:val="distribute"/>
              <w:rPr>
                <w:color w:val="000000"/>
                <w:sz w:val="22"/>
              </w:rPr>
            </w:pPr>
          </w:p>
        </w:tc>
        <w:tc>
          <w:tcPr>
            <w:tcW w:w="981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3B33F6" w14:textId="77777777" w:rsidR="00CD7907" w:rsidRPr="00CD7907" w:rsidRDefault="00CD7907" w:rsidP="00CD7907">
            <w:pPr>
              <w:spacing w:line="240" w:lineRule="exact"/>
              <w:ind w:leftChars="20" w:left="48" w:rightChars="20" w:right="48" w:firstLineChars="0" w:firstLine="0"/>
              <w:jc w:val="distribute"/>
              <w:rPr>
                <w:color w:val="000000"/>
                <w:sz w:val="22"/>
              </w:rPr>
            </w:pPr>
            <w:r w:rsidRPr="00CD7907">
              <w:rPr>
                <w:rFonts w:hint="eastAsia"/>
                <w:color w:val="000000"/>
                <w:sz w:val="22"/>
              </w:rPr>
              <w:t>預算數</w:t>
            </w:r>
          </w:p>
        </w:tc>
        <w:tc>
          <w:tcPr>
            <w:tcW w:w="861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45234E" w14:textId="77777777" w:rsidR="00CD7907" w:rsidRPr="00CD7907" w:rsidRDefault="00CD7907" w:rsidP="00CD7907">
            <w:pPr>
              <w:snapToGrid w:val="0"/>
              <w:ind w:leftChars="20" w:left="48" w:rightChars="20" w:right="48" w:firstLineChars="0" w:firstLine="0"/>
              <w:jc w:val="distribute"/>
              <w:rPr>
                <w:color w:val="000000"/>
                <w:sz w:val="22"/>
              </w:rPr>
            </w:pPr>
            <w:r w:rsidRPr="00CD7907">
              <w:rPr>
                <w:rFonts w:hint="eastAsia"/>
                <w:color w:val="000000"/>
                <w:sz w:val="22"/>
              </w:rPr>
              <w:t>審定數</w:t>
            </w:r>
          </w:p>
        </w:tc>
        <w:tc>
          <w:tcPr>
            <w:tcW w:w="15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68575B" w14:textId="77777777" w:rsidR="00CD7907" w:rsidRPr="00CD7907" w:rsidRDefault="00CD7907" w:rsidP="00CD7907">
            <w:pPr>
              <w:snapToGrid w:val="0"/>
              <w:ind w:leftChars="20" w:left="48" w:rightChars="20" w:right="48" w:firstLineChars="0" w:firstLine="0"/>
              <w:jc w:val="distribute"/>
              <w:rPr>
                <w:color w:val="000000"/>
                <w:sz w:val="22"/>
              </w:rPr>
            </w:pPr>
            <w:r w:rsidRPr="00CD7907">
              <w:rPr>
                <w:rFonts w:hint="eastAsia"/>
                <w:color w:val="000000"/>
                <w:sz w:val="22"/>
              </w:rPr>
              <w:t>比較增減</w:t>
            </w:r>
          </w:p>
        </w:tc>
        <w:tc>
          <w:tcPr>
            <w:tcW w:w="1607" w:type="dxa"/>
            <w:vMerge/>
            <w:vAlign w:val="center"/>
          </w:tcPr>
          <w:p w14:paraId="0DEC06D1" w14:textId="77777777" w:rsidR="00CD7907" w:rsidRPr="00CD7907" w:rsidRDefault="00CD7907" w:rsidP="00CD7907">
            <w:pPr>
              <w:snapToGrid w:val="0"/>
              <w:ind w:leftChars="20" w:left="48" w:rightChars="20" w:right="48" w:firstLineChars="0" w:firstLine="0"/>
              <w:jc w:val="distribute"/>
              <w:rPr>
                <w:color w:val="000000"/>
                <w:spacing w:val="-6"/>
                <w:sz w:val="22"/>
              </w:rPr>
            </w:pPr>
          </w:p>
        </w:tc>
        <w:tc>
          <w:tcPr>
            <w:tcW w:w="1442" w:type="dxa"/>
            <w:vMerge/>
            <w:tcBorders>
              <w:right w:val="nil"/>
            </w:tcBorders>
            <w:vAlign w:val="center"/>
          </w:tcPr>
          <w:p w14:paraId="32CE41B7" w14:textId="77777777" w:rsidR="00CD7907" w:rsidRPr="00CD7907" w:rsidRDefault="00CD7907" w:rsidP="00CD7907">
            <w:pPr>
              <w:snapToGrid w:val="0"/>
              <w:ind w:leftChars="20" w:left="48" w:rightChars="20" w:right="48" w:firstLineChars="0" w:firstLine="0"/>
              <w:jc w:val="distribute"/>
              <w:rPr>
                <w:color w:val="000000"/>
                <w:spacing w:val="-6"/>
                <w:sz w:val="22"/>
              </w:rPr>
            </w:pPr>
          </w:p>
        </w:tc>
      </w:tr>
      <w:tr w:rsidR="00221915" w:rsidRPr="00CD7907" w14:paraId="52CFE1D6" w14:textId="77777777" w:rsidTr="0063497B">
        <w:trPr>
          <w:cantSplit/>
          <w:trHeight w:hRule="exact" w:val="349"/>
        </w:trPr>
        <w:tc>
          <w:tcPr>
            <w:tcW w:w="1599" w:type="dxa"/>
            <w:vMerge/>
            <w:tcBorders>
              <w:left w:val="nil"/>
              <w:bottom w:val="single" w:sz="8" w:space="0" w:color="auto"/>
            </w:tcBorders>
            <w:vAlign w:val="center"/>
          </w:tcPr>
          <w:p w14:paraId="190FF4DD" w14:textId="77777777" w:rsidR="00CD7907" w:rsidRPr="00CD7907" w:rsidRDefault="00CD7907" w:rsidP="00CD7907">
            <w:pPr>
              <w:snapToGrid w:val="0"/>
              <w:ind w:leftChars="20" w:left="48" w:rightChars="20" w:right="48" w:firstLineChars="0" w:firstLine="0"/>
              <w:jc w:val="distribute"/>
              <w:rPr>
                <w:color w:val="000000"/>
                <w:sz w:val="22"/>
              </w:rPr>
            </w:pPr>
          </w:p>
        </w:tc>
        <w:tc>
          <w:tcPr>
            <w:tcW w:w="1085" w:type="dxa"/>
            <w:vMerge/>
            <w:tcBorders>
              <w:bottom w:val="single" w:sz="8" w:space="0" w:color="auto"/>
            </w:tcBorders>
            <w:vAlign w:val="center"/>
          </w:tcPr>
          <w:p w14:paraId="14318B58" w14:textId="77777777" w:rsidR="00CD7907" w:rsidRPr="00CD7907" w:rsidRDefault="00CD7907" w:rsidP="00CD7907">
            <w:pPr>
              <w:snapToGrid w:val="0"/>
              <w:ind w:leftChars="20" w:left="48" w:rightChars="20" w:right="48" w:firstLineChars="0" w:firstLine="0"/>
              <w:jc w:val="distribute"/>
              <w:rPr>
                <w:color w:val="000000"/>
                <w:sz w:val="22"/>
              </w:rPr>
            </w:pPr>
          </w:p>
        </w:tc>
        <w:tc>
          <w:tcPr>
            <w:tcW w:w="1030" w:type="dxa"/>
            <w:vMerge/>
            <w:tcBorders>
              <w:bottom w:val="single" w:sz="8" w:space="0" w:color="auto"/>
            </w:tcBorders>
            <w:vAlign w:val="center"/>
          </w:tcPr>
          <w:p w14:paraId="4BBB6644" w14:textId="77777777" w:rsidR="00CD7907" w:rsidRPr="00CD7907" w:rsidRDefault="00CD7907" w:rsidP="00CD7907">
            <w:pPr>
              <w:snapToGrid w:val="0"/>
              <w:ind w:leftChars="20" w:left="48" w:rightChars="20" w:right="48" w:firstLineChars="0" w:firstLine="0"/>
              <w:jc w:val="distribute"/>
              <w:rPr>
                <w:color w:val="000000"/>
                <w:sz w:val="22"/>
              </w:rPr>
            </w:pPr>
          </w:p>
        </w:tc>
        <w:tc>
          <w:tcPr>
            <w:tcW w:w="981" w:type="dxa"/>
            <w:vMerge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6F4F1A7D" w14:textId="77777777" w:rsidR="00CD7907" w:rsidRPr="00CD7907" w:rsidRDefault="00CD7907" w:rsidP="00CD7907">
            <w:pPr>
              <w:snapToGrid w:val="0"/>
              <w:ind w:leftChars="20" w:left="48" w:rightChars="20" w:right="48" w:firstLineChars="0" w:firstLine="0"/>
              <w:jc w:val="distribute"/>
              <w:rPr>
                <w:color w:val="000000"/>
                <w:sz w:val="22"/>
              </w:rPr>
            </w:pPr>
          </w:p>
        </w:tc>
        <w:tc>
          <w:tcPr>
            <w:tcW w:w="861" w:type="dxa"/>
            <w:vMerge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48B81ACE" w14:textId="77777777" w:rsidR="00CD7907" w:rsidRPr="00CD7907" w:rsidRDefault="00CD7907" w:rsidP="00CD7907">
            <w:pPr>
              <w:snapToGrid w:val="0"/>
              <w:ind w:leftChars="20" w:left="48" w:rightChars="20" w:right="48" w:firstLineChars="0" w:firstLine="0"/>
              <w:jc w:val="distribute"/>
              <w:rPr>
                <w:color w:val="000000"/>
                <w:sz w:val="22"/>
              </w:rPr>
            </w:pPr>
          </w:p>
        </w:tc>
        <w:tc>
          <w:tcPr>
            <w:tcW w:w="933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59E9322B" w14:textId="77777777" w:rsidR="00CD7907" w:rsidRPr="00CD7907" w:rsidRDefault="00CD7907" w:rsidP="00CD7907">
            <w:pPr>
              <w:snapToGrid w:val="0"/>
              <w:ind w:leftChars="20" w:left="48" w:rightChars="20" w:right="48" w:firstLineChars="0" w:firstLine="0"/>
              <w:jc w:val="distribute"/>
              <w:rPr>
                <w:color w:val="000000"/>
                <w:sz w:val="22"/>
              </w:rPr>
            </w:pPr>
            <w:r w:rsidRPr="00CD7907">
              <w:rPr>
                <w:rFonts w:hint="eastAsia"/>
                <w:color w:val="000000"/>
                <w:sz w:val="22"/>
              </w:rPr>
              <w:t>金額</w:t>
            </w:r>
          </w:p>
        </w:tc>
        <w:tc>
          <w:tcPr>
            <w:tcW w:w="657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62367396" w14:textId="77777777" w:rsidR="00CD7907" w:rsidRPr="00CD7907" w:rsidRDefault="00CD7907" w:rsidP="00CD7907">
            <w:pPr>
              <w:snapToGrid w:val="0"/>
              <w:ind w:leftChars="20" w:left="48" w:rightChars="20" w:right="48" w:firstLineChars="0" w:firstLine="0"/>
              <w:jc w:val="distribute"/>
              <w:rPr>
                <w:color w:val="000000"/>
                <w:sz w:val="22"/>
              </w:rPr>
            </w:pPr>
            <w:r w:rsidRPr="00CD7907">
              <w:rPr>
                <w:rFonts w:hint="eastAsia"/>
                <w:color w:val="000000"/>
                <w:sz w:val="22"/>
              </w:rPr>
              <w:t>％</w:t>
            </w:r>
          </w:p>
        </w:tc>
        <w:tc>
          <w:tcPr>
            <w:tcW w:w="1607" w:type="dxa"/>
            <w:vMerge/>
            <w:tcBorders>
              <w:bottom w:val="single" w:sz="8" w:space="0" w:color="auto"/>
            </w:tcBorders>
            <w:vAlign w:val="center"/>
          </w:tcPr>
          <w:p w14:paraId="5DFD24C5" w14:textId="77777777" w:rsidR="00CD7907" w:rsidRPr="00CD7907" w:rsidRDefault="00CD7907" w:rsidP="00CD7907">
            <w:pPr>
              <w:snapToGrid w:val="0"/>
              <w:ind w:leftChars="20" w:left="48" w:rightChars="20" w:right="48" w:firstLineChars="0" w:firstLine="0"/>
              <w:jc w:val="distribute"/>
              <w:rPr>
                <w:color w:val="000000"/>
                <w:spacing w:val="-6"/>
                <w:sz w:val="22"/>
              </w:rPr>
            </w:pPr>
          </w:p>
        </w:tc>
        <w:tc>
          <w:tcPr>
            <w:tcW w:w="1442" w:type="dxa"/>
            <w:vMerge/>
            <w:tcBorders>
              <w:bottom w:val="single" w:sz="8" w:space="0" w:color="auto"/>
              <w:right w:val="nil"/>
            </w:tcBorders>
            <w:vAlign w:val="center"/>
          </w:tcPr>
          <w:p w14:paraId="53788D41" w14:textId="77777777" w:rsidR="00CD7907" w:rsidRPr="00CD7907" w:rsidRDefault="00CD7907" w:rsidP="00CD7907">
            <w:pPr>
              <w:snapToGrid w:val="0"/>
              <w:ind w:leftChars="20" w:left="48" w:rightChars="20" w:right="48" w:firstLineChars="0" w:firstLine="0"/>
              <w:jc w:val="distribute"/>
              <w:rPr>
                <w:color w:val="000000"/>
                <w:spacing w:val="-6"/>
                <w:sz w:val="22"/>
              </w:rPr>
            </w:pPr>
          </w:p>
        </w:tc>
      </w:tr>
      <w:tr w:rsidR="00016AB4" w:rsidRPr="00CD7907" w14:paraId="3CA9BC07" w14:textId="77777777" w:rsidTr="00D1286B">
        <w:trPr>
          <w:cantSplit/>
          <w:trHeight w:val="1077"/>
        </w:trPr>
        <w:tc>
          <w:tcPr>
            <w:tcW w:w="159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C17A5D0" w14:textId="77777777" w:rsidR="00016AB4" w:rsidRPr="00CD7907" w:rsidRDefault="00016AB4" w:rsidP="00016AB4">
            <w:pPr>
              <w:spacing w:line="240" w:lineRule="exact"/>
              <w:ind w:rightChars="20" w:right="48" w:firstLineChars="0" w:firstLine="0"/>
              <w:jc w:val="distribute"/>
              <w:rPr>
                <w:color w:val="000000"/>
                <w:sz w:val="22"/>
              </w:rPr>
            </w:pPr>
            <w:r w:rsidRPr="00CD7907">
              <w:rPr>
                <w:rFonts w:hint="eastAsia"/>
                <w:color w:val="000000"/>
                <w:sz w:val="22"/>
              </w:rPr>
              <w:t>醫療發展基金</w:t>
            </w:r>
          </w:p>
        </w:tc>
        <w:tc>
          <w:tcPr>
            <w:tcW w:w="1085" w:type="dxa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14:paraId="0240D297" w14:textId="77777777" w:rsidR="00016AB4" w:rsidRPr="0083117B" w:rsidRDefault="00671190" w:rsidP="00016AB4">
            <w:pPr>
              <w:ind w:leftChars="-11" w:left="-4" w:rightChars="12" w:right="29" w:hangingChars="12" w:hanging="22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671190">
              <w:rPr>
                <w:rFonts w:ascii="新細明體" w:hAnsi="新細明體"/>
                <w:noProof/>
                <w:sz w:val="18"/>
                <w:szCs w:val="18"/>
              </w:rPr>
              <w:t>2,118,638</w:t>
            </w:r>
          </w:p>
        </w:tc>
        <w:tc>
          <w:tcPr>
            <w:tcW w:w="1030" w:type="dxa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14:paraId="0BDB9CE9" w14:textId="77777777" w:rsidR="00016AB4" w:rsidRPr="0083117B" w:rsidRDefault="00671190" w:rsidP="00016AB4">
            <w:pPr>
              <w:ind w:leftChars="-11" w:left="-4" w:rightChars="12" w:right="29" w:hangingChars="12" w:hanging="22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671190">
              <w:rPr>
                <w:rFonts w:ascii="新細明體" w:hAnsi="新細明體"/>
                <w:noProof/>
                <w:sz w:val="18"/>
                <w:szCs w:val="18"/>
              </w:rPr>
              <w:t>2,209,023</w:t>
            </w:r>
          </w:p>
        </w:tc>
        <w:tc>
          <w:tcPr>
            <w:tcW w:w="981" w:type="dxa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14:paraId="031F5704" w14:textId="77777777" w:rsidR="00016AB4" w:rsidRPr="0083117B" w:rsidRDefault="00671190" w:rsidP="00016AB4">
            <w:pPr>
              <w:ind w:leftChars="-11" w:left="-4" w:rightChars="12" w:right="29" w:hangingChars="12" w:hanging="22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671190">
              <w:rPr>
                <w:rFonts w:ascii="新細明體" w:hAnsi="新細明體"/>
                <w:noProof/>
                <w:sz w:val="18"/>
                <w:szCs w:val="18"/>
              </w:rPr>
              <w:t>- 717,548</w:t>
            </w:r>
          </w:p>
        </w:tc>
        <w:tc>
          <w:tcPr>
            <w:tcW w:w="861" w:type="dxa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14:paraId="6459D9AE" w14:textId="77777777" w:rsidR="00016AB4" w:rsidRPr="0083117B" w:rsidRDefault="00671190" w:rsidP="00016AB4">
            <w:pPr>
              <w:ind w:leftChars="-11" w:left="-4" w:rightChars="12" w:right="29" w:hangingChars="12" w:hanging="22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671190">
              <w:rPr>
                <w:rFonts w:ascii="新細明體" w:hAnsi="新細明體"/>
                <w:noProof/>
                <w:sz w:val="18"/>
                <w:szCs w:val="18"/>
              </w:rPr>
              <w:t>- 90,385</w:t>
            </w:r>
          </w:p>
        </w:tc>
        <w:tc>
          <w:tcPr>
            <w:tcW w:w="933" w:type="dxa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14:paraId="6600E3B9" w14:textId="77777777" w:rsidR="00016AB4" w:rsidRPr="0083117B" w:rsidRDefault="00671190" w:rsidP="00016AB4">
            <w:pPr>
              <w:ind w:leftChars="-11" w:left="-4" w:rightChars="12" w:right="29" w:hangingChars="12" w:hanging="22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671190">
              <w:rPr>
                <w:rFonts w:ascii="新細明體" w:hAnsi="新細明體"/>
                <w:noProof/>
                <w:sz w:val="18"/>
                <w:szCs w:val="18"/>
              </w:rPr>
              <w:t>627,162</w:t>
            </w:r>
          </w:p>
        </w:tc>
        <w:tc>
          <w:tcPr>
            <w:tcW w:w="657" w:type="dxa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14:paraId="4B2D0F4A" w14:textId="77777777" w:rsidR="00016AB4" w:rsidRPr="0083117B" w:rsidRDefault="000D7262" w:rsidP="00016AB4">
            <w:pPr>
              <w:ind w:leftChars="-11" w:left="-4" w:rightChars="12" w:right="29" w:hangingChars="12" w:hanging="22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D7262">
              <w:rPr>
                <w:rFonts w:ascii="新細明體" w:hAnsi="新細明體"/>
                <w:noProof/>
                <w:sz w:val="18"/>
                <w:szCs w:val="18"/>
              </w:rPr>
              <w:t>- 87.40</w:t>
            </w:r>
          </w:p>
        </w:tc>
        <w:tc>
          <w:tcPr>
            <w:tcW w:w="1607" w:type="dxa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14:paraId="1AB076FB" w14:textId="77777777" w:rsidR="00016AB4" w:rsidRPr="0083117B" w:rsidRDefault="000D7262" w:rsidP="00016AB4">
            <w:pPr>
              <w:ind w:leftChars="-11" w:left="-4" w:rightChars="12" w:right="29" w:hangingChars="12" w:hanging="22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D7262">
              <w:rPr>
                <w:rFonts w:ascii="新細明體" w:hAnsi="新細明體"/>
                <w:noProof/>
                <w:sz w:val="18"/>
                <w:szCs w:val="18"/>
              </w:rPr>
              <w:t>2,272,269</w:t>
            </w:r>
          </w:p>
        </w:tc>
        <w:tc>
          <w:tcPr>
            <w:tcW w:w="1442" w:type="dxa"/>
            <w:tcBorders>
              <w:top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ED140A3" w14:textId="77777777" w:rsidR="00016AB4" w:rsidRPr="0083117B" w:rsidRDefault="000D7262" w:rsidP="00016AB4">
            <w:pPr>
              <w:ind w:leftChars="-11" w:left="-4" w:rightChars="12" w:right="29" w:hangingChars="12" w:hanging="22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D7262">
              <w:rPr>
                <w:rFonts w:ascii="新細明體" w:hAnsi="新細明體"/>
                <w:noProof/>
                <w:sz w:val="18"/>
                <w:szCs w:val="18"/>
              </w:rPr>
              <w:t>2,181,884</w:t>
            </w:r>
          </w:p>
        </w:tc>
      </w:tr>
      <w:tr w:rsidR="00016AB4" w:rsidRPr="00CD7907" w14:paraId="029B87B3" w14:textId="77777777" w:rsidTr="00D1286B">
        <w:trPr>
          <w:cantSplit/>
          <w:trHeight w:val="1077"/>
        </w:trPr>
        <w:tc>
          <w:tcPr>
            <w:tcW w:w="159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69F3A79" w14:textId="77777777" w:rsidR="00016AB4" w:rsidRDefault="00016AB4" w:rsidP="00016AB4">
            <w:pPr>
              <w:spacing w:line="240" w:lineRule="exact"/>
              <w:ind w:rightChars="20" w:right="48" w:firstLineChars="0" w:firstLine="0"/>
              <w:jc w:val="distribute"/>
              <w:rPr>
                <w:color w:val="000000"/>
                <w:sz w:val="22"/>
              </w:rPr>
            </w:pPr>
            <w:r w:rsidRPr="0028281E">
              <w:rPr>
                <w:rFonts w:hint="eastAsia"/>
                <w:color w:val="000000"/>
                <w:sz w:val="22"/>
              </w:rPr>
              <w:t>全民健康保險</w:t>
            </w:r>
          </w:p>
          <w:p w14:paraId="35931D4F" w14:textId="77777777" w:rsidR="00016AB4" w:rsidRPr="0028281E" w:rsidRDefault="00016AB4" w:rsidP="00016AB4">
            <w:pPr>
              <w:spacing w:line="240" w:lineRule="exact"/>
              <w:ind w:rightChars="20" w:right="48" w:firstLineChars="0" w:firstLine="0"/>
              <w:jc w:val="distribute"/>
              <w:rPr>
                <w:color w:val="000000"/>
                <w:sz w:val="22"/>
              </w:rPr>
            </w:pPr>
            <w:r w:rsidRPr="0028281E">
              <w:rPr>
                <w:rFonts w:hint="eastAsia"/>
                <w:color w:val="000000"/>
                <w:sz w:val="22"/>
              </w:rPr>
              <w:t>紓困基金</w:t>
            </w: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7D82202" w14:textId="77777777" w:rsidR="00016AB4" w:rsidRPr="0083117B" w:rsidRDefault="00671190" w:rsidP="00016AB4">
            <w:pPr>
              <w:ind w:leftChars="-11" w:left="-4" w:rightChars="12" w:right="29" w:hangingChars="12" w:hanging="22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671190">
              <w:rPr>
                <w:rFonts w:ascii="新細明體" w:hAnsi="新細明體"/>
                <w:noProof/>
                <w:sz w:val="18"/>
                <w:szCs w:val="18"/>
              </w:rPr>
              <w:t>975,097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99D9D69" w14:textId="77777777" w:rsidR="00016AB4" w:rsidRPr="0083117B" w:rsidRDefault="00671190" w:rsidP="00016AB4">
            <w:pPr>
              <w:ind w:leftChars="-11" w:left="-4" w:rightChars="12" w:right="29" w:hangingChars="12" w:hanging="22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671190">
              <w:rPr>
                <w:rFonts w:ascii="新細明體" w:hAnsi="新細明體"/>
                <w:noProof/>
                <w:sz w:val="18"/>
                <w:szCs w:val="18"/>
              </w:rPr>
              <w:t>960,169</w:t>
            </w:r>
          </w:p>
        </w:tc>
        <w:tc>
          <w:tcPr>
            <w:tcW w:w="98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EACBA8E" w14:textId="77777777" w:rsidR="00016AB4" w:rsidRPr="0083117B" w:rsidRDefault="00671190" w:rsidP="00016AB4">
            <w:pPr>
              <w:ind w:leftChars="-11" w:left="-4" w:rightChars="12" w:right="29" w:hangingChars="12" w:hanging="22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671190">
              <w:rPr>
                <w:rFonts w:ascii="新細明體" w:hAnsi="新細明體"/>
                <w:noProof/>
                <w:sz w:val="18"/>
                <w:szCs w:val="18"/>
              </w:rPr>
              <w:t>- 155,952</w:t>
            </w:r>
          </w:p>
        </w:tc>
        <w:tc>
          <w:tcPr>
            <w:tcW w:w="86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37DCBA1" w14:textId="77777777" w:rsidR="00016AB4" w:rsidRPr="0083117B" w:rsidRDefault="00671190" w:rsidP="00016AB4">
            <w:pPr>
              <w:ind w:leftChars="-11" w:left="-4" w:rightChars="12" w:right="29" w:hangingChars="12" w:hanging="22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671190">
              <w:rPr>
                <w:rFonts w:ascii="新細明體" w:hAnsi="新細明體"/>
                <w:noProof/>
                <w:sz w:val="18"/>
                <w:szCs w:val="18"/>
              </w:rPr>
              <w:t>14,927</w:t>
            </w:r>
          </w:p>
        </w:tc>
        <w:tc>
          <w:tcPr>
            <w:tcW w:w="93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BF9A480" w14:textId="77777777" w:rsidR="00016AB4" w:rsidRPr="0083117B" w:rsidRDefault="00671190" w:rsidP="00016AB4">
            <w:pPr>
              <w:ind w:leftChars="-11" w:left="-4" w:rightChars="12" w:right="29" w:hangingChars="12" w:hanging="22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671190">
              <w:rPr>
                <w:rFonts w:ascii="新細明體" w:hAnsi="新細明體"/>
                <w:noProof/>
                <w:sz w:val="18"/>
                <w:szCs w:val="18"/>
              </w:rPr>
              <w:t>170,879</w:t>
            </w:r>
          </w:p>
        </w:tc>
        <w:tc>
          <w:tcPr>
            <w:tcW w:w="65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3288124" w14:textId="77777777" w:rsidR="00016AB4" w:rsidRPr="0083117B" w:rsidRDefault="000D7262" w:rsidP="00016AB4">
            <w:pPr>
              <w:ind w:leftChars="-11" w:left="-4" w:rightChars="12" w:right="29" w:hangingChars="12" w:hanging="22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D7262">
              <w:rPr>
                <w:rFonts w:ascii="新細明體" w:hAnsi="新細明體"/>
                <w:noProof/>
                <w:sz w:val="18"/>
                <w:szCs w:val="18"/>
              </w:rPr>
              <w:t>--</w:t>
            </w:r>
          </w:p>
        </w:tc>
        <w:tc>
          <w:tcPr>
            <w:tcW w:w="16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3EF1639" w14:textId="77777777" w:rsidR="00016AB4" w:rsidRPr="0083117B" w:rsidRDefault="000D7262" w:rsidP="00016AB4">
            <w:pPr>
              <w:ind w:leftChars="-11" w:left="-4" w:rightChars="12" w:right="29" w:hangingChars="12" w:hanging="22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D7262">
              <w:rPr>
                <w:rFonts w:ascii="新細明體" w:hAnsi="新細明體"/>
                <w:noProof/>
                <w:sz w:val="18"/>
                <w:szCs w:val="18"/>
              </w:rPr>
              <w:t>2,051,390</w:t>
            </w:r>
          </w:p>
        </w:tc>
        <w:tc>
          <w:tcPr>
            <w:tcW w:w="1442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663461DF" w14:textId="77777777" w:rsidR="00016AB4" w:rsidRPr="0083117B" w:rsidRDefault="000D7262" w:rsidP="00016AB4">
            <w:pPr>
              <w:ind w:leftChars="-11" w:left="-4" w:rightChars="12" w:right="29" w:hangingChars="12" w:hanging="22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D7262">
              <w:rPr>
                <w:rFonts w:ascii="新細明體" w:hAnsi="新細明體"/>
                <w:noProof/>
                <w:sz w:val="18"/>
                <w:szCs w:val="18"/>
              </w:rPr>
              <w:t>2,066,318</w:t>
            </w:r>
          </w:p>
        </w:tc>
      </w:tr>
      <w:tr w:rsidR="00016AB4" w:rsidRPr="00CD7907" w14:paraId="6AA3B946" w14:textId="77777777" w:rsidTr="00D1286B">
        <w:trPr>
          <w:cantSplit/>
          <w:trHeight w:val="1077"/>
        </w:trPr>
        <w:tc>
          <w:tcPr>
            <w:tcW w:w="159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3B18FC8" w14:textId="77777777" w:rsidR="00016AB4" w:rsidRPr="0028281E" w:rsidRDefault="00016AB4" w:rsidP="00016AB4">
            <w:pPr>
              <w:spacing w:line="240" w:lineRule="exact"/>
              <w:ind w:rightChars="20" w:right="48" w:firstLineChars="0" w:firstLine="0"/>
              <w:jc w:val="distribute"/>
              <w:rPr>
                <w:color w:val="000000"/>
                <w:sz w:val="22"/>
              </w:rPr>
            </w:pPr>
            <w:r w:rsidRPr="0028281E">
              <w:rPr>
                <w:rFonts w:hint="eastAsia"/>
                <w:color w:val="000000"/>
                <w:sz w:val="22"/>
              </w:rPr>
              <w:t>藥害救濟基金</w:t>
            </w: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DE5B682" w14:textId="77777777" w:rsidR="00016AB4" w:rsidRPr="0083117B" w:rsidRDefault="00671190" w:rsidP="00016AB4">
            <w:pPr>
              <w:ind w:leftChars="-11" w:left="-4" w:rightChars="12" w:right="29" w:hangingChars="12" w:hanging="22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671190">
              <w:rPr>
                <w:rFonts w:ascii="新細明體" w:hAnsi="新細明體"/>
                <w:noProof/>
                <w:sz w:val="18"/>
                <w:szCs w:val="18"/>
              </w:rPr>
              <w:t>114,971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0979BAE" w14:textId="77777777" w:rsidR="00016AB4" w:rsidRPr="0083117B" w:rsidRDefault="00671190" w:rsidP="00016AB4">
            <w:pPr>
              <w:ind w:leftChars="-11" w:left="-4" w:rightChars="12" w:right="29" w:hangingChars="12" w:hanging="22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671190">
              <w:rPr>
                <w:rFonts w:ascii="新細明體" w:hAnsi="新細明體"/>
                <w:noProof/>
                <w:sz w:val="18"/>
                <w:szCs w:val="18"/>
              </w:rPr>
              <w:t>91,124</w:t>
            </w:r>
          </w:p>
        </w:tc>
        <w:tc>
          <w:tcPr>
            <w:tcW w:w="98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33C1ED3" w14:textId="77777777" w:rsidR="00016AB4" w:rsidRPr="0083117B" w:rsidRDefault="00671190" w:rsidP="00016AB4">
            <w:pPr>
              <w:ind w:leftChars="-11" w:left="-4" w:rightChars="12" w:right="29" w:hangingChars="12" w:hanging="22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671190">
              <w:rPr>
                <w:rFonts w:ascii="新細明體" w:hAnsi="新細明體"/>
                <w:noProof/>
                <w:sz w:val="18"/>
                <w:szCs w:val="18"/>
              </w:rPr>
              <w:t>4,663</w:t>
            </w:r>
          </w:p>
        </w:tc>
        <w:tc>
          <w:tcPr>
            <w:tcW w:w="86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47782D4" w14:textId="77777777" w:rsidR="00016AB4" w:rsidRPr="0083117B" w:rsidRDefault="00671190" w:rsidP="00016AB4">
            <w:pPr>
              <w:ind w:leftChars="-11" w:left="-4" w:rightChars="12" w:right="29" w:hangingChars="12" w:hanging="22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671190">
              <w:rPr>
                <w:rFonts w:ascii="新細明體" w:hAnsi="新細明體"/>
                <w:noProof/>
                <w:sz w:val="18"/>
                <w:szCs w:val="18"/>
              </w:rPr>
              <w:t>23,846</w:t>
            </w:r>
          </w:p>
        </w:tc>
        <w:tc>
          <w:tcPr>
            <w:tcW w:w="93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7E2FAB9" w14:textId="77777777" w:rsidR="00016AB4" w:rsidRPr="0083117B" w:rsidRDefault="00671190" w:rsidP="00016AB4">
            <w:pPr>
              <w:ind w:leftChars="-11" w:left="-4" w:rightChars="12" w:right="29" w:hangingChars="12" w:hanging="22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671190">
              <w:rPr>
                <w:rFonts w:ascii="新細明體" w:hAnsi="新細明體"/>
                <w:noProof/>
                <w:sz w:val="18"/>
                <w:szCs w:val="18"/>
              </w:rPr>
              <w:t>19,183</w:t>
            </w:r>
          </w:p>
        </w:tc>
        <w:tc>
          <w:tcPr>
            <w:tcW w:w="65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9B960C7" w14:textId="77777777" w:rsidR="00016AB4" w:rsidRPr="0083117B" w:rsidRDefault="000D7262" w:rsidP="00016AB4">
            <w:pPr>
              <w:ind w:leftChars="-11" w:left="-4" w:rightChars="12" w:right="29" w:hangingChars="12" w:hanging="22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D7262">
              <w:rPr>
                <w:rFonts w:ascii="新細明體" w:hAnsi="新細明體"/>
                <w:noProof/>
                <w:sz w:val="18"/>
                <w:szCs w:val="18"/>
              </w:rPr>
              <w:t>411.41</w:t>
            </w:r>
          </w:p>
        </w:tc>
        <w:tc>
          <w:tcPr>
            <w:tcW w:w="16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7C27668" w14:textId="77777777" w:rsidR="00016AB4" w:rsidRPr="0083117B" w:rsidRDefault="000D7262" w:rsidP="00016AB4">
            <w:pPr>
              <w:ind w:leftChars="-11" w:left="-4" w:rightChars="12" w:right="29" w:hangingChars="12" w:hanging="22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D7262">
              <w:rPr>
                <w:rFonts w:ascii="新細明體" w:hAnsi="新細明體"/>
                <w:noProof/>
                <w:sz w:val="18"/>
                <w:szCs w:val="18"/>
              </w:rPr>
              <w:t>586,858</w:t>
            </w:r>
          </w:p>
        </w:tc>
        <w:tc>
          <w:tcPr>
            <w:tcW w:w="1442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1A452B88" w14:textId="77777777" w:rsidR="00016AB4" w:rsidRPr="0083117B" w:rsidRDefault="000D7262" w:rsidP="00016AB4">
            <w:pPr>
              <w:ind w:leftChars="-11" w:left="-4" w:rightChars="12" w:right="29" w:hangingChars="12" w:hanging="22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D7262">
              <w:rPr>
                <w:rFonts w:ascii="新細明體" w:hAnsi="新細明體"/>
                <w:noProof/>
                <w:sz w:val="18"/>
                <w:szCs w:val="18"/>
              </w:rPr>
              <w:t>610,705</w:t>
            </w:r>
          </w:p>
        </w:tc>
      </w:tr>
      <w:tr w:rsidR="00016AB4" w:rsidRPr="00CD7907" w14:paraId="11B457F0" w14:textId="77777777" w:rsidTr="00D1286B">
        <w:trPr>
          <w:cantSplit/>
          <w:trHeight w:val="1077"/>
        </w:trPr>
        <w:tc>
          <w:tcPr>
            <w:tcW w:w="159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607AD77" w14:textId="77777777" w:rsidR="00016AB4" w:rsidRDefault="00016AB4" w:rsidP="00016AB4">
            <w:pPr>
              <w:spacing w:line="240" w:lineRule="exact"/>
              <w:ind w:rightChars="20" w:right="48" w:firstLineChars="0" w:firstLine="0"/>
              <w:jc w:val="distribute"/>
              <w:rPr>
                <w:color w:val="000000"/>
                <w:sz w:val="22"/>
              </w:rPr>
            </w:pPr>
            <w:proofErr w:type="gramStart"/>
            <w:r w:rsidRPr="0028281E">
              <w:rPr>
                <w:rFonts w:hint="eastAsia"/>
                <w:color w:val="000000"/>
                <w:sz w:val="22"/>
              </w:rPr>
              <w:t>菸</w:t>
            </w:r>
            <w:proofErr w:type="gramEnd"/>
            <w:r w:rsidRPr="0028281E">
              <w:rPr>
                <w:rFonts w:hint="eastAsia"/>
                <w:color w:val="000000"/>
                <w:sz w:val="22"/>
              </w:rPr>
              <w:t>害防制及</w:t>
            </w:r>
          </w:p>
          <w:p w14:paraId="0F966B73" w14:textId="77777777" w:rsidR="00016AB4" w:rsidRPr="0028281E" w:rsidRDefault="00016AB4" w:rsidP="00016AB4">
            <w:pPr>
              <w:spacing w:line="240" w:lineRule="exact"/>
              <w:ind w:rightChars="20" w:right="48" w:firstLineChars="0" w:firstLine="0"/>
              <w:jc w:val="distribute"/>
              <w:rPr>
                <w:color w:val="000000"/>
                <w:sz w:val="22"/>
              </w:rPr>
            </w:pPr>
            <w:r w:rsidRPr="0028281E">
              <w:rPr>
                <w:rFonts w:hint="eastAsia"/>
                <w:color w:val="000000"/>
                <w:sz w:val="22"/>
              </w:rPr>
              <w:t>衛生保健基金</w:t>
            </w: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8A4DD9E" w14:textId="77777777" w:rsidR="00016AB4" w:rsidRPr="0083117B" w:rsidRDefault="00671190" w:rsidP="00016AB4">
            <w:pPr>
              <w:ind w:leftChars="-11" w:left="-4" w:rightChars="12" w:right="29" w:hangingChars="12" w:hanging="22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671190">
              <w:rPr>
                <w:rFonts w:ascii="新細明體" w:hAnsi="新細明體"/>
                <w:noProof/>
                <w:sz w:val="18"/>
                <w:szCs w:val="18"/>
              </w:rPr>
              <w:t>7,338,724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7D6AAC7" w14:textId="77777777" w:rsidR="00016AB4" w:rsidRPr="0083117B" w:rsidRDefault="00671190" w:rsidP="00016AB4">
            <w:pPr>
              <w:ind w:leftChars="-11" w:left="-4" w:rightChars="12" w:right="29" w:hangingChars="12" w:hanging="22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671190">
              <w:rPr>
                <w:rFonts w:ascii="新細明體" w:hAnsi="新細明體"/>
                <w:noProof/>
                <w:sz w:val="18"/>
                <w:szCs w:val="18"/>
              </w:rPr>
              <w:t>7,845,508</w:t>
            </w:r>
          </w:p>
        </w:tc>
        <w:tc>
          <w:tcPr>
            <w:tcW w:w="98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162467F" w14:textId="77777777" w:rsidR="00016AB4" w:rsidRPr="0083117B" w:rsidRDefault="00671190" w:rsidP="00016AB4">
            <w:pPr>
              <w:ind w:leftChars="-11" w:left="-4" w:rightChars="12" w:right="29" w:hangingChars="12" w:hanging="22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671190">
              <w:rPr>
                <w:rFonts w:ascii="新細明體" w:hAnsi="新細明體"/>
                <w:noProof/>
                <w:sz w:val="18"/>
                <w:szCs w:val="18"/>
              </w:rPr>
              <w:t>- 1,705,498</w:t>
            </w:r>
          </w:p>
        </w:tc>
        <w:tc>
          <w:tcPr>
            <w:tcW w:w="86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2374470" w14:textId="77777777" w:rsidR="00016AB4" w:rsidRPr="0083117B" w:rsidRDefault="00671190" w:rsidP="00016AB4">
            <w:pPr>
              <w:ind w:leftChars="-11" w:left="-4" w:rightChars="12" w:right="29" w:hangingChars="12" w:hanging="22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671190">
              <w:rPr>
                <w:rFonts w:ascii="新細明體" w:hAnsi="新細明體"/>
                <w:noProof/>
                <w:sz w:val="18"/>
                <w:szCs w:val="18"/>
              </w:rPr>
              <w:t>- 506,783</w:t>
            </w:r>
          </w:p>
        </w:tc>
        <w:tc>
          <w:tcPr>
            <w:tcW w:w="93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D494F68" w14:textId="77777777" w:rsidR="00016AB4" w:rsidRPr="0083117B" w:rsidRDefault="00671190" w:rsidP="00016AB4">
            <w:pPr>
              <w:ind w:leftChars="-11" w:left="-4" w:rightChars="12" w:right="29" w:hangingChars="12" w:hanging="22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671190">
              <w:rPr>
                <w:rFonts w:ascii="新細明體" w:hAnsi="新細明體"/>
                <w:noProof/>
                <w:sz w:val="18"/>
                <w:szCs w:val="18"/>
              </w:rPr>
              <w:t>1,198,714</w:t>
            </w:r>
          </w:p>
        </w:tc>
        <w:tc>
          <w:tcPr>
            <w:tcW w:w="65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0783700" w14:textId="77777777" w:rsidR="00016AB4" w:rsidRPr="0083117B" w:rsidRDefault="000D7262" w:rsidP="00016AB4">
            <w:pPr>
              <w:ind w:leftChars="-11" w:left="-4" w:rightChars="12" w:right="29" w:hangingChars="12" w:hanging="22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D7262">
              <w:rPr>
                <w:rFonts w:ascii="新細明體" w:hAnsi="新細明體"/>
                <w:noProof/>
                <w:sz w:val="18"/>
                <w:szCs w:val="18"/>
              </w:rPr>
              <w:t>- 70.29</w:t>
            </w:r>
          </w:p>
        </w:tc>
        <w:tc>
          <w:tcPr>
            <w:tcW w:w="16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EE2DC41" w14:textId="77777777" w:rsidR="00016AB4" w:rsidRPr="0083117B" w:rsidRDefault="000D7262" w:rsidP="00016AB4">
            <w:pPr>
              <w:ind w:leftChars="-11" w:left="-4" w:rightChars="12" w:right="29" w:hangingChars="12" w:hanging="22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D7262">
              <w:rPr>
                <w:rFonts w:ascii="新細明體" w:hAnsi="新細明體"/>
                <w:noProof/>
                <w:sz w:val="18"/>
                <w:szCs w:val="18"/>
              </w:rPr>
              <w:t>4,696,246</w:t>
            </w:r>
          </w:p>
        </w:tc>
        <w:tc>
          <w:tcPr>
            <w:tcW w:w="1442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6028A0F9" w14:textId="77777777" w:rsidR="00016AB4" w:rsidRPr="0083117B" w:rsidRDefault="000D7262" w:rsidP="00016AB4">
            <w:pPr>
              <w:ind w:leftChars="-11" w:left="-4" w:rightChars="12" w:right="29" w:hangingChars="12" w:hanging="22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D7262">
              <w:rPr>
                <w:rFonts w:ascii="新細明體" w:hAnsi="新細明體"/>
                <w:noProof/>
                <w:sz w:val="18"/>
                <w:szCs w:val="18"/>
              </w:rPr>
              <w:t>4,189,462</w:t>
            </w:r>
          </w:p>
        </w:tc>
      </w:tr>
      <w:tr w:rsidR="00016AB4" w:rsidRPr="00CD7907" w14:paraId="28669B73" w14:textId="77777777" w:rsidTr="00D1286B">
        <w:trPr>
          <w:cantSplit/>
          <w:trHeight w:val="1083"/>
        </w:trPr>
        <w:tc>
          <w:tcPr>
            <w:tcW w:w="159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E9E3FBE" w14:textId="77777777" w:rsidR="00016AB4" w:rsidRDefault="00016AB4" w:rsidP="00016AB4">
            <w:pPr>
              <w:spacing w:line="240" w:lineRule="exact"/>
              <w:ind w:rightChars="20" w:right="48" w:firstLineChars="0" w:firstLine="0"/>
              <w:jc w:val="distribute"/>
              <w:rPr>
                <w:color w:val="000000"/>
                <w:sz w:val="22"/>
              </w:rPr>
            </w:pPr>
            <w:r w:rsidRPr="0028281E">
              <w:rPr>
                <w:rFonts w:hint="eastAsia"/>
                <w:color w:val="000000"/>
                <w:sz w:val="22"/>
              </w:rPr>
              <w:t>預防接種受害</w:t>
            </w:r>
          </w:p>
          <w:p w14:paraId="280046A6" w14:textId="77777777" w:rsidR="00016AB4" w:rsidRPr="0028281E" w:rsidRDefault="00016AB4" w:rsidP="00016AB4">
            <w:pPr>
              <w:spacing w:line="240" w:lineRule="exact"/>
              <w:ind w:rightChars="20" w:right="48" w:firstLineChars="0" w:firstLine="0"/>
              <w:jc w:val="distribute"/>
              <w:rPr>
                <w:color w:val="000000"/>
                <w:sz w:val="22"/>
              </w:rPr>
            </w:pPr>
            <w:r w:rsidRPr="0028281E">
              <w:rPr>
                <w:rFonts w:hint="eastAsia"/>
                <w:color w:val="000000"/>
                <w:sz w:val="22"/>
              </w:rPr>
              <w:t>救濟基金</w:t>
            </w: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DA313FD" w14:textId="77777777" w:rsidR="00016AB4" w:rsidRPr="0083117B" w:rsidRDefault="00671190" w:rsidP="00016AB4">
            <w:pPr>
              <w:ind w:leftChars="-11" w:left="-4" w:rightChars="12" w:right="29" w:hangingChars="12" w:hanging="22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671190">
              <w:rPr>
                <w:rFonts w:ascii="新細明體" w:hAnsi="新細明體"/>
                <w:noProof/>
                <w:sz w:val="18"/>
                <w:szCs w:val="18"/>
              </w:rPr>
              <w:t>211,616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442A7E6" w14:textId="77777777" w:rsidR="00016AB4" w:rsidRPr="0083117B" w:rsidRDefault="00671190" w:rsidP="00016AB4">
            <w:pPr>
              <w:ind w:leftChars="-11" w:left="-4" w:rightChars="12" w:right="29" w:hangingChars="12" w:hanging="22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671190">
              <w:rPr>
                <w:rFonts w:ascii="新細明體" w:hAnsi="新細明體"/>
                <w:noProof/>
                <w:sz w:val="18"/>
                <w:szCs w:val="18"/>
              </w:rPr>
              <w:t>89,139</w:t>
            </w:r>
          </w:p>
        </w:tc>
        <w:tc>
          <w:tcPr>
            <w:tcW w:w="98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C301E55" w14:textId="77777777" w:rsidR="00016AB4" w:rsidRPr="0083117B" w:rsidRDefault="00671190" w:rsidP="00016AB4">
            <w:pPr>
              <w:ind w:leftChars="-11" w:left="-4" w:rightChars="12" w:right="29" w:hangingChars="12" w:hanging="22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671190">
              <w:rPr>
                <w:rFonts w:ascii="新細明體" w:hAnsi="新細明體"/>
                <w:noProof/>
                <w:sz w:val="18"/>
                <w:szCs w:val="18"/>
              </w:rPr>
              <w:t>- 112,240</w:t>
            </w:r>
          </w:p>
        </w:tc>
        <w:tc>
          <w:tcPr>
            <w:tcW w:w="86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D08A5C8" w14:textId="77777777" w:rsidR="00016AB4" w:rsidRPr="0083117B" w:rsidRDefault="00671190" w:rsidP="00016AB4">
            <w:pPr>
              <w:ind w:leftChars="-11" w:left="-4" w:rightChars="12" w:right="29" w:hangingChars="12" w:hanging="22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671190">
              <w:rPr>
                <w:rFonts w:ascii="新細明體" w:hAnsi="新細明體"/>
                <w:noProof/>
                <w:sz w:val="18"/>
                <w:szCs w:val="18"/>
              </w:rPr>
              <w:t>122,476</w:t>
            </w:r>
          </w:p>
        </w:tc>
        <w:tc>
          <w:tcPr>
            <w:tcW w:w="93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FCCA9B9" w14:textId="77777777" w:rsidR="00016AB4" w:rsidRPr="0083117B" w:rsidRDefault="00671190" w:rsidP="00016AB4">
            <w:pPr>
              <w:ind w:leftChars="-11" w:left="-4" w:rightChars="12" w:right="29" w:hangingChars="12" w:hanging="22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671190">
              <w:rPr>
                <w:rFonts w:ascii="新細明體" w:hAnsi="新細明體"/>
                <w:noProof/>
                <w:sz w:val="18"/>
                <w:szCs w:val="18"/>
              </w:rPr>
              <w:t>234,716</w:t>
            </w:r>
          </w:p>
        </w:tc>
        <w:tc>
          <w:tcPr>
            <w:tcW w:w="65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997DD4D" w14:textId="77777777" w:rsidR="00016AB4" w:rsidRPr="0083117B" w:rsidRDefault="000D7262" w:rsidP="00016AB4">
            <w:pPr>
              <w:ind w:leftChars="-11" w:left="-4" w:rightChars="12" w:right="29" w:hangingChars="12" w:hanging="22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D7262">
              <w:rPr>
                <w:rFonts w:ascii="新細明體" w:hAnsi="新細明體"/>
                <w:noProof/>
                <w:sz w:val="18"/>
                <w:szCs w:val="18"/>
              </w:rPr>
              <w:t>--</w:t>
            </w:r>
          </w:p>
        </w:tc>
        <w:tc>
          <w:tcPr>
            <w:tcW w:w="16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2118434" w14:textId="77777777" w:rsidR="00016AB4" w:rsidRPr="0083117B" w:rsidRDefault="000D7262" w:rsidP="000D7262">
            <w:pPr>
              <w:ind w:leftChars="-11" w:left="-4" w:rightChars="12" w:right="29" w:hangingChars="12" w:hanging="22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D7262">
              <w:rPr>
                <w:rFonts w:ascii="新細明體" w:hAnsi="新細明體"/>
                <w:noProof/>
                <w:sz w:val="18"/>
                <w:szCs w:val="18"/>
              </w:rPr>
              <w:t>107,314</w:t>
            </w:r>
          </w:p>
        </w:tc>
        <w:tc>
          <w:tcPr>
            <w:tcW w:w="1442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15097F55" w14:textId="77777777" w:rsidR="00016AB4" w:rsidRPr="0083117B" w:rsidRDefault="000D7262" w:rsidP="000D7262">
            <w:pPr>
              <w:ind w:leftChars="-11" w:left="-4" w:rightChars="12" w:right="29" w:hangingChars="12" w:hanging="22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D7262">
              <w:rPr>
                <w:rFonts w:ascii="新細明體" w:hAnsi="新細明體"/>
                <w:noProof/>
                <w:sz w:val="18"/>
                <w:szCs w:val="18"/>
              </w:rPr>
              <w:t>229,790</w:t>
            </w:r>
          </w:p>
        </w:tc>
      </w:tr>
      <w:tr w:rsidR="00016AB4" w:rsidRPr="00CD7907" w14:paraId="6146A8D3" w14:textId="77777777" w:rsidTr="00D1286B">
        <w:trPr>
          <w:cantSplit/>
          <w:trHeight w:val="1083"/>
        </w:trPr>
        <w:tc>
          <w:tcPr>
            <w:tcW w:w="159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3664DC4" w14:textId="77777777" w:rsidR="00016AB4" w:rsidRPr="0028281E" w:rsidRDefault="00016AB4" w:rsidP="00016AB4">
            <w:pPr>
              <w:spacing w:line="240" w:lineRule="exact"/>
              <w:ind w:rightChars="20" w:right="48" w:firstLineChars="0" w:firstLine="0"/>
              <w:jc w:val="distribute"/>
              <w:rPr>
                <w:color w:val="000000"/>
                <w:sz w:val="22"/>
              </w:rPr>
            </w:pPr>
            <w:r w:rsidRPr="0028281E">
              <w:rPr>
                <w:rFonts w:hint="eastAsia"/>
                <w:color w:val="000000"/>
                <w:sz w:val="22"/>
              </w:rPr>
              <w:t>疫苗基金</w:t>
            </w: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6C21A85" w14:textId="77777777" w:rsidR="00016AB4" w:rsidRPr="0083117B" w:rsidRDefault="00671190" w:rsidP="00016AB4">
            <w:pPr>
              <w:ind w:leftChars="-11" w:left="-4" w:rightChars="12" w:right="29" w:hangingChars="12" w:hanging="22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671190">
              <w:rPr>
                <w:rFonts w:ascii="新細明體" w:hAnsi="新細明體"/>
                <w:noProof/>
                <w:sz w:val="18"/>
                <w:szCs w:val="18"/>
              </w:rPr>
              <w:t>13,267,813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F800A46" w14:textId="77777777" w:rsidR="00016AB4" w:rsidRPr="0083117B" w:rsidRDefault="00671190" w:rsidP="00016AB4">
            <w:pPr>
              <w:ind w:leftChars="-11" w:left="-4" w:rightChars="12" w:right="29" w:hangingChars="12" w:hanging="22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671190">
              <w:rPr>
                <w:rFonts w:ascii="新細明體" w:hAnsi="新細明體"/>
                <w:noProof/>
                <w:sz w:val="18"/>
                <w:szCs w:val="18"/>
              </w:rPr>
              <w:t>11,867,299</w:t>
            </w:r>
          </w:p>
        </w:tc>
        <w:tc>
          <w:tcPr>
            <w:tcW w:w="98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E1714D7" w14:textId="77777777" w:rsidR="00016AB4" w:rsidRPr="0083117B" w:rsidRDefault="00671190" w:rsidP="00016AB4">
            <w:pPr>
              <w:ind w:leftChars="-11" w:left="-4" w:rightChars="12" w:right="29" w:hangingChars="12" w:hanging="22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671190">
              <w:rPr>
                <w:rFonts w:ascii="新細明體" w:hAnsi="新細明體"/>
                <w:noProof/>
                <w:sz w:val="18"/>
                <w:szCs w:val="18"/>
              </w:rPr>
              <w:t>1,341,122</w:t>
            </w:r>
          </w:p>
        </w:tc>
        <w:tc>
          <w:tcPr>
            <w:tcW w:w="86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6876E25" w14:textId="77777777" w:rsidR="00016AB4" w:rsidRPr="0083117B" w:rsidRDefault="00671190" w:rsidP="00016AB4">
            <w:pPr>
              <w:ind w:leftChars="-11" w:left="-4" w:rightChars="12" w:right="29" w:hangingChars="12" w:hanging="22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671190">
              <w:rPr>
                <w:rFonts w:ascii="新細明體" w:hAnsi="新細明體"/>
                <w:noProof/>
                <w:sz w:val="18"/>
                <w:szCs w:val="18"/>
              </w:rPr>
              <w:t>1,400,514</w:t>
            </w:r>
          </w:p>
        </w:tc>
        <w:tc>
          <w:tcPr>
            <w:tcW w:w="93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4996CD0" w14:textId="77777777" w:rsidR="00016AB4" w:rsidRPr="0083117B" w:rsidRDefault="00671190" w:rsidP="00016AB4">
            <w:pPr>
              <w:ind w:leftChars="-11" w:left="-4" w:rightChars="12" w:right="29" w:hangingChars="12" w:hanging="22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671190">
              <w:rPr>
                <w:rFonts w:ascii="新細明體" w:hAnsi="新細明體"/>
                <w:noProof/>
                <w:sz w:val="18"/>
                <w:szCs w:val="18"/>
              </w:rPr>
              <w:t>59,392</w:t>
            </w:r>
          </w:p>
        </w:tc>
        <w:tc>
          <w:tcPr>
            <w:tcW w:w="65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CF04C91" w14:textId="77777777" w:rsidR="00016AB4" w:rsidRPr="0083117B" w:rsidRDefault="000D7262" w:rsidP="00016AB4">
            <w:pPr>
              <w:ind w:leftChars="-11" w:left="-4" w:rightChars="12" w:right="29" w:hangingChars="12" w:hanging="22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D7262">
              <w:rPr>
                <w:rFonts w:ascii="新細明體" w:hAnsi="新細明體"/>
                <w:noProof/>
                <w:sz w:val="18"/>
                <w:szCs w:val="18"/>
              </w:rPr>
              <w:t>4.43</w:t>
            </w:r>
          </w:p>
        </w:tc>
        <w:tc>
          <w:tcPr>
            <w:tcW w:w="16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9B62AD1" w14:textId="77777777" w:rsidR="00016AB4" w:rsidRPr="0083117B" w:rsidRDefault="000D7262" w:rsidP="00016AB4">
            <w:pPr>
              <w:ind w:leftChars="-11" w:left="-4" w:rightChars="12" w:right="29" w:hangingChars="12" w:hanging="22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D7262">
              <w:rPr>
                <w:rFonts w:ascii="新細明體" w:hAnsi="新細明體"/>
                <w:noProof/>
                <w:sz w:val="18"/>
                <w:szCs w:val="18"/>
              </w:rPr>
              <w:t>3,207,667</w:t>
            </w:r>
          </w:p>
        </w:tc>
        <w:tc>
          <w:tcPr>
            <w:tcW w:w="1442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0C959375" w14:textId="77777777" w:rsidR="00016AB4" w:rsidRPr="0083117B" w:rsidRDefault="000D7262" w:rsidP="00016AB4">
            <w:pPr>
              <w:ind w:leftChars="-11" w:left="-4" w:rightChars="12" w:right="29" w:hangingChars="12" w:hanging="22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D7262">
              <w:rPr>
                <w:rFonts w:ascii="新細明體" w:hAnsi="新細明體"/>
                <w:noProof/>
                <w:sz w:val="18"/>
                <w:szCs w:val="18"/>
              </w:rPr>
              <w:t>4,608,181</w:t>
            </w:r>
          </w:p>
        </w:tc>
      </w:tr>
      <w:tr w:rsidR="00016AB4" w:rsidRPr="00CD7907" w14:paraId="3921F07E" w14:textId="77777777" w:rsidTr="00D1286B">
        <w:trPr>
          <w:cantSplit/>
          <w:trHeight w:val="1083"/>
        </w:trPr>
        <w:tc>
          <w:tcPr>
            <w:tcW w:w="159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EC77EC4" w14:textId="77777777" w:rsidR="00016AB4" w:rsidRPr="0045122E" w:rsidRDefault="00016AB4" w:rsidP="00016AB4">
            <w:pPr>
              <w:spacing w:line="240" w:lineRule="exact"/>
              <w:ind w:rightChars="20" w:right="48" w:firstLineChars="0" w:firstLine="0"/>
              <w:jc w:val="distribute"/>
              <w:rPr>
                <w:color w:val="000000"/>
                <w:spacing w:val="-14"/>
                <w:sz w:val="22"/>
              </w:rPr>
            </w:pPr>
            <w:r w:rsidRPr="0045122E">
              <w:rPr>
                <w:rFonts w:hint="eastAsia"/>
                <w:color w:val="000000"/>
                <w:spacing w:val="-14"/>
                <w:sz w:val="22"/>
              </w:rPr>
              <w:t>食品安全保護基金</w:t>
            </w: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657166B" w14:textId="77777777" w:rsidR="00016AB4" w:rsidRPr="0083117B" w:rsidRDefault="00671190" w:rsidP="00016AB4">
            <w:pPr>
              <w:ind w:leftChars="-11" w:left="-4" w:rightChars="12" w:right="29" w:hangingChars="12" w:hanging="22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671190">
              <w:rPr>
                <w:rFonts w:ascii="新細明體" w:hAnsi="新細明體"/>
                <w:noProof/>
                <w:sz w:val="18"/>
                <w:szCs w:val="18"/>
              </w:rPr>
              <w:t>11,855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603F266" w14:textId="77777777" w:rsidR="00016AB4" w:rsidRPr="0083117B" w:rsidRDefault="00671190" w:rsidP="00016AB4">
            <w:pPr>
              <w:ind w:leftChars="-11" w:left="-4" w:rightChars="12" w:right="29" w:hangingChars="12" w:hanging="22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671190">
              <w:rPr>
                <w:rFonts w:ascii="新細明體" w:hAnsi="新細明體"/>
                <w:noProof/>
                <w:sz w:val="18"/>
                <w:szCs w:val="18"/>
              </w:rPr>
              <w:t>31,048</w:t>
            </w:r>
          </w:p>
        </w:tc>
        <w:tc>
          <w:tcPr>
            <w:tcW w:w="98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076D957" w14:textId="77777777" w:rsidR="00016AB4" w:rsidRPr="0083117B" w:rsidRDefault="00671190" w:rsidP="00016AB4">
            <w:pPr>
              <w:ind w:leftChars="-11" w:left="-4" w:rightChars="12" w:right="29" w:hangingChars="12" w:hanging="22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671190">
              <w:rPr>
                <w:rFonts w:ascii="新細明體" w:hAnsi="新細明體"/>
                <w:noProof/>
                <w:sz w:val="18"/>
                <w:szCs w:val="18"/>
              </w:rPr>
              <w:t>- 17,306</w:t>
            </w:r>
          </w:p>
        </w:tc>
        <w:tc>
          <w:tcPr>
            <w:tcW w:w="86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A7CD7D7" w14:textId="77777777" w:rsidR="00016AB4" w:rsidRPr="0083117B" w:rsidRDefault="00671190" w:rsidP="00016AB4">
            <w:pPr>
              <w:ind w:leftChars="-11" w:left="-4" w:rightChars="12" w:right="29" w:hangingChars="12" w:hanging="22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671190">
              <w:rPr>
                <w:rFonts w:ascii="新細明體" w:hAnsi="新細明體"/>
                <w:noProof/>
                <w:sz w:val="18"/>
                <w:szCs w:val="18"/>
              </w:rPr>
              <w:t>- 19,193</w:t>
            </w:r>
          </w:p>
        </w:tc>
        <w:tc>
          <w:tcPr>
            <w:tcW w:w="93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27128E6" w14:textId="77777777" w:rsidR="00016AB4" w:rsidRPr="0083117B" w:rsidRDefault="000D7262" w:rsidP="00016AB4">
            <w:pPr>
              <w:ind w:leftChars="-11" w:left="-4" w:rightChars="12" w:right="29" w:hangingChars="12" w:hanging="22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D7262">
              <w:rPr>
                <w:rFonts w:ascii="新細明體" w:hAnsi="新細明體"/>
                <w:noProof/>
                <w:sz w:val="18"/>
                <w:szCs w:val="18"/>
              </w:rPr>
              <w:t>- 1,887</w:t>
            </w:r>
          </w:p>
        </w:tc>
        <w:tc>
          <w:tcPr>
            <w:tcW w:w="65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A3AD892" w14:textId="424F4ACE" w:rsidR="00016AB4" w:rsidRPr="0083117B" w:rsidRDefault="009978BA" w:rsidP="00016AB4">
            <w:pPr>
              <w:ind w:leftChars="-11" w:left="-4" w:rightChars="12" w:right="29" w:hangingChars="12" w:hanging="22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>
              <w:rPr>
                <w:rFonts w:ascii="新細明體" w:hAnsi="新細明體" w:hint="eastAsia"/>
                <w:noProof/>
                <w:sz w:val="18"/>
                <w:szCs w:val="18"/>
              </w:rPr>
              <w:t>10.91</w:t>
            </w:r>
          </w:p>
        </w:tc>
        <w:tc>
          <w:tcPr>
            <w:tcW w:w="16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E932AC8" w14:textId="77777777" w:rsidR="00016AB4" w:rsidRPr="0083117B" w:rsidRDefault="000D7262" w:rsidP="00016AB4">
            <w:pPr>
              <w:ind w:leftChars="-11" w:left="-4" w:rightChars="12" w:right="29" w:hangingChars="12" w:hanging="22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D7262">
              <w:rPr>
                <w:rFonts w:ascii="新細明體" w:hAnsi="新細明體"/>
                <w:noProof/>
                <w:sz w:val="18"/>
                <w:szCs w:val="18"/>
              </w:rPr>
              <w:t>1,117,537</w:t>
            </w:r>
          </w:p>
        </w:tc>
        <w:tc>
          <w:tcPr>
            <w:tcW w:w="1442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6EDD4160" w14:textId="77777777" w:rsidR="00016AB4" w:rsidRPr="0083117B" w:rsidRDefault="000D7262" w:rsidP="00016AB4">
            <w:pPr>
              <w:ind w:leftChars="-11" w:left="-4" w:rightChars="12" w:right="29" w:hangingChars="12" w:hanging="22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D7262">
              <w:rPr>
                <w:rFonts w:ascii="新細明體" w:hAnsi="新細明體"/>
                <w:noProof/>
                <w:sz w:val="18"/>
                <w:szCs w:val="18"/>
              </w:rPr>
              <w:t>1,098,343</w:t>
            </w:r>
          </w:p>
        </w:tc>
      </w:tr>
      <w:tr w:rsidR="00016AB4" w:rsidRPr="00CD7907" w14:paraId="27A67798" w14:textId="77777777" w:rsidTr="00D1286B">
        <w:trPr>
          <w:cantSplit/>
          <w:trHeight w:val="1083"/>
        </w:trPr>
        <w:tc>
          <w:tcPr>
            <w:tcW w:w="159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613EBE9" w14:textId="77777777" w:rsidR="00016AB4" w:rsidRPr="0028281E" w:rsidRDefault="00016AB4" w:rsidP="00016AB4">
            <w:pPr>
              <w:spacing w:line="240" w:lineRule="exact"/>
              <w:ind w:rightChars="20" w:right="48" w:firstLineChars="0" w:firstLine="0"/>
              <w:jc w:val="distribute"/>
              <w:rPr>
                <w:color w:val="000000"/>
                <w:sz w:val="22"/>
              </w:rPr>
            </w:pPr>
            <w:r w:rsidRPr="0028281E">
              <w:rPr>
                <w:rFonts w:hint="eastAsia"/>
                <w:color w:val="000000"/>
                <w:sz w:val="22"/>
              </w:rPr>
              <w:t>社會福利基金</w:t>
            </w: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54E3731" w14:textId="77777777" w:rsidR="00016AB4" w:rsidRPr="0083117B" w:rsidRDefault="00671190" w:rsidP="00016AB4">
            <w:pPr>
              <w:ind w:leftChars="-11" w:left="-4" w:rightChars="12" w:right="29" w:hangingChars="12" w:hanging="22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671190">
              <w:rPr>
                <w:rFonts w:ascii="新細明體" w:hAnsi="新細明體"/>
                <w:noProof/>
                <w:sz w:val="18"/>
                <w:szCs w:val="18"/>
              </w:rPr>
              <w:t>3,605,671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4A81BB5" w14:textId="77777777" w:rsidR="00016AB4" w:rsidRPr="0083117B" w:rsidRDefault="00671190" w:rsidP="00016AB4">
            <w:pPr>
              <w:ind w:leftChars="-11" w:left="-4" w:rightChars="12" w:right="29" w:hangingChars="12" w:hanging="22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671190">
              <w:rPr>
                <w:rFonts w:ascii="新細明體" w:hAnsi="新細明體"/>
                <w:noProof/>
                <w:sz w:val="18"/>
                <w:szCs w:val="18"/>
              </w:rPr>
              <w:t>3,602,298</w:t>
            </w:r>
          </w:p>
        </w:tc>
        <w:tc>
          <w:tcPr>
            <w:tcW w:w="98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03BBE7B" w14:textId="77777777" w:rsidR="00016AB4" w:rsidRPr="0083117B" w:rsidRDefault="00671190" w:rsidP="00016AB4">
            <w:pPr>
              <w:ind w:leftChars="-11" w:left="-4" w:rightChars="12" w:right="29" w:hangingChars="12" w:hanging="22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671190">
              <w:rPr>
                <w:rFonts w:ascii="新細明體" w:hAnsi="新細明體"/>
                <w:noProof/>
                <w:sz w:val="18"/>
                <w:szCs w:val="18"/>
              </w:rPr>
              <w:t>- 500,230</w:t>
            </w:r>
          </w:p>
        </w:tc>
        <w:tc>
          <w:tcPr>
            <w:tcW w:w="86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F07325A" w14:textId="77777777" w:rsidR="00016AB4" w:rsidRPr="0083117B" w:rsidRDefault="00671190" w:rsidP="00016AB4">
            <w:pPr>
              <w:ind w:leftChars="-11" w:left="-4" w:rightChars="12" w:right="29" w:hangingChars="12" w:hanging="22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671190">
              <w:rPr>
                <w:rFonts w:ascii="新細明體" w:hAnsi="新細明體"/>
                <w:noProof/>
                <w:sz w:val="18"/>
                <w:szCs w:val="18"/>
              </w:rPr>
              <w:t>3,373</w:t>
            </w:r>
          </w:p>
        </w:tc>
        <w:tc>
          <w:tcPr>
            <w:tcW w:w="93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2236CFB" w14:textId="77777777" w:rsidR="00016AB4" w:rsidRPr="0083117B" w:rsidRDefault="000D7262" w:rsidP="00016AB4">
            <w:pPr>
              <w:ind w:leftChars="-11" w:left="-4" w:rightChars="12" w:right="29" w:hangingChars="12" w:hanging="22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D7262">
              <w:rPr>
                <w:rFonts w:ascii="新細明體" w:hAnsi="新細明體"/>
                <w:noProof/>
                <w:sz w:val="18"/>
                <w:szCs w:val="18"/>
              </w:rPr>
              <w:t>503,603</w:t>
            </w:r>
          </w:p>
        </w:tc>
        <w:tc>
          <w:tcPr>
            <w:tcW w:w="65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418A990" w14:textId="77777777" w:rsidR="00016AB4" w:rsidRPr="0083117B" w:rsidRDefault="00016AB4" w:rsidP="00016AB4">
            <w:pPr>
              <w:ind w:leftChars="-11" w:left="-4" w:rightChars="12" w:right="29" w:hangingChars="12" w:hanging="22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83117B">
              <w:rPr>
                <w:rFonts w:ascii="新細明體" w:hAnsi="新細明體"/>
                <w:noProof/>
                <w:sz w:val="18"/>
                <w:szCs w:val="18"/>
              </w:rPr>
              <w:t>--</w:t>
            </w:r>
          </w:p>
        </w:tc>
        <w:tc>
          <w:tcPr>
            <w:tcW w:w="16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12DD734" w14:textId="77777777" w:rsidR="00016AB4" w:rsidRPr="0083117B" w:rsidRDefault="000D7262" w:rsidP="00016AB4">
            <w:pPr>
              <w:ind w:leftChars="-11" w:left="-4" w:rightChars="12" w:right="29" w:hangingChars="12" w:hanging="22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D7262">
              <w:rPr>
                <w:rFonts w:ascii="新細明體" w:hAnsi="新細明體"/>
                <w:noProof/>
                <w:sz w:val="18"/>
                <w:szCs w:val="18"/>
              </w:rPr>
              <w:t>4,983,830</w:t>
            </w:r>
          </w:p>
        </w:tc>
        <w:tc>
          <w:tcPr>
            <w:tcW w:w="1442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56A589DB" w14:textId="77777777" w:rsidR="00016AB4" w:rsidRPr="0083117B" w:rsidRDefault="000D7262" w:rsidP="00016AB4">
            <w:pPr>
              <w:ind w:leftChars="-11" w:left="-4" w:rightChars="12" w:right="29" w:hangingChars="12" w:hanging="22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D7262">
              <w:rPr>
                <w:rFonts w:ascii="新細明體" w:hAnsi="新細明體"/>
                <w:noProof/>
                <w:sz w:val="18"/>
                <w:szCs w:val="18"/>
              </w:rPr>
              <w:t>4,987,203</w:t>
            </w:r>
          </w:p>
        </w:tc>
      </w:tr>
      <w:tr w:rsidR="00016AB4" w:rsidRPr="00CD7907" w14:paraId="398CF47E" w14:textId="77777777" w:rsidTr="00D1286B">
        <w:trPr>
          <w:cantSplit/>
          <w:trHeight w:val="1083"/>
        </w:trPr>
        <w:tc>
          <w:tcPr>
            <w:tcW w:w="159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846C9C7" w14:textId="77777777" w:rsidR="00016AB4" w:rsidRPr="0045122E" w:rsidRDefault="00016AB4" w:rsidP="00016AB4">
            <w:pPr>
              <w:spacing w:line="240" w:lineRule="exact"/>
              <w:ind w:rightChars="20" w:right="48" w:firstLineChars="0" w:firstLine="0"/>
              <w:jc w:val="distribute"/>
              <w:rPr>
                <w:color w:val="000000"/>
                <w:spacing w:val="-14"/>
                <w:sz w:val="22"/>
              </w:rPr>
            </w:pPr>
            <w:r w:rsidRPr="0045122E">
              <w:rPr>
                <w:rFonts w:hint="eastAsia"/>
                <w:color w:val="000000"/>
                <w:spacing w:val="-14"/>
                <w:sz w:val="22"/>
              </w:rPr>
              <w:t>家庭暴力及性侵害</w:t>
            </w:r>
          </w:p>
          <w:p w14:paraId="0EB79CAE" w14:textId="77777777" w:rsidR="00016AB4" w:rsidRPr="0028281E" w:rsidRDefault="00016AB4" w:rsidP="00016AB4">
            <w:pPr>
              <w:spacing w:line="240" w:lineRule="exact"/>
              <w:ind w:rightChars="20" w:right="48" w:firstLineChars="0" w:firstLine="0"/>
              <w:jc w:val="distribute"/>
              <w:rPr>
                <w:color w:val="000000"/>
                <w:sz w:val="22"/>
              </w:rPr>
            </w:pPr>
            <w:r w:rsidRPr="0028281E">
              <w:rPr>
                <w:rFonts w:hint="eastAsia"/>
                <w:color w:val="000000"/>
                <w:sz w:val="22"/>
              </w:rPr>
              <w:t>防治基金</w:t>
            </w: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5027A55" w14:textId="77777777" w:rsidR="00016AB4" w:rsidRPr="0083117B" w:rsidRDefault="00671190" w:rsidP="00016AB4">
            <w:pPr>
              <w:ind w:leftChars="-11" w:left="-4" w:rightChars="12" w:right="29" w:hangingChars="12" w:hanging="22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671190">
              <w:rPr>
                <w:rFonts w:ascii="新細明體" w:hAnsi="新細明體"/>
                <w:noProof/>
                <w:sz w:val="18"/>
                <w:szCs w:val="18"/>
              </w:rPr>
              <w:t>728,568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B1BCE6B" w14:textId="77777777" w:rsidR="00016AB4" w:rsidRPr="0083117B" w:rsidRDefault="00671190" w:rsidP="00016AB4">
            <w:pPr>
              <w:ind w:leftChars="-11" w:left="-4" w:rightChars="12" w:right="29" w:hangingChars="12" w:hanging="22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671190">
              <w:rPr>
                <w:rFonts w:ascii="新細明體" w:hAnsi="新細明體"/>
                <w:noProof/>
                <w:sz w:val="18"/>
                <w:szCs w:val="18"/>
              </w:rPr>
              <w:t>615,448</w:t>
            </w:r>
          </w:p>
        </w:tc>
        <w:tc>
          <w:tcPr>
            <w:tcW w:w="98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4CAB9E9" w14:textId="77777777" w:rsidR="00016AB4" w:rsidRPr="0083117B" w:rsidRDefault="00671190" w:rsidP="00016AB4">
            <w:pPr>
              <w:ind w:leftChars="-11" w:left="-4" w:rightChars="12" w:right="29" w:hangingChars="12" w:hanging="22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671190">
              <w:rPr>
                <w:rFonts w:ascii="新細明體" w:hAnsi="新細明體"/>
                <w:noProof/>
                <w:sz w:val="18"/>
                <w:szCs w:val="18"/>
              </w:rPr>
              <w:t>- 59,448</w:t>
            </w:r>
          </w:p>
        </w:tc>
        <w:tc>
          <w:tcPr>
            <w:tcW w:w="86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04AEDB8" w14:textId="77777777" w:rsidR="00016AB4" w:rsidRPr="0083117B" w:rsidRDefault="00671190" w:rsidP="00016AB4">
            <w:pPr>
              <w:ind w:leftChars="-11" w:left="-4" w:rightChars="12" w:right="29" w:hangingChars="12" w:hanging="22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671190">
              <w:rPr>
                <w:rFonts w:ascii="新細明體" w:hAnsi="新細明體"/>
                <w:noProof/>
                <w:sz w:val="18"/>
                <w:szCs w:val="18"/>
              </w:rPr>
              <w:t>113,120</w:t>
            </w:r>
          </w:p>
        </w:tc>
        <w:tc>
          <w:tcPr>
            <w:tcW w:w="93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58E9006" w14:textId="77777777" w:rsidR="00016AB4" w:rsidRPr="0083117B" w:rsidRDefault="000D7262" w:rsidP="00016AB4">
            <w:pPr>
              <w:ind w:leftChars="-11" w:left="-4" w:rightChars="12" w:right="29" w:hangingChars="12" w:hanging="22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D7262">
              <w:rPr>
                <w:rFonts w:ascii="新細明體" w:hAnsi="新細明體"/>
                <w:noProof/>
                <w:sz w:val="18"/>
                <w:szCs w:val="18"/>
              </w:rPr>
              <w:t>172,568</w:t>
            </w:r>
          </w:p>
        </w:tc>
        <w:tc>
          <w:tcPr>
            <w:tcW w:w="65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9380A66" w14:textId="77777777" w:rsidR="00016AB4" w:rsidRPr="0083117B" w:rsidRDefault="00016AB4" w:rsidP="00016AB4">
            <w:pPr>
              <w:ind w:leftChars="-11" w:left="-4" w:rightChars="12" w:right="29" w:hangingChars="12" w:hanging="22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83117B">
              <w:rPr>
                <w:rFonts w:ascii="新細明體" w:hAnsi="新細明體"/>
                <w:noProof/>
                <w:sz w:val="18"/>
                <w:szCs w:val="18"/>
              </w:rPr>
              <w:t>--</w:t>
            </w:r>
          </w:p>
        </w:tc>
        <w:tc>
          <w:tcPr>
            <w:tcW w:w="16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5F3CB30" w14:textId="77777777" w:rsidR="00016AB4" w:rsidRPr="0083117B" w:rsidRDefault="000D7262" w:rsidP="00016AB4">
            <w:pPr>
              <w:ind w:leftChars="-11" w:left="-4" w:rightChars="12" w:right="29" w:hangingChars="12" w:hanging="22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D7262">
              <w:rPr>
                <w:rFonts w:ascii="新細明體" w:hAnsi="新細明體"/>
                <w:noProof/>
                <w:sz w:val="18"/>
                <w:szCs w:val="18"/>
              </w:rPr>
              <w:t>211,776</w:t>
            </w:r>
          </w:p>
        </w:tc>
        <w:tc>
          <w:tcPr>
            <w:tcW w:w="1442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64C6CBFF" w14:textId="77777777" w:rsidR="00016AB4" w:rsidRPr="0083117B" w:rsidRDefault="000D7262" w:rsidP="00016AB4">
            <w:pPr>
              <w:ind w:leftChars="-11" w:left="-4" w:rightChars="12" w:right="29" w:hangingChars="12" w:hanging="22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D7262">
              <w:rPr>
                <w:rFonts w:ascii="新細明體" w:hAnsi="新細明體"/>
                <w:noProof/>
                <w:sz w:val="18"/>
                <w:szCs w:val="18"/>
              </w:rPr>
              <w:t>324,896</w:t>
            </w:r>
          </w:p>
        </w:tc>
      </w:tr>
      <w:tr w:rsidR="00016AB4" w:rsidRPr="00CD7907" w14:paraId="71FF5FFC" w14:textId="77777777" w:rsidTr="00D1286B">
        <w:trPr>
          <w:cantSplit/>
          <w:trHeight w:val="1083"/>
        </w:trPr>
        <w:tc>
          <w:tcPr>
            <w:tcW w:w="159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F8C4D1A" w14:textId="77777777" w:rsidR="00016AB4" w:rsidRPr="0045122E" w:rsidRDefault="00016AB4" w:rsidP="00016AB4">
            <w:pPr>
              <w:spacing w:line="240" w:lineRule="exact"/>
              <w:ind w:rightChars="20" w:right="48" w:firstLineChars="0" w:firstLine="0"/>
              <w:jc w:val="distribute"/>
              <w:rPr>
                <w:color w:val="000000"/>
                <w:spacing w:val="-14"/>
                <w:sz w:val="22"/>
              </w:rPr>
            </w:pPr>
            <w:r w:rsidRPr="0045122E">
              <w:rPr>
                <w:rFonts w:hint="eastAsia"/>
                <w:color w:val="000000"/>
                <w:spacing w:val="-14"/>
                <w:sz w:val="22"/>
              </w:rPr>
              <w:t>長照服務發展基金</w:t>
            </w: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476DBA6" w14:textId="77777777" w:rsidR="00016AB4" w:rsidRPr="0083117B" w:rsidRDefault="00671190" w:rsidP="00016AB4">
            <w:pPr>
              <w:ind w:leftChars="-11" w:left="-4" w:rightChars="12" w:right="29" w:hangingChars="12" w:hanging="22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671190">
              <w:rPr>
                <w:rFonts w:ascii="新細明體" w:hAnsi="新細明體"/>
                <w:noProof/>
                <w:sz w:val="18"/>
                <w:szCs w:val="18"/>
              </w:rPr>
              <w:t>130,445,822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ED55D3A" w14:textId="77777777" w:rsidR="00016AB4" w:rsidRPr="0083117B" w:rsidRDefault="00671190" w:rsidP="00016AB4">
            <w:pPr>
              <w:ind w:leftChars="-11" w:left="-4" w:rightChars="12" w:right="29" w:hangingChars="12" w:hanging="22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671190">
              <w:rPr>
                <w:rFonts w:ascii="新細明體" w:hAnsi="新細明體"/>
                <w:noProof/>
                <w:sz w:val="18"/>
                <w:szCs w:val="18"/>
              </w:rPr>
              <w:t>77,315,504</w:t>
            </w:r>
          </w:p>
        </w:tc>
        <w:tc>
          <w:tcPr>
            <w:tcW w:w="98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A663F88" w14:textId="77777777" w:rsidR="00016AB4" w:rsidRPr="0083117B" w:rsidRDefault="00671190" w:rsidP="00016AB4">
            <w:pPr>
              <w:ind w:leftChars="-11" w:left="-4" w:rightChars="12" w:right="29" w:hangingChars="12" w:hanging="22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671190">
              <w:rPr>
                <w:rFonts w:ascii="新細明體" w:hAnsi="新細明體"/>
                <w:noProof/>
                <w:sz w:val="18"/>
                <w:szCs w:val="18"/>
              </w:rPr>
              <w:t>- 5,099,883</w:t>
            </w:r>
          </w:p>
        </w:tc>
        <w:tc>
          <w:tcPr>
            <w:tcW w:w="86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FA0067F" w14:textId="77777777" w:rsidR="00016AB4" w:rsidRPr="0083117B" w:rsidRDefault="00671190" w:rsidP="00016AB4">
            <w:pPr>
              <w:ind w:leftChars="-11" w:left="-4" w:rightChars="12" w:right="29" w:hangingChars="12" w:hanging="22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671190">
              <w:rPr>
                <w:rFonts w:ascii="新細明體" w:hAnsi="新細明體"/>
                <w:noProof/>
                <w:sz w:val="18"/>
                <w:szCs w:val="18"/>
              </w:rPr>
              <w:t>53,130,317</w:t>
            </w:r>
          </w:p>
        </w:tc>
        <w:tc>
          <w:tcPr>
            <w:tcW w:w="93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925F18E" w14:textId="77777777" w:rsidR="00016AB4" w:rsidRPr="0083117B" w:rsidRDefault="000D7262" w:rsidP="00016AB4">
            <w:pPr>
              <w:ind w:leftChars="-11" w:left="-4" w:rightChars="12" w:right="29" w:hangingChars="12" w:hanging="22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D7262">
              <w:rPr>
                <w:rFonts w:ascii="新細明體" w:hAnsi="新細明體"/>
                <w:noProof/>
                <w:sz w:val="18"/>
                <w:szCs w:val="18"/>
              </w:rPr>
              <w:t>58,230,200</w:t>
            </w:r>
          </w:p>
        </w:tc>
        <w:tc>
          <w:tcPr>
            <w:tcW w:w="65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FB0B000" w14:textId="77777777" w:rsidR="00016AB4" w:rsidRPr="0083117B" w:rsidRDefault="000D7262" w:rsidP="00016AB4">
            <w:pPr>
              <w:ind w:leftChars="-11" w:left="-4" w:rightChars="12" w:right="29" w:hangingChars="12" w:hanging="22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D7262">
              <w:rPr>
                <w:rFonts w:ascii="新細明體" w:hAnsi="新細明體"/>
                <w:noProof/>
                <w:sz w:val="18"/>
                <w:szCs w:val="18"/>
              </w:rPr>
              <w:t>--</w:t>
            </w:r>
          </w:p>
        </w:tc>
        <w:tc>
          <w:tcPr>
            <w:tcW w:w="16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85CBA8E" w14:textId="77777777" w:rsidR="00016AB4" w:rsidRPr="0083117B" w:rsidRDefault="000D7262" w:rsidP="00016AB4">
            <w:pPr>
              <w:ind w:leftChars="-11" w:left="-4" w:rightChars="12" w:right="29" w:hangingChars="12" w:hanging="22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D7262">
              <w:rPr>
                <w:rFonts w:ascii="新細明體" w:hAnsi="新細明體"/>
                <w:noProof/>
                <w:sz w:val="18"/>
                <w:szCs w:val="18"/>
              </w:rPr>
              <w:t>150,906,640</w:t>
            </w:r>
          </w:p>
        </w:tc>
        <w:tc>
          <w:tcPr>
            <w:tcW w:w="1442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086DA92A" w14:textId="77777777" w:rsidR="00016AB4" w:rsidRPr="0083117B" w:rsidRDefault="000D7262" w:rsidP="00016AB4">
            <w:pPr>
              <w:ind w:leftChars="-11" w:left="-4" w:rightChars="12" w:right="29" w:hangingChars="12" w:hanging="22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D7262">
              <w:rPr>
                <w:rFonts w:ascii="新細明體" w:hAnsi="新細明體"/>
                <w:noProof/>
                <w:sz w:val="18"/>
                <w:szCs w:val="18"/>
              </w:rPr>
              <w:t>204,036,958</w:t>
            </w:r>
          </w:p>
        </w:tc>
      </w:tr>
      <w:tr w:rsidR="00016AB4" w:rsidRPr="00CD7907" w14:paraId="0C31F4A0" w14:textId="77777777" w:rsidTr="00D1286B">
        <w:trPr>
          <w:cantSplit/>
          <w:trHeight w:val="1083"/>
        </w:trPr>
        <w:tc>
          <w:tcPr>
            <w:tcW w:w="15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6D123B6F" w14:textId="77777777" w:rsidR="00016AB4" w:rsidRPr="0045122E" w:rsidRDefault="00016AB4" w:rsidP="00016AB4">
            <w:pPr>
              <w:spacing w:line="240" w:lineRule="exact"/>
              <w:ind w:rightChars="20" w:right="48" w:firstLineChars="0" w:firstLine="0"/>
              <w:jc w:val="distribute"/>
              <w:rPr>
                <w:color w:val="000000"/>
                <w:spacing w:val="-14"/>
                <w:sz w:val="22"/>
              </w:rPr>
            </w:pPr>
            <w:r w:rsidRPr="0045122E">
              <w:rPr>
                <w:rFonts w:hint="eastAsia"/>
                <w:color w:val="000000"/>
                <w:spacing w:val="-14"/>
                <w:sz w:val="22"/>
              </w:rPr>
              <w:t>生產事故救濟基金</w:t>
            </w:r>
          </w:p>
        </w:tc>
        <w:tc>
          <w:tcPr>
            <w:tcW w:w="1085" w:type="dxa"/>
            <w:tcBorders>
              <w:top w:val="nil"/>
              <w:bottom w:val="single" w:sz="8" w:space="0" w:color="auto"/>
            </w:tcBorders>
            <w:vAlign w:val="center"/>
          </w:tcPr>
          <w:p w14:paraId="6F7EF8F3" w14:textId="77777777" w:rsidR="00016AB4" w:rsidRPr="0083117B" w:rsidRDefault="00671190" w:rsidP="00016AB4">
            <w:pPr>
              <w:ind w:leftChars="-11" w:left="-4" w:rightChars="12" w:right="29" w:hangingChars="12" w:hanging="22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671190">
              <w:rPr>
                <w:rFonts w:ascii="新細明體" w:hAnsi="新細明體"/>
                <w:noProof/>
                <w:sz w:val="18"/>
                <w:szCs w:val="18"/>
              </w:rPr>
              <w:t>285,500</w:t>
            </w:r>
          </w:p>
        </w:tc>
        <w:tc>
          <w:tcPr>
            <w:tcW w:w="1030" w:type="dxa"/>
            <w:tcBorders>
              <w:top w:val="nil"/>
              <w:bottom w:val="single" w:sz="8" w:space="0" w:color="auto"/>
            </w:tcBorders>
            <w:vAlign w:val="center"/>
          </w:tcPr>
          <w:p w14:paraId="75216435" w14:textId="77777777" w:rsidR="00016AB4" w:rsidRPr="0083117B" w:rsidRDefault="00671190" w:rsidP="00016AB4">
            <w:pPr>
              <w:ind w:leftChars="-11" w:left="-4" w:rightChars="12" w:right="29" w:hangingChars="12" w:hanging="22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671190">
              <w:rPr>
                <w:rFonts w:ascii="新細明體" w:hAnsi="新細明體"/>
                <w:noProof/>
                <w:sz w:val="18"/>
                <w:szCs w:val="18"/>
              </w:rPr>
              <w:t>186,588</w:t>
            </w:r>
          </w:p>
        </w:tc>
        <w:tc>
          <w:tcPr>
            <w:tcW w:w="981" w:type="dxa"/>
            <w:tcBorders>
              <w:top w:val="nil"/>
              <w:bottom w:val="single" w:sz="8" w:space="0" w:color="auto"/>
            </w:tcBorders>
            <w:vAlign w:val="center"/>
          </w:tcPr>
          <w:p w14:paraId="1D0E2EAE" w14:textId="77777777" w:rsidR="00016AB4" w:rsidRPr="0083117B" w:rsidRDefault="00671190" w:rsidP="00016AB4">
            <w:pPr>
              <w:ind w:leftChars="-11" w:left="-4" w:rightChars="12" w:right="29" w:hangingChars="12" w:hanging="22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671190">
              <w:rPr>
                <w:rFonts w:ascii="新細明體" w:hAnsi="新細明體"/>
                <w:noProof/>
                <w:sz w:val="18"/>
                <w:szCs w:val="18"/>
              </w:rPr>
              <w:t>- 28,060</w:t>
            </w:r>
          </w:p>
        </w:tc>
        <w:tc>
          <w:tcPr>
            <w:tcW w:w="861" w:type="dxa"/>
            <w:tcBorders>
              <w:top w:val="nil"/>
              <w:bottom w:val="single" w:sz="8" w:space="0" w:color="auto"/>
            </w:tcBorders>
            <w:vAlign w:val="center"/>
          </w:tcPr>
          <w:p w14:paraId="44219291" w14:textId="77777777" w:rsidR="00016AB4" w:rsidRPr="0083117B" w:rsidRDefault="00671190" w:rsidP="00016AB4">
            <w:pPr>
              <w:ind w:leftChars="-11" w:left="-4" w:rightChars="12" w:right="29" w:hangingChars="12" w:hanging="22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671190">
              <w:rPr>
                <w:rFonts w:ascii="新細明體" w:hAnsi="新細明體"/>
                <w:noProof/>
                <w:sz w:val="18"/>
                <w:szCs w:val="18"/>
              </w:rPr>
              <w:t>98,912</w:t>
            </w:r>
          </w:p>
        </w:tc>
        <w:tc>
          <w:tcPr>
            <w:tcW w:w="933" w:type="dxa"/>
            <w:tcBorders>
              <w:top w:val="nil"/>
              <w:bottom w:val="single" w:sz="8" w:space="0" w:color="auto"/>
            </w:tcBorders>
            <w:vAlign w:val="center"/>
          </w:tcPr>
          <w:p w14:paraId="570097D8" w14:textId="77777777" w:rsidR="00016AB4" w:rsidRPr="0083117B" w:rsidRDefault="000D7262" w:rsidP="00016AB4">
            <w:pPr>
              <w:ind w:leftChars="-11" w:left="-4" w:rightChars="12" w:right="29" w:hangingChars="12" w:hanging="22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D7262">
              <w:rPr>
                <w:rFonts w:ascii="新細明體" w:hAnsi="新細明體"/>
                <w:noProof/>
                <w:sz w:val="18"/>
                <w:szCs w:val="18"/>
              </w:rPr>
              <w:t>126,972</w:t>
            </w:r>
          </w:p>
        </w:tc>
        <w:tc>
          <w:tcPr>
            <w:tcW w:w="657" w:type="dxa"/>
            <w:tcBorders>
              <w:top w:val="nil"/>
              <w:bottom w:val="single" w:sz="8" w:space="0" w:color="auto"/>
            </w:tcBorders>
            <w:vAlign w:val="center"/>
          </w:tcPr>
          <w:p w14:paraId="4CCE2B22" w14:textId="77777777" w:rsidR="00016AB4" w:rsidRPr="0083117B" w:rsidRDefault="00016AB4" w:rsidP="00016AB4">
            <w:pPr>
              <w:ind w:leftChars="-11" w:left="-4" w:rightChars="12" w:right="29" w:hangingChars="12" w:hanging="22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83117B">
              <w:rPr>
                <w:rFonts w:ascii="新細明體" w:hAnsi="新細明體"/>
                <w:noProof/>
                <w:sz w:val="18"/>
                <w:szCs w:val="18"/>
              </w:rPr>
              <w:t>--</w:t>
            </w:r>
          </w:p>
        </w:tc>
        <w:tc>
          <w:tcPr>
            <w:tcW w:w="1607" w:type="dxa"/>
            <w:tcBorders>
              <w:top w:val="nil"/>
              <w:bottom w:val="single" w:sz="8" w:space="0" w:color="auto"/>
            </w:tcBorders>
            <w:vAlign w:val="center"/>
          </w:tcPr>
          <w:p w14:paraId="1C59A63F" w14:textId="77777777" w:rsidR="00016AB4" w:rsidRPr="0083117B" w:rsidRDefault="000D7262" w:rsidP="00016AB4">
            <w:pPr>
              <w:ind w:leftChars="-11" w:left="-4" w:rightChars="12" w:right="29" w:hangingChars="12" w:hanging="22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D7262">
              <w:rPr>
                <w:rFonts w:ascii="新細明體" w:hAnsi="新細明體"/>
                <w:noProof/>
                <w:sz w:val="18"/>
                <w:szCs w:val="18"/>
              </w:rPr>
              <w:t>279,166</w:t>
            </w:r>
          </w:p>
        </w:tc>
        <w:tc>
          <w:tcPr>
            <w:tcW w:w="1442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364B9222" w14:textId="77777777" w:rsidR="00016AB4" w:rsidRPr="0083117B" w:rsidRDefault="000D7262" w:rsidP="00016AB4">
            <w:pPr>
              <w:ind w:leftChars="-11" w:left="-4" w:rightChars="12" w:right="29" w:hangingChars="12" w:hanging="22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D7262">
              <w:rPr>
                <w:rFonts w:ascii="新細明體" w:hAnsi="新細明體"/>
                <w:noProof/>
                <w:sz w:val="18"/>
                <w:szCs w:val="18"/>
              </w:rPr>
              <w:t>378,078</w:t>
            </w:r>
          </w:p>
        </w:tc>
      </w:tr>
    </w:tbl>
    <w:p w14:paraId="73826288" w14:textId="77777777" w:rsidR="00CD7907" w:rsidRPr="00DF3062" w:rsidRDefault="00CD7907" w:rsidP="00D1286B">
      <w:pPr>
        <w:tabs>
          <w:tab w:val="center" w:pos="4800"/>
        </w:tabs>
        <w:spacing w:line="220" w:lineRule="exact"/>
        <w:ind w:leftChars="1" w:left="358" w:hangingChars="198" w:hanging="356"/>
        <w:rPr>
          <w:color w:val="000000"/>
          <w:sz w:val="18"/>
        </w:rPr>
      </w:pPr>
      <w:proofErr w:type="gramStart"/>
      <w:r w:rsidRPr="00DF3062">
        <w:rPr>
          <w:rFonts w:hint="eastAsia"/>
          <w:color w:val="000000"/>
          <w:sz w:val="18"/>
        </w:rPr>
        <w:t>註</w:t>
      </w:r>
      <w:proofErr w:type="gramEnd"/>
      <w:r w:rsidRPr="00DF3062">
        <w:rPr>
          <w:rFonts w:hint="eastAsia"/>
          <w:color w:val="000000"/>
          <w:sz w:val="18"/>
        </w:rPr>
        <w:t>：</w:t>
      </w:r>
      <w:r w:rsidR="0028281E" w:rsidRPr="0028281E">
        <w:rPr>
          <w:rFonts w:hint="eastAsia"/>
          <w:color w:val="000000"/>
          <w:sz w:val="18"/>
        </w:rPr>
        <w:t>本表係依本部審定該基金決算數額編列。</w:t>
      </w:r>
    </w:p>
    <w:sectPr w:rsidR="00CD7907" w:rsidRPr="00DF3062" w:rsidSect="0018686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851" w:bottom="1418" w:left="851" w:header="1021" w:footer="737" w:gutter="0"/>
      <w:pgNumType w:start="221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21385F" w14:textId="77777777" w:rsidR="00BF777F" w:rsidRDefault="00BF777F" w:rsidP="0001579B">
      <w:pPr>
        <w:ind w:firstLine="480"/>
      </w:pPr>
      <w:r>
        <w:separator/>
      </w:r>
    </w:p>
  </w:endnote>
  <w:endnote w:type="continuationSeparator" w:id="0">
    <w:p w14:paraId="480DD027" w14:textId="77777777" w:rsidR="00BF777F" w:rsidRDefault="00BF777F" w:rsidP="0001579B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a　.">
    <w:altName w:val="標楷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599342" w14:textId="77777777" w:rsidR="002E6F38" w:rsidRPr="008E0478" w:rsidRDefault="002E6F38" w:rsidP="002E6F38">
    <w:pPr>
      <w:pStyle w:val="a5"/>
      <w:ind w:firstLineChars="0" w:firstLine="0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B32843" w14:textId="77777777" w:rsidR="002E6F38" w:rsidRPr="008E0478" w:rsidRDefault="002E6F38" w:rsidP="002E6F38">
    <w:pPr>
      <w:pStyle w:val="a5"/>
      <w:ind w:firstLineChars="0" w:firstLine="0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ED815B" w14:textId="77777777" w:rsidR="00671190" w:rsidRDefault="00671190" w:rsidP="004626DB">
    <w:pPr>
      <w:pStyle w:val="a5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E10CD6" w14:textId="77777777" w:rsidR="00BF777F" w:rsidRDefault="00BF777F" w:rsidP="0001579B">
      <w:pPr>
        <w:ind w:firstLine="480"/>
      </w:pPr>
      <w:r>
        <w:separator/>
      </w:r>
    </w:p>
  </w:footnote>
  <w:footnote w:type="continuationSeparator" w:id="0">
    <w:p w14:paraId="1DA0F8F8" w14:textId="77777777" w:rsidR="00BF777F" w:rsidRDefault="00BF777F" w:rsidP="0001579B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3C4E74" w14:textId="77777777" w:rsidR="00671190" w:rsidRDefault="00671190" w:rsidP="00825B97">
    <w:pPr>
      <w:pStyle w:val="a3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9CD366" w14:textId="77777777" w:rsidR="00671190" w:rsidRDefault="00671190" w:rsidP="00466282">
    <w:pPr>
      <w:pStyle w:val="a3"/>
      <w:ind w:firstLineChars="0"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554190" w14:textId="77777777" w:rsidR="00671190" w:rsidRDefault="00671190" w:rsidP="004626DB">
    <w:pPr>
      <w:pStyle w:val="a3"/>
      <w:ind w:firstLine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90B67"/>
    <w:multiLevelType w:val="hybridMultilevel"/>
    <w:tmpl w:val="21005FAC"/>
    <w:lvl w:ilvl="0" w:tplc="C9FAFA1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8101047"/>
    <w:multiLevelType w:val="hybridMultilevel"/>
    <w:tmpl w:val="4600D0D8"/>
    <w:lvl w:ilvl="0" w:tplc="C60444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CF839A1"/>
    <w:multiLevelType w:val="hybridMultilevel"/>
    <w:tmpl w:val="203269B2"/>
    <w:lvl w:ilvl="0" w:tplc="C60444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D9B15B1"/>
    <w:multiLevelType w:val="hybridMultilevel"/>
    <w:tmpl w:val="CC987850"/>
    <w:lvl w:ilvl="0" w:tplc="2D02F1AA">
      <w:start w:val="1"/>
      <w:numFmt w:val="decimal"/>
      <w:lvlText w:val="%1."/>
      <w:lvlJc w:val="left"/>
      <w:pPr>
        <w:ind w:left="2040" w:hanging="360"/>
      </w:pPr>
      <w:rPr>
        <w:rFonts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11970537"/>
    <w:multiLevelType w:val="hybridMultilevel"/>
    <w:tmpl w:val="B8E6EFD4"/>
    <w:lvl w:ilvl="0" w:tplc="7554AABE">
      <w:start w:val="1"/>
      <w:numFmt w:val="decimal"/>
      <w:lvlText w:val="%1."/>
      <w:lvlJc w:val="left"/>
      <w:pPr>
        <w:ind w:left="41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13" w:hanging="480"/>
      </w:pPr>
    </w:lvl>
    <w:lvl w:ilvl="2" w:tplc="0409001B" w:tentative="1">
      <w:start w:val="1"/>
      <w:numFmt w:val="lowerRoman"/>
      <w:lvlText w:val="%3."/>
      <w:lvlJc w:val="right"/>
      <w:pPr>
        <w:ind w:left="1493" w:hanging="480"/>
      </w:pPr>
    </w:lvl>
    <w:lvl w:ilvl="3" w:tplc="0409000F" w:tentative="1">
      <w:start w:val="1"/>
      <w:numFmt w:val="decimal"/>
      <w:lvlText w:val="%4."/>
      <w:lvlJc w:val="left"/>
      <w:pPr>
        <w:ind w:left="197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3" w:hanging="480"/>
      </w:pPr>
    </w:lvl>
    <w:lvl w:ilvl="5" w:tplc="0409001B" w:tentative="1">
      <w:start w:val="1"/>
      <w:numFmt w:val="lowerRoman"/>
      <w:lvlText w:val="%6."/>
      <w:lvlJc w:val="right"/>
      <w:pPr>
        <w:ind w:left="2933" w:hanging="480"/>
      </w:pPr>
    </w:lvl>
    <w:lvl w:ilvl="6" w:tplc="0409000F" w:tentative="1">
      <w:start w:val="1"/>
      <w:numFmt w:val="decimal"/>
      <w:lvlText w:val="%7."/>
      <w:lvlJc w:val="left"/>
      <w:pPr>
        <w:ind w:left="341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3" w:hanging="480"/>
      </w:pPr>
    </w:lvl>
    <w:lvl w:ilvl="8" w:tplc="0409001B" w:tentative="1">
      <w:start w:val="1"/>
      <w:numFmt w:val="lowerRoman"/>
      <w:lvlText w:val="%9."/>
      <w:lvlJc w:val="right"/>
      <w:pPr>
        <w:ind w:left="4373" w:hanging="480"/>
      </w:pPr>
    </w:lvl>
  </w:abstractNum>
  <w:abstractNum w:abstractNumId="5" w15:restartNumberingAfterBreak="0">
    <w:nsid w:val="17B125B1"/>
    <w:multiLevelType w:val="hybridMultilevel"/>
    <w:tmpl w:val="3B6E48D0"/>
    <w:lvl w:ilvl="0" w:tplc="76C24C22">
      <w:start w:val="4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18EC53CD"/>
    <w:multiLevelType w:val="hybridMultilevel"/>
    <w:tmpl w:val="F5A2F8A8"/>
    <w:lvl w:ilvl="0" w:tplc="D32AB088">
      <w:start w:val="1"/>
      <w:numFmt w:val="decimal"/>
      <w:lvlText w:val="%1."/>
      <w:lvlJc w:val="left"/>
      <w:pPr>
        <w:ind w:left="2040" w:hanging="360"/>
      </w:pPr>
      <w:rPr>
        <w:rFonts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1A0C68E3"/>
    <w:multiLevelType w:val="hybridMultilevel"/>
    <w:tmpl w:val="300498BE"/>
    <w:lvl w:ilvl="0" w:tplc="C9FAFA1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1BE54522"/>
    <w:multiLevelType w:val="hybridMultilevel"/>
    <w:tmpl w:val="E9284916"/>
    <w:lvl w:ilvl="0" w:tplc="856629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1C330532"/>
    <w:multiLevelType w:val="hybridMultilevel"/>
    <w:tmpl w:val="7FA8E52E"/>
    <w:lvl w:ilvl="0" w:tplc="4EBAB01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2A8A1F3F"/>
    <w:multiLevelType w:val="hybridMultilevel"/>
    <w:tmpl w:val="B9D00348"/>
    <w:lvl w:ilvl="0" w:tplc="BCAA40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2C061249"/>
    <w:multiLevelType w:val="hybridMultilevel"/>
    <w:tmpl w:val="441A0DCE"/>
    <w:lvl w:ilvl="0" w:tplc="0F7A0C76">
      <w:start w:val="2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2D026F12"/>
    <w:multiLevelType w:val="hybridMultilevel"/>
    <w:tmpl w:val="D2AE12F6"/>
    <w:lvl w:ilvl="0" w:tplc="AE821C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33D648B4"/>
    <w:multiLevelType w:val="hybridMultilevel"/>
    <w:tmpl w:val="C3705724"/>
    <w:lvl w:ilvl="0" w:tplc="D9ECBA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37903BDE"/>
    <w:multiLevelType w:val="hybridMultilevel"/>
    <w:tmpl w:val="E6747F2E"/>
    <w:lvl w:ilvl="0" w:tplc="C9FAFA1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3AF04F06"/>
    <w:multiLevelType w:val="hybridMultilevel"/>
    <w:tmpl w:val="B9FEF942"/>
    <w:lvl w:ilvl="0" w:tplc="E674944E">
      <w:start w:val="1"/>
      <w:numFmt w:val="decimal"/>
      <w:lvlText w:val="%1."/>
      <w:lvlJc w:val="left"/>
      <w:pPr>
        <w:ind w:left="2040" w:hanging="360"/>
      </w:pPr>
      <w:rPr>
        <w:rFonts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40CD34D5"/>
    <w:multiLevelType w:val="hybridMultilevel"/>
    <w:tmpl w:val="834C9FAA"/>
    <w:lvl w:ilvl="0" w:tplc="EDF8ECDE">
      <w:start w:val="1"/>
      <w:numFmt w:val="decimal"/>
      <w:lvlText w:val="%1."/>
      <w:lvlJc w:val="left"/>
      <w:pPr>
        <w:ind w:left="360" w:hanging="360"/>
      </w:pPr>
      <w:rPr>
        <w:rFonts w:ascii="標楷體" w:eastAsia="標楷體"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41297231"/>
    <w:multiLevelType w:val="hybridMultilevel"/>
    <w:tmpl w:val="B66E20D6"/>
    <w:lvl w:ilvl="0" w:tplc="E7FAE5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8" w15:restartNumberingAfterBreak="0">
    <w:nsid w:val="499E02C1"/>
    <w:multiLevelType w:val="hybridMultilevel"/>
    <w:tmpl w:val="9C2E37D8"/>
    <w:lvl w:ilvl="0" w:tplc="86E474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59DC1B73"/>
    <w:multiLevelType w:val="hybridMultilevel"/>
    <w:tmpl w:val="48AA2D84"/>
    <w:lvl w:ilvl="0" w:tplc="C9880A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6A243E78"/>
    <w:multiLevelType w:val="hybridMultilevel"/>
    <w:tmpl w:val="76366888"/>
    <w:lvl w:ilvl="0" w:tplc="F60CABEC">
      <w:start w:val="1"/>
      <w:numFmt w:val="decimal"/>
      <w:lvlText w:val="(%1)"/>
      <w:lvlJc w:val="left"/>
      <w:pPr>
        <w:ind w:left="12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21" w15:restartNumberingAfterBreak="0">
    <w:nsid w:val="6ADB3485"/>
    <w:multiLevelType w:val="hybridMultilevel"/>
    <w:tmpl w:val="340C13C4"/>
    <w:lvl w:ilvl="0" w:tplc="F60CABEC">
      <w:start w:val="1"/>
      <w:numFmt w:val="decimal"/>
      <w:lvlText w:val="(%1)"/>
      <w:lvlJc w:val="left"/>
      <w:pPr>
        <w:ind w:left="12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22" w15:restartNumberingAfterBreak="0">
    <w:nsid w:val="6D47020C"/>
    <w:multiLevelType w:val="hybridMultilevel"/>
    <w:tmpl w:val="B8E6EFD4"/>
    <w:lvl w:ilvl="0" w:tplc="7554AABE">
      <w:start w:val="1"/>
      <w:numFmt w:val="decimal"/>
      <w:lvlText w:val="%1."/>
      <w:lvlJc w:val="left"/>
      <w:pPr>
        <w:ind w:left="41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13" w:hanging="480"/>
      </w:pPr>
    </w:lvl>
    <w:lvl w:ilvl="2" w:tplc="0409001B" w:tentative="1">
      <w:start w:val="1"/>
      <w:numFmt w:val="lowerRoman"/>
      <w:lvlText w:val="%3."/>
      <w:lvlJc w:val="right"/>
      <w:pPr>
        <w:ind w:left="1493" w:hanging="480"/>
      </w:pPr>
    </w:lvl>
    <w:lvl w:ilvl="3" w:tplc="0409000F" w:tentative="1">
      <w:start w:val="1"/>
      <w:numFmt w:val="decimal"/>
      <w:lvlText w:val="%4."/>
      <w:lvlJc w:val="left"/>
      <w:pPr>
        <w:ind w:left="197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3" w:hanging="480"/>
      </w:pPr>
    </w:lvl>
    <w:lvl w:ilvl="5" w:tplc="0409001B" w:tentative="1">
      <w:start w:val="1"/>
      <w:numFmt w:val="lowerRoman"/>
      <w:lvlText w:val="%6."/>
      <w:lvlJc w:val="right"/>
      <w:pPr>
        <w:ind w:left="2933" w:hanging="480"/>
      </w:pPr>
    </w:lvl>
    <w:lvl w:ilvl="6" w:tplc="0409000F" w:tentative="1">
      <w:start w:val="1"/>
      <w:numFmt w:val="decimal"/>
      <w:lvlText w:val="%7."/>
      <w:lvlJc w:val="left"/>
      <w:pPr>
        <w:ind w:left="341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3" w:hanging="480"/>
      </w:pPr>
    </w:lvl>
    <w:lvl w:ilvl="8" w:tplc="0409001B" w:tentative="1">
      <w:start w:val="1"/>
      <w:numFmt w:val="lowerRoman"/>
      <w:lvlText w:val="%9."/>
      <w:lvlJc w:val="right"/>
      <w:pPr>
        <w:ind w:left="4373" w:hanging="480"/>
      </w:pPr>
    </w:lvl>
  </w:abstractNum>
  <w:abstractNum w:abstractNumId="23" w15:restartNumberingAfterBreak="0">
    <w:nsid w:val="6DEC50FD"/>
    <w:multiLevelType w:val="hybridMultilevel"/>
    <w:tmpl w:val="246224B4"/>
    <w:lvl w:ilvl="0" w:tplc="4EBAB01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6FAE25DA"/>
    <w:multiLevelType w:val="hybridMultilevel"/>
    <w:tmpl w:val="ACC23C94"/>
    <w:lvl w:ilvl="0" w:tplc="C9FAFA1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747750CA"/>
    <w:multiLevelType w:val="hybridMultilevel"/>
    <w:tmpl w:val="B43AA2F2"/>
    <w:lvl w:ilvl="0" w:tplc="63F087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75BD15DB"/>
    <w:multiLevelType w:val="hybridMultilevel"/>
    <w:tmpl w:val="38D842AA"/>
    <w:lvl w:ilvl="0" w:tplc="C9FAFA1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7C534FFC"/>
    <w:multiLevelType w:val="hybridMultilevel"/>
    <w:tmpl w:val="9ED4D39E"/>
    <w:lvl w:ilvl="0" w:tplc="C9FAFA1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9"/>
  </w:num>
  <w:num w:numId="2">
    <w:abstractNumId w:val="13"/>
  </w:num>
  <w:num w:numId="3">
    <w:abstractNumId w:val="1"/>
  </w:num>
  <w:num w:numId="4">
    <w:abstractNumId w:val="12"/>
  </w:num>
  <w:num w:numId="5">
    <w:abstractNumId w:val="22"/>
  </w:num>
  <w:num w:numId="6">
    <w:abstractNumId w:val="4"/>
  </w:num>
  <w:num w:numId="7">
    <w:abstractNumId w:val="8"/>
  </w:num>
  <w:num w:numId="8">
    <w:abstractNumId w:val="25"/>
  </w:num>
  <w:num w:numId="9">
    <w:abstractNumId w:val="10"/>
  </w:num>
  <w:num w:numId="10">
    <w:abstractNumId w:val="18"/>
  </w:num>
  <w:num w:numId="11">
    <w:abstractNumId w:val="17"/>
  </w:num>
  <w:num w:numId="12">
    <w:abstractNumId w:val="23"/>
  </w:num>
  <w:num w:numId="13">
    <w:abstractNumId w:val="11"/>
  </w:num>
  <w:num w:numId="14">
    <w:abstractNumId w:val="9"/>
  </w:num>
  <w:num w:numId="15">
    <w:abstractNumId w:val="5"/>
  </w:num>
  <w:num w:numId="16">
    <w:abstractNumId w:val="20"/>
  </w:num>
  <w:num w:numId="17">
    <w:abstractNumId w:val="21"/>
  </w:num>
  <w:num w:numId="18">
    <w:abstractNumId w:val="3"/>
  </w:num>
  <w:num w:numId="19">
    <w:abstractNumId w:val="15"/>
  </w:num>
  <w:num w:numId="20">
    <w:abstractNumId w:val="6"/>
  </w:num>
  <w:num w:numId="21">
    <w:abstractNumId w:val="24"/>
  </w:num>
  <w:num w:numId="22">
    <w:abstractNumId w:val="14"/>
  </w:num>
  <w:num w:numId="23">
    <w:abstractNumId w:val="26"/>
  </w:num>
  <w:num w:numId="24">
    <w:abstractNumId w:val="27"/>
  </w:num>
  <w:num w:numId="25">
    <w:abstractNumId w:val="0"/>
  </w:num>
  <w:num w:numId="26">
    <w:abstractNumId w:val="16"/>
  </w:num>
  <w:num w:numId="27">
    <w:abstractNumId w:val="2"/>
  </w:num>
  <w:num w:numId="28">
    <w:abstractNumId w:val="7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isplayBackgroundShape/>
  <w:mirrorMargins/>
  <w:bordersDoNotSurroundHeader/>
  <w:bordersDoNotSurroundFooter/>
  <w:hideSpellingErrors/>
  <w:hideGrammaticalErrors/>
  <w:proofState w:spelling="clean" w:grammar="clean"/>
  <w:attachedTemplate r:id="rId1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0"/>
  <w:evenAndOddHeaders/>
  <w:displayHorizontalDrawingGridEvery w:val="0"/>
  <w:displayVertic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47FB"/>
    <w:rsid w:val="00005D05"/>
    <w:rsid w:val="00006BE3"/>
    <w:rsid w:val="0000711D"/>
    <w:rsid w:val="0001173C"/>
    <w:rsid w:val="00012187"/>
    <w:rsid w:val="00014AB4"/>
    <w:rsid w:val="00015481"/>
    <w:rsid w:val="0001579B"/>
    <w:rsid w:val="0001689E"/>
    <w:rsid w:val="00016AB4"/>
    <w:rsid w:val="00017262"/>
    <w:rsid w:val="00017614"/>
    <w:rsid w:val="00017B22"/>
    <w:rsid w:val="00020A3C"/>
    <w:rsid w:val="00025EDB"/>
    <w:rsid w:val="000275CD"/>
    <w:rsid w:val="00031E3D"/>
    <w:rsid w:val="00033053"/>
    <w:rsid w:val="00035F8A"/>
    <w:rsid w:val="00036C3A"/>
    <w:rsid w:val="00041F67"/>
    <w:rsid w:val="0004378C"/>
    <w:rsid w:val="000476E1"/>
    <w:rsid w:val="00047E7B"/>
    <w:rsid w:val="00050B9A"/>
    <w:rsid w:val="00051B19"/>
    <w:rsid w:val="00053301"/>
    <w:rsid w:val="000545C4"/>
    <w:rsid w:val="0005776E"/>
    <w:rsid w:val="00060E0A"/>
    <w:rsid w:val="00065C94"/>
    <w:rsid w:val="000665FE"/>
    <w:rsid w:val="00066E13"/>
    <w:rsid w:val="00066E22"/>
    <w:rsid w:val="00066FAB"/>
    <w:rsid w:val="00067800"/>
    <w:rsid w:val="0007137E"/>
    <w:rsid w:val="00071C4A"/>
    <w:rsid w:val="000722F2"/>
    <w:rsid w:val="000723EA"/>
    <w:rsid w:val="000728AE"/>
    <w:rsid w:val="00072CA8"/>
    <w:rsid w:val="000742F9"/>
    <w:rsid w:val="0007500F"/>
    <w:rsid w:val="00075110"/>
    <w:rsid w:val="00077130"/>
    <w:rsid w:val="00077E76"/>
    <w:rsid w:val="0008697A"/>
    <w:rsid w:val="0008733E"/>
    <w:rsid w:val="00090F11"/>
    <w:rsid w:val="0009329C"/>
    <w:rsid w:val="00095E1D"/>
    <w:rsid w:val="000962A9"/>
    <w:rsid w:val="000A2813"/>
    <w:rsid w:val="000B01D6"/>
    <w:rsid w:val="000B179A"/>
    <w:rsid w:val="000B350F"/>
    <w:rsid w:val="000B3633"/>
    <w:rsid w:val="000B3748"/>
    <w:rsid w:val="000B3771"/>
    <w:rsid w:val="000B37F2"/>
    <w:rsid w:val="000B3906"/>
    <w:rsid w:val="000B3FA2"/>
    <w:rsid w:val="000B44D4"/>
    <w:rsid w:val="000B4844"/>
    <w:rsid w:val="000B6E4C"/>
    <w:rsid w:val="000C240F"/>
    <w:rsid w:val="000C4EA4"/>
    <w:rsid w:val="000C516D"/>
    <w:rsid w:val="000C79E7"/>
    <w:rsid w:val="000D23DA"/>
    <w:rsid w:val="000D445B"/>
    <w:rsid w:val="000D4B6B"/>
    <w:rsid w:val="000D69E7"/>
    <w:rsid w:val="000D7262"/>
    <w:rsid w:val="000D74D3"/>
    <w:rsid w:val="000D756E"/>
    <w:rsid w:val="000D7E17"/>
    <w:rsid w:val="000E3B57"/>
    <w:rsid w:val="000E57C0"/>
    <w:rsid w:val="000E58C2"/>
    <w:rsid w:val="000E6341"/>
    <w:rsid w:val="000E68FD"/>
    <w:rsid w:val="000E71D3"/>
    <w:rsid w:val="000F0074"/>
    <w:rsid w:val="000F1526"/>
    <w:rsid w:val="000F67B2"/>
    <w:rsid w:val="001032BB"/>
    <w:rsid w:val="0010637D"/>
    <w:rsid w:val="00107196"/>
    <w:rsid w:val="0010780A"/>
    <w:rsid w:val="00112E54"/>
    <w:rsid w:val="001131C0"/>
    <w:rsid w:val="00113571"/>
    <w:rsid w:val="001136A8"/>
    <w:rsid w:val="001157E8"/>
    <w:rsid w:val="00117A9B"/>
    <w:rsid w:val="00117FED"/>
    <w:rsid w:val="00120751"/>
    <w:rsid w:val="00120E0D"/>
    <w:rsid w:val="00121356"/>
    <w:rsid w:val="001226FE"/>
    <w:rsid w:val="0012775A"/>
    <w:rsid w:val="00132DD2"/>
    <w:rsid w:val="00133F61"/>
    <w:rsid w:val="0013507D"/>
    <w:rsid w:val="00135AF0"/>
    <w:rsid w:val="0013761F"/>
    <w:rsid w:val="00140E78"/>
    <w:rsid w:val="0014128A"/>
    <w:rsid w:val="0014254D"/>
    <w:rsid w:val="00142B4A"/>
    <w:rsid w:val="00146813"/>
    <w:rsid w:val="00150D77"/>
    <w:rsid w:val="001517CB"/>
    <w:rsid w:val="00151EDF"/>
    <w:rsid w:val="00152AA0"/>
    <w:rsid w:val="00155FD9"/>
    <w:rsid w:val="00157398"/>
    <w:rsid w:val="0016133D"/>
    <w:rsid w:val="0016156A"/>
    <w:rsid w:val="00161EB5"/>
    <w:rsid w:val="0017059B"/>
    <w:rsid w:val="001716D5"/>
    <w:rsid w:val="00171E19"/>
    <w:rsid w:val="00173DB4"/>
    <w:rsid w:val="00174294"/>
    <w:rsid w:val="00177077"/>
    <w:rsid w:val="00182962"/>
    <w:rsid w:val="00183E74"/>
    <w:rsid w:val="0018686D"/>
    <w:rsid w:val="00186B1D"/>
    <w:rsid w:val="00187007"/>
    <w:rsid w:val="00191A23"/>
    <w:rsid w:val="00191E38"/>
    <w:rsid w:val="00195B9B"/>
    <w:rsid w:val="001A145D"/>
    <w:rsid w:val="001A22AB"/>
    <w:rsid w:val="001A4CFE"/>
    <w:rsid w:val="001B11E8"/>
    <w:rsid w:val="001B1A5A"/>
    <w:rsid w:val="001B2BC3"/>
    <w:rsid w:val="001B2E6E"/>
    <w:rsid w:val="001B5641"/>
    <w:rsid w:val="001B6125"/>
    <w:rsid w:val="001C04AF"/>
    <w:rsid w:val="001C054C"/>
    <w:rsid w:val="001C3EF7"/>
    <w:rsid w:val="001C568D"/>
    <w:rsid w:val="001C5FD6"/>
    <w:rsid w:val="001D1834"/>
    <w:rsid w:val="001D1B7C"/>
    <w:rsid w:val="001D64E7"/>
    <w:rsid w:val="001E1622"/>
    <w:rsid w:val="001E1F7B"/>
    <w:rsid w:val="001E217E"/>
    <w:rsid w:val="001E73A4"/>
    <w:rsid w:val="001F3395"/>
    <w:rsid w:val="001F5235"/>
    <w:rsid w:val="001F6A5B"/>
    <w:rsid w:val="001F74B8"/>
    <w:rsid w:val="00201A79"/>
    <w:rsid w:val="00202E82"/>
    <w:rsid w:val="002035F0"/>
    <w:rsid w:val="00203EDE"/>
    <w:rsid w:val="00205411"/>
    <w:rsid w:val="00205E33"/>
    <w:rsid w:val="00205F8B"/>
    <w:rsid w:val="00206A02"/>
    <w:rsid w:val="00207125"/>
    <w:rsid w:val="00207D97"/>
    <w:rsid w:val="00210B17"/>
    <w:rsid w:val="002136CF"/>
    <w:rsid w:val="002165EA"/>
    <w:rsid w:val="002206A9"/>
    <w:rsid w:val="00220FF1"/>
    <w:rsid w:val="00221915"/>
    <w:rsid w:val="00222553"/>
    <w:rsid w:val="00222820"/>
    <w:rsid w:val="00222A29"/>
    <w:rsid w:val="00222FFF"/>
    <w:rsid w:val="00225597"/>
    <w:rsid w:val="002257F4"/>
    <w:rsid w:val="00231C45"/>
    <w:rsid w:val="00233711"/>
    <w:rsid w:val="00235ADA"/>
    <w:rsid w:val="00236943"/>
    <w:rsid w:val="002369A3"/>
    <w:rsid w:val="0023753F"/>
    <w:rsid w:val="00240D57"/>
    <w:rsid w:val="00241C1D"/>
    <w:rsid w:val="00243539"/>
    <w:rsid w:val="00245F49"/>
    <w:rsid w:val="00246044"/>
    <w:rsid w:val="0025202F"/>
    <w:rsid w:val="00252A1C"/>
    <w:rsid w:val="0025573E"/>
    <w:rsid w:val="00255FC1"/>
    <w:rsid w:val="00257A5C"/>
    <w:rsid w:val="00257F38"/>
    <w:rsid w:val="002629DF"/>
    <w:rsid w:val="002630D2"/>
    <w:rsid w:val="00263673"/>
    <w:rsid w:val="0026480B"/>
    <w:rsid w:val="00265528"/>
    <w:rsid w:val="00266891"/>
    <w:rsid w:val="00266A79"/>
    <w:rsid w:val="002678D3"/>
    <w:rsid w:val="00270622"/>
    <w:rsid w:val="00271153"/>
    <w:rsid w:val="00271766"/>
    <w:rsid w:val="0027317A"/>
    <w:rsid w:val="002744F7"/>
    <w:rsid w:val="00276865"/>
    <w:rsid w:val="00277456"/>
    <w:rsid w:val="0028067F"/>
    <w:rsid w:val="002808E0"/>
    <w:rsid w:val="002808F0"/>
    <w:rsid w:val="00282155"/>
    <w:rsid w:val="0028281E"/>
    <w:rsid w:val="00284105"/>
    <w:rsid w:val="002848A1"/>
    <w:rsid w:val="00285ACA"/>
    <w:rsid w:val="00285E81"/>
    <w:rsid w:val="002879ED"/>
    <w:rsid w:val="00290CB3"/>
    <w:rsid w:val="002927AF"/>
    <w:rsid w:val="00296630"/>
    <w:rsid w:val="002A0674"/>
    <w:rsid w:val="002A1D99"/>
    <w:rsid w:val="002A276F"/>
    <w:rsid w:val="002A39B9"/>
    <w:rsid w:val="002A4A6E"/>
    <w:rsid w:val="002B12B9"/>
    <w:rsid w:val="002B4E44"/>
    <w:rsid w:val="002B7B42"/>
    <w:rsid w:val="002C47BD"/>
    <w:rsid w:val="002C50F3"/>
    <w:rsid w:val="002D1C8B"/>
    <w:rsid w:val="002D458D"/>
    <w:rsid w:val="002D4B49"/>
    <w:rsid w:val="002D4D8D"/>
    <w:rsid w:val="002D5431"/>
    <w:rsid w:val="002D6C0E"/>
    <w:rsid w:val="002D6F14"/>
    <w:rsid w:val="002D758F"/>
    <w:rsid w:val="002D7812"/>
    <w:rsid w:val="002E006E"/>
    <w:rsid w:val="002E1434"/>
    <w:rsid w:val="002E20A2"/>
    <w:rsid w:val="002E40B6"/>
    <w:rsid w:val="002E4950"/>
    <w:rsid w:val="002E5546"/>
    <w:rsid w:val="002E615A"/>
    <w:rsid w:val="002E6F38"/>
    <w:rsid w:val="002E7BA5"/>
    <w:rsid w:val="002F060C"/>
    <w:rsid w:val="002F7E7F"/>
    <w:rsid w:val="00300287"/>
    <w:rsid w:val="0030368B"/>
    <w:rsid w:val="00303D58"/>
    <w:rsid w:val="003043DA"/>
    <w:rsid w:val="00304B79"/>
    <w:rsid w:val="00304C2A"/>
    <w:rsid w:val="00306988"/>
    <w:rsid w:val="003113C0"/>
    <w:rsid w:val="003124D2"/>
    <w:rsid w:val="00314579"/>
    <w:rsid w:val="0031474F"/>
    <w:rsid w:val="00317260"/>
    <w:rsid w:val="003205BF"/>
    <w:rsid w:val="00323F71"/>
    <w:rsid w:val="0032449E"/>
    <w:rsid w:val="0032556A"/>
    <w:rsid w:val="0032597A"/>
    <w:rsid w:val="00325DDB"/>
    <w:rsid w:val="003265AD"/>
    <w:rsid w:val="003311E7"/>
    <w:rsid w:val="00331C88"/>
    <w:rsid w:val="00332ADD"/>
    <w:rsid w:val="00332DEA"/>
    <w:rsid w:val="00343AD3"/>
    <w:rsid w:val="00347152"/>
    <w:rsid w:val="00352148"/>
    <w:rsid w:val="003549DA"/>
    <w:rsid w:val="003551D4"/>
    <w:rsid w:val="00355E35"/>
    <w:rsid w:val="00356112"/>
    <w:rsid w:val="003605EA"/>
    <w:rsid w:val="00360DE1"/>
    <w:rsid w:val="0036368B"/>
    <w:rsid w:val="0036635D"/>
    <w:rsid w:val="003666D1"/>
    <w:rsid w:val="0037218B"/>
    <w:rsid w:val="00372887"/>
    <w:rsid w:val="00380291"/>
    <w:rsid w:val="00380EE1"/>
    <w:rsid w:val="00382A3D"/>
    <w:rsid w:val="003834EA"/>
    <w:rsid w:val="00385C94"/>
    <w:rsid w:val="003869BA"/>
    <w:rsid w:val="00386A4E"/>
    <w:rsid w:val="00387BCF"/>
    <w:rsid w:val="0039441F"/>
    <w:rsid w:val="003956D6"/>
    <w:rsid w:val="003A445C"/>
    <w:rsid w:val="003A6221"/>
    <w:rsid w:val="003B2092"/>
    <w:rsid w:val="003B23AA"/>
    <w:rsid w:val="003B5551"/>
    <w:rsid w:val="003C01B9"/>
    <w:rsid w:val="003C2A05"/>
    <w:rsid w:val="003C52F9"/>
    <w:rsid w:val="003C5477"/>
    <w:rsid w:val="003C70DA"/>
    <w:rsid w:val="003D01AD"/>
    <w:rsid w:val="003D126D"/>
    <w:rsid w:val="003D173C"/>
    <w:rsid w:val="003D1963"/>
    <w:rsid w:val="003D2306"/>
    <w:rsid w:val="003D232D"/>
    <w:rsid w:val="003D2442"/>
    <w:rsid w:val="003E1D26"/>
    <w:rsid w:val="003E2510"/>
    <w:rsid w:val="003E27A3"/>
    <w:rsid w:val="003E2ECB"/>
    <w:rsid w:val="003E5359"/>
    <w:rsid w:val="003F0A6E"/>
    <w:rsid w:val="003F38B7"/>
    <w:rsid w:val="003F4A04"/>
    <w:rsid w:val="003F5BA5"/>
    <w:rsid w:val="003F7316"/>
    <w:rsid w:val="00401A72"/>
    <w:rsid w:val="004024A0"/>
    <w:rsid w:val="0040338A"/>
    <w:rsid w:val="00403879"/>
    <w:rsid w:val="00403C1D"/>
    <w:rsid w:val="00405FAF"/>
    <w:rsid w:val="00406482"/>
    <w:rsid w:val="00406C63"/>
    <w:rsid w:val="00410778"/>
    <w:rsid w:val="004107ED"/>
    <w:rsid w:val="00412699"/>
    <w:rsid w:val="00412EE9"/>
    <w:rsid w:val="00412F9A"/>
    <w:rsid w:val="00413080"/>
    <w:rsid w:val="00413334"/>
    <w:rsid w:val="00413953"/>
    <w:rsid w:val="0041571C"/>
    <w:rsid w:val="00420CE8"/>
    <w:rsid w:val="00421CB7"/>
    <w:rsid w:val="00422126"/>
    <w:rsid w:val="004253A7"/>
    <w:rsid w:val="00425B7A"/>
    <w:rsid w:val="00427DEC"/>
    <w:rsid w:val="00432525"/>
    <w:rsid w:val="004350AA"/>
    <w:rsid w:val="00436A16"/>
    <w:rsid w:val="0043758F"/>
    <w:rsid w:val="00440846"/>
    <w:rsid w:val="00443817"/>
    <w:rsid w:val="00446BE4"/>
    <w:rsid w:val="00446EB1"/>
    <w:rsid w:val="0045122E"/>
    <w:rsid w:val="00451892"/>
    <w:rsid w:val="00456645"/>
    <w:rsid w:val="00460BEB"/>
    <w:rsid w:val="00461A8B"/>
    <w:rsid w:val="004626DB"/>
    <w:rsid w:val="00462FDE"/>
    <w:rsid w:val="00463132"/>
    <w:rsid w:val="0046340C"/>
    <w:rsid w:val="00463EF3"/>
    <w:rsid w:val="00465DB8"/>
    <w:rsid w:val="00466282"/>
    <w:rsid w:val="00472E58"/>
    <w:rsid w:val="004742E1"/>
    <w:rsid w:val="00474965"/>
    <w:rsid w:val="00476CA6"/>
    <w:rsid w:val="00477E7E"/>
    <w:rsid w:val="00484990"/>
    <w:rsid w:val="0048700B"/>
    <w:rsid w:val="00491297"/>
    <w:rsid w:val="004917F5"/>
    <w:rsid w:val="0049254D"/>
    <w:rsid w:val="00492BEA"/>
    <w:rsid w:val="00495347"/>
    <w:rsid w:val="004A02BE"/>
    <w:rsid w:val="004A1360"/>
    <w:rsid w:val="004A4BAE"/>
    <w:rsid w:val="004A5B2D"/>
    <w:rsid w:val="004A7548"/>
    <w:rsid w:val="004A76D8"/>
    <w:rsid w:val="004B1468"/>
    <w:rsid w:val="004B2D69"/>
    <w:rsid w:val="004B4537"/>
    <w:rsid w:val="004B4684"/>
    <w:rsid w:val="004B5297"/>
    <w:rsid w:val="004B63F4"/>
    <w:rsid w:val="004B7D2E"/>
    <w:rsid w:val="004C2886"/>
    <w:rsid w:val="004C52FF"/>
    <w:rsid w:val="004C5958"/>
    <w:rsid w:val="004D1446"/>
    <w:rsid w:val="004D496D"/>
    <w:rsid w:val="004D70D8"/>
    <w:rsid w:val="004E184F"/>
    <w:rsid w:val="004E3392"/>
    <w:rsid w:val="004E3ECE"/>
    <w:rsid w:val="004E539C"/>
    <w:rsid w:val="004E6738"/>
    <w:rsid w:val="004E7173"/>
    <w:rsid w:val="004F0C43"/>
    <w:rsid w:val="004F1285"/>
    <w:rsid w:val="004F2322"/>
    <w:rsid w:val="004F3768"/>
    <w:rsid w:val="004F54EA"/>
    <w:rsid w:val="005023AE"/>
    <w:rsid w:val="005042A6"/>
    <w:rsid w:val="005043B0"/>
    <w:rsid w:val="00504BA4"/>
    <w:rsid w:val="00505CC5"/>
    <w:rsid w:val="0050673E"/>
    <w:rsid w:val="0050698F"/>
    <w:rsid w:val="00507DB0"/>
    <w:rsid w:val="00512633"/>
    <w:rsid w:val="00513F7A"/>
    <w:rsid w:val="00517B4C"/>
    <w:rsid w:val="00517D88"/>
    <w:rsid w:val="00521212"/>
    <w:rsid w:val="00521A12"/>
    <w:rsid w:val="00522200"/>
    <w:rsid w:val="00522CA3"/>
    <w:rsid w:val="00523075"/>
    <w:rsid w:val="00523F13"/>
    <w:rsid w:val="00531C12"/>
    <w:rsid w:val="00534BA6"/>
    <w:rsid w:val="00535471"/>
    <w:rsid w:val="00535485"/>
    <w:rsid w:val="00540C02"/>
    <w:rsid w:val="00541BA3"/>
    <w:rsid w:val="0054256A"/>
    <w:rsid w:val="00543CBB"/>
    <w:rsid w:val="00543D56"/>
    <w:rsid w:val="00550E24"/>
    <w:rsid w:val="00550FE6"/>
    <w:rsid w:val="005519FF"/>
    <w:rsid w:val="00551BBA"/>
    <w:rsid w:val="00553092"/>
    <w:rsid w:val="00554555"/>
    <w:rsid w:val="0055604B"/>
    <w:rsid w:val="005579B2"/>
    <w:rsid w:val="00560415"/>
    <w:rsid w:val="005606B2"/>
    <w:rsid w:val="0056366E"/>
    <w:rsid w:val="00563BBF"/>
    <w:rsid w:val="00564471"/>
    <w:rsid w:val="005658B9"/>
    <w:rsid w:val="00566888"/>
    <w:rsid w:val="00574A64"/>
    <w:rsid w:val="00574CC8"/>
    <w:rsid w:val="00575E45"/>
    <w:rsid w:val="005762E1"/>
    <w:rsid w:val="00577EB8"/>
    <w:rsid w:val="005802E3"/>
    <w:rsid w:val="005827EC"/>
    <w:rsid w:val="00582A09"/>
    <w:rsid w:val="00582FC0"/>
    <w:rsid w:val="00583581"/>
    <w:rsid w:val="00591B74"/>
    <w:rsid w:val="0059233B"/>
    <w:rsid w:val="00593620"/>
    <w:rsid w:val="005964F4"/>
    <w:rsid w:val="00596E0A"/>
    <w:rsid w:val="005970C5"/>
    <w:rsid w:val="00597E35"/>
    <w:rsid w:val="005A0C98"/>
    <w:rsid w:val="005A13E7"/>
    <w:rsid w:val="005A6773"/>
    <w:rsid w:val="005A6797"/>
    <w:rsid w:val="005A67A0"/>
    <w:rsid w:val="005A6F5C"/>
    <w:rsid w:val="005B08A1"/>
    <w:rsid w:val="005B0DA4"/>
    <w:rsid w:val="005B3FD8"/>
    <w:rsid w:val="005C45A4"/>
    <w:rsid w:val="005C5D35"/>
    <w:rsid w:val="005C6BB5"/>
    <w:rsid w:val="005D0B0C"/>
    <w:rsid w:val="005D1C83"/>
    <w:rsid w:val="005D1EC3"/>
    <w:rsid w:val="005D3EEA"/>
    <w:rsid w:val="005D4D7A"/>
    <w:rsid w:val="005D5389"/>
    <w:rsid w:val="005D564A"/>
    <w:rsid w:val="005D65C8"/>
    <w:rsid w:val="005D69D7"/>
    <w:rsid w:val="005D7893"/>
    <w:rsid w:val="005E0065"/>
    <w:rsid w:val="005E0512"/>
    <w:rsid w:val="005E1A0B"/>
    <w:rsid w:val="005E45B4"/>
    <w:rsid w:val="005E6B43"/>
    <w:rsid w:val="005E71DF"/>
    <w:rsid w:val="005E7288"/>
    <w:rsid w:val="005F0EA9"/>
    <w:rsid w:val="005F27A6"/>
    <w:rsid w:val="005F31DD"/>
    <w:rsid w:val="005F3D1B"/>
    <w:rsid w:val="005F5662"/>
    <w:rsid w:val="005F7F31"/>
    <w:rsid w:val="006011C0"/>
    <w:rsid w:val="00602742"/>
    <w:rsid w:val="00602994"/>
    <w:rsid w:val="006139F9"/>
    <w:rsid w:val="00616A4A"/>
    <w:rsid w:val="00617788"/>
    <w:rsid w:val="00620717"/>
    <w:rsid w:val="00620A36"/>
    <w:rsid w:val="006215EF"/>
    <w:rsid w:val="00622B97"/>
    <w:rsid w:val="00623178"/>
    <w:rsid w:val="0062469E"/>
    <w:rsid w:val="00626272"/>
    <w:rsid w:val="0063069B"/>
    <w:rsid w:val="00630B2D"/>
    <w:rsid w:val="00634588"/>
    <w:rsid w:val="0063497B"/>
    <w:rsid w:val="0063740B"/>
    <w:rsid w:val="00642526"/>
    <w:rsid w:val="006438AD"/>
    <w:rsid w:val="00644A74"/>
    <w:rsid w:val="00652331"/>
    <w:rsid w:val="00653360"/>
    <w:rsid w:val="006558FF"/>
    <w:rsid w:val="00657998"/>
    <w:rsid w:val="006635D3"/>
    <w:rsid w:val="00664268"/>
    <w:rsid w:val="00671190"/>
    <w:rsid w:val="00672BB9"/>
    <w:rsid w:val="006765CF"/>
    <w:rsid w:val="00677B03"/>
    <w:rsid w:val="006801A2"/>
    <w:rsid w:val="00681D49"/>
    <w:rsid w:val="006913D1"/>
    <w:rsid w:val="0069295C"/>
    <w:rsid w:val="0069345F"/>
    <w:rsid w:val="0069541D"/>
    <w:rsid w:val="00695946"/>
    <w:rsid w:val="006962E7"/>
    <w:rsid w:val="0069667E"/>
    <w:rsid w:val="00696B1A"/>
    <w:rsid w:val="00697A5A"/>
    <w:rsid w:val="006A519C"/>
    <w:rsid w:val="006A60AF"/>
    <w:rsid w:val="006B75E9"/>
    <w:rsid w:val="006C1765"/>
    <w:rsid w:val="006C1937"/>
    <w:rsid w:val="006C2F1B"/>
    <w:rsid w:val="006C3304"/>
    <w:rsid w:val="006C3707"/>
    <w:rsid w:val="006C6B32"/>
    <w:rsid w:val="006C7238"/>
    <w:rsid w:val="006D1E22"/>
    <w:rsid w:val="006D4E94"/>
    <w:rsid w:val="006D549B"/>
    <w:rsid w:val="006D5546"/>
    <w:rsid w:val="006E1692"/>
    <w:rsid w:val="006E276E"/>
    <w:rsid w:val="006E3768"/>
    <w:rsid w:val="006E49C6"/>
    <w:rsid w:val="006E5A9D"/>
    <w:rsid w:val="006E7EC8"/>
    <w:rsid w:val="006F344C"/>
    <w:rsid w:val="006F4A2B"/>
    <w:rsid w:val="006F5B14"/>
    <w:rsid w:val="006F75EF"/>
    <w:rsid w:val="00701103"/>
    <w:rsid w:val="0070265C"/>
    <w:rsid w:val="00704B2F"/>
    <w:rsid w:val="00705601"/>
    <w:rsid w:val="00705A77"/>
    <w:rsid w:val="00705B95"/>
    <w:rsid w:val="00707467"/>
    <w:rsid w:val="00710D0B"/>
    <w:rsid w:val="00712825"/>
    <w:rsid w:val="007166F9"/>
    <w:rsid w:val="007204CF"/>
    <w:rsid w:val="007301EC"/>
    <w:rsid w:val="007343A0"/>
    <w:rsid w:val="00735579"/>
    <w:rsid w:val="007371AD"/>
    <w:rsid w:val="007379F3"/>
    <w:rsid w:val="00740F67"/>
    <w:rsid w:val="007419FA"/>
    <w:rsid w:val="0074204A"/>
    <w:rsid w:val="007455CF"/>
    <w:rsid w:val="0074590F"/>
    <w:rsid w:val="00745E23"/>
    <w:rsid w:val="007464CA"/>
    <w:rsid w:val="0074659A"/>
    <w:rsid w:val="00746DA4"/>
    <w:rsid w:val="00752858"/>
    <w:rsid w:val="00755DE1"/>
    <w:rsid w:val="00762E5D"/>
    <w:rsid w:val="00764140"/>
    <w:rsid w:val="00764B7D"/>
    <w:rsid w:val="00764F9D"/>
    <w:rsid w:val="007674D5"/>
    <w:rsid w:val="00767574"/>
    <w:rsid w:val="00770C60"/>
    <w:rsid w:val="007721A5"/>
    <w:rsid w:val="007736FC"/>
    <w:rsid w:val="007737D7"/>
    <w:rsid w:val="00774BB0"/>
    <w:rsid w:val="00780995"/>
    <w:rsid w:val="00783690"/>
    <w:rsid w:val="0078604F"/>
    <w:rsid w:val="00786175"/>
    <w:rsid w:val="007863E1"/>
    <w:rsid w:val="007875C2"/>
    <w:rsid w:val="00787C21"/>
    <w:rsid w:val="007901EF"/>
    <w:rsid w:val="00792EA7"/>
    <w:rsid w:val="00794529"/>
    <w:rsid w:val="00796283"/>
    <w:rsid w:val="007A0539"/>
    <w:rsid w:val="007A219B"/>
    <w:rsid w:val="007A36DC"/>
    <w:rsid w:val="007A3B3D"/>
    <w:rsid w:val="007A6DF8"/>
    <w:rsid w:val="007A7B2C"/>
    <w:rsid w:val="007A7D7C"/>
    <w:rsid w:val="007B0816"/>
    <w:rsid w:val="007B1C1B"/>
    <w:rsid w:val="007B322B"/>
    <w:rsid w:val="007B3A6C"/>
    <w:rsid w:val="007B6C9F"/>
    <w:rsid w:val="007B7053"/>
    <w:rsid w:val="007B736B"/>
    <w:rsid w:val="007C13CE"/>
    <w:rsid w:val="007C2574"/>
    <w:rsid w:val="007C58D4"/>
    <w:rsid w:val="007D03E9"/>
    <w:rsid w:val="007D0C7A"/>
    <w:rsid w:val="007D52CE"/>
    <w:rsid w:val="007D5B37"/>
    <w:rsid w:val="007E0073"/>
    <w:rsid w:val="007E03E9"/>
    <w:rsid w:val="007E09C1"/>
    <w:rsid w:val="007E1F11"/>
    <w:rsid w:val="007E2AA5"/>
    <w:rsid w:val="007E44BD"/>
    <w:rsid w:val="007E463A"/>
    <w:rsid w:val="007E5C86"/>
    <w:rsid w:val="007E75A7"/>
    <w:rsid w:val="007F048C"/>
    <w:rsid w:val="007F1BBC"/>
    <w:rsid w:val="007F2004"/>
    <w:rsid w:val="007F4219"/>
    <w:rsid w:val="007F5F95"/>
    <w:rsid w:val="00803859"/>
    <w:rsid w:val="00807DBD"/>
    <w:rsid w:val="00812430"/>
    <w:rsid w:val="00812DA8"/>
    <w:rsid w:val="008141F0"/>
    <w:rsid w:val="008147CE"/>
    <w:rsid w:val="008154B0"/>
    <w:rsid w:val="008159EE"/>
    <w:rsid w:val="00816B3C"/>
    <w:rsid w:val="00822B0A"/>
    <w:rsid w:val="0082312F"/>
    <w:rsid w:val="00823C9E"/>
    <w:rsid w:val="00825B97"/>
    <w:rsid w:val="008267CD"/>
    <w:rsid w:val="00826999"/>
    <w:rsid w:val="0083117B"/>
    <w:rsid w:val="00833DFE"/>
    <w:rsid w:val="00833E33"/>
    <w:rsid w:val="00833F2C"/>
    <w:rsid w:val="008374D8"/>
    <w:rsid w:val="00840BDF"/>
    <w:rsid w:val="0084114A"/>
    <w:rsid w:val="00845A6D"/>
    <w:rsid w:val="008464D5"/>
    <w:rsid w:val="008507B1"/>
    <w:rsid w:val="00850AD1"/>
    <w:rsid w:val="00850E29"/>
    <w:rsid w:val="00852A57"/>
    <w:rsid w:val="008564A8"/>
    <w:rsid w:val="008605F4"/>
    <w:rsid w:val="00860CC0"/>
    <w:rsid w:val="00862C43"/>
    <w:rsid w:val="00863FAA"/>
    <w:rsid w:val="00867AD8"/>
    <w:rsid w:val="008741CA"/>
    <w:rsid w:val="00875475"/>
    <w:rsid w:val="008757D6"/>
    <w:rsid w:val="008809B8"/>
    <w:rsid w:val="0088101B"/>
    <w:rsid w:val="00887423"/>
    <w:rsid w:val="008904FD"/>
    <w:rsid w:val="008909FA"/>
    <w:rsid w:val="008926AE"/>
    <w:rsid w:val="00892895"/>
    <w:rsid w:val="00892F41"/>
    <w:rsid w:val="00894268"/>
    <w:rsid w:val="00894CA9"/>
    <w:rsid w:val="00895762"/>
    <w:rsid w:val="00896DA0"/>
    <w:rsid w:val="00896E50"/>
    <w:rsid w:val="008A4C53"/>
    <w:rsid w:val="008A5061"/>
    <w:rsid w:val="008A62A1"/>
    <w:rsid w:val="008A64EE"/>
    <w:rsid w:val="008B1812"/>
    <w:rsid w:val="008B1A66"/>
    <w:rsid w:val="008B5AD7"/>
    <w:rsid w:val="008B7296"/>
    <w:rsid w:val="008C11D8"/>
    <w:rsid w:val="008C143F"/>
    <w:rsid w:val="008C3D8F"/>
    <w:rsid w:val="008C6887"/>
    <w:rsid w:val="008C7A1F"/>
    <w:rsid w:val="008D1AF1"/>
    <w:rsid w:val="008D2C67"/>
    <w:rsid w:val="008D4EEF"/>
    <w:rsid w:val="008D56AB"/>
    <w:rsid w:val="008D5C5B"/>
    <w:rsid w:val="008E0BAE"/>
    <w:rsid w:val="008E1459"/>
    <w:rsid w:val="008E53E8"/>
    <w:rsid w:val="008E75E9"/>
    <w:rsid w:val="008E7981"/>
    <w:rsid w:val="008F4611"/>
    <w:rsid w:val="009009F8"/>
    <w:rsid w:val="009021F2"/>
    <w:rsid w:val="00902CBB"/>
    <w:rsid w:val="00903105"/>
    <w:rsid w:val="00903ACB"/>
    <w:rsid w:val="00904FA0"/>
    <w:rsid w:val="009056FC"/>
    <w:rsid w:val="00905912"/>
    <w:rsid w:val="009115EF"/>
    <w:rsid w:val="00912451"/>
    <w:rsid w:val="009125BB"/>
    <w:rsid w:val="00913D38"/>
    <w:rsid w:val="00914F66"/>
    <w:rsid w:val="009154B0"/>
    <w:rsid w:val="009206C3"/>
    <w:rsid w:val="009235B4"/>
    <w:rsid w:val="00924C45"/>
    <w:rsid w:val="00924EA2"/>
    <w:rsid w:val="00925A74"/>
    <w:rsid w:val="00927074"/>
    <w:rsid w:val="009303B2"/>
    <w:rsid w:val="0093056F"/>
    <w:rsid w:val="00931F1A"/>
    <w:rsid w:val="00932453"/>
    <w:rsid w:val="009327CD"/>
    <w:rsid w:val="00935EFB"/>
    <w:rsid w:val="009402DE"/>
    <w:rsid w:val="00942F9C"/>
    <w:rsid w:val="00944A16"/>
    <w:rsid w:val="00947671"/>
    <w:rsid w:val="00950BE2"/>
    <w:rsid w:val="009521B8"/>
    <w:rsid w:val="00955FDE"/>
    <w:rsid w:val="0095632B"/>
    <w:rsid w:val="00960645"/>
    <w:rsid w:val="00960C09"/>
    <w:rsid w:val="00960D66"/>
    <w:rsid w:val="009618F0"/>
    <w:rsid w:val="00963465"/>
    <w:rsid w:val="0096685E"/>
    <w:rsid w:val="00970C01"/>
    <w:rsid w:val="009738F0"/>
    <w:rsid w:val="00973BED"/>
    <w:rsid w:val="00974874"/>
    <w:rsid w:val="00974D9B"/>
    <w:rsid w:val="00976424"/>
    <w:rsid w:val="009764F0"/>
    <w:rsid w:val="0098293C"/>
    <w:rsid w:val="009831AE"/>
    <w:rsid w:val="009853FF"/>
    <w:rsid w:val="00985E58"/>
    <w:rsid w:val="00986699"/>
    <w:rsid w:val="009872A2"/>
    <w:rsid w:val="00991A1B"/>
    <w:rsid w:val="00993DB3"/>
    <w:rsid w:val="00993E86"/>
    <w:rsid w:val="00996A9C"/>
    <w:rsid w:val="009978BA"/>
    <w:rsid w:val="009A1051"/>
    <w:rsid w:val="009A420B"/>
    <w:rsid w:val="009A482D"/>
    <w:rsid w:val="009A714F"/>
    <w:rsid w:val="009A78CD"/>
    <w:rsid w:val="009B0581"/>
    <w:rsid w:val="009B3B5E"/>
    <w:rsid w:val="009B5FD9"/>
    <w:rsid w:val="009B62B3"/>
    <w:rsid w:val="009B6CB3"/>
    <w:rsid w:val="009C0774"/>
    <w:rsid w:val="009C0DD1"/>
    <w:rsid w:val="009C21A1"/>
    <w:rsid w:val="009C5A7E"/>
    <w:rsid w:val="009C6E67"/>
    <w:rsid w:val="009C7A3D"/>
    <w:rsid w:val="009C7E73"/>
    <w:rsid w:val="009C7F00"/>
    <w:rsid w:val="009D03CC"/>
    <w:rsid w:val="009D0A18"/>
    <w:rsid w:val="009D108D"/>
    <w:rsid w:val="009D11BA"/>
    <w:rsid w:val="009D78FE"/>
    <w:rsid w:val="009E2D7C"/>
    <w:rsid w:val="009E4267"/>
    <w:rsid w:val="009E4640"/>
    <w:rsid w:val="009F124A"/>
    <w:rsid w:val="009F501C"/>
    <w:rsid w:val="009F5B63"/>
    <w:rsid w:val="009F5D90"/>
    <w:rsid w:val="009F6BF3"/>
    <w:rsid w:val="009F6E89"/>
    <w:rsid w:val="00A000CB"/>
    <w:rsid w:val="00A00A49"/>
    <w:rsid w:val="00A03C65"/>
    <w:rsid w:val="00A04364"/>
    <w:rsid w:val="00A06B26"/>
    <w:rsid w:val="00A1039D"/>
    <w:rsid w:val="00A2361A"/>
    <w:rsid w:val="00A2625D"/>
    <w:rsid w:val="00A2718E"/>
    <w:rsid w:val="00A27C42"/>
    <w:rsid w:val="00A27C63"/>
    <w:rsid w:val="00A33062"/>
    <w:rsid w:val="00A34A7F"/>
    <w:rsid w:val="00A35F6D"/>
    <w:rsid w:val="00A43E2C"/>
    <w:rsid w:val="00A45A22"/>
    <w:rsid w:val="00A4614A"/>
    <w:rsid w:val="00A464D7"/>
    <w:rsid w:val="00A517FC"/>
    <w:rsid w:val="00A52439"/>
    <w:rsid w:val="00A5349E"/>
    <w:rsid w:val="00A574E7"/>
    <w:rsid w:val="00A605A3"/>
    <w:rsid w:val="00A6234A"/>
    <w:rsid w:val="00A62577"/>
    <w:rsid w:val="00A631F5"/>
    <w:rsid w:val="00A6536A"/>
    <w:rsid w:val="00A708F0"/>
    <w:rsid w:val="00A722F4"/>
    <w:rsid w:val="00A72C2C"/>
    <w:rsid w:val="00A73173"/>
    <w:rsid w:val="00A7528E"/>
    <w:rsid w:val="00A801E2"/>
    <w:rsid w:val="00A8259C"/>
    <w:rsid w:val="00A83347"/>
    <w:rsid w:val="00A841DC"/>
    <w:rsid w:val="00A86221"/>
    <w:rsid w:val="00A868ED"/>
    <w:rsid w:val="00A91769"/>
    <w:rsid w:val="00A92475"/>
    <w:rsid w:val="00A92E32"/>
    <w:rsid w:val="00A9509F"/>
    <w:rsid w:val="00A97EE1"/>
    <w:rsid w:val="00A97FD9"/>
    <w:rsid w:val="00AA0779"/>
    <w:rsid w:val="00AA32B3"/>
    <w:rsid w:val="00AA33EB"/>
    <w:rsid w:val="00AA4736"/>
    <w:rsid w:val="00AA4807"/>
    <w:rsid w:val="00AB1690"/>
    <w:rsid w:val="00AB43A8"/>
    <w:rsid w:val="00AB50E8"/>
    <w:rsid w:val="00AB6BB1"/>
    <w:rsid w:val="00AC33D0"/>
    <w:rsid w:val="00AC46F1"/>
    <w:rsid w:val="00AC4C58"/>
    <w:rsid w:val="00AC4E20"/>
    <w:rsid w:val="00AC6126"/>
    <w:rsid w:val="00AD0054"/>
    <w:rsid w:val="00AD1074"/>
    <w:rsid w:val="00AD1245"/>
    <w:rsid w:val="00AD1A15"/>
    <w:rsid w:val="00AD3045"/>
    <w:rsid w:val="00AD3198"/>
    <w:rsid w:val="00AD487B"/>
    <w:rsid w:val="00AD616B"/>
    <w:rsid w:val="00AE01FD"/>
    <w:rsid w:val="00AE1B74"/>
    <w:rsid w:val="00AE4552"/>
    <w:rsid w:val="00AF3B62"/>
    <w:rsid w:val="00AF50C9"/>
    <w:rsid w:val="00AF56B4"/>
    <w:rsid w:val="00AF7736"/>
    <w:rsid w:val="00B018A0"/>
    <w:rsid w:val="00B0492E"/>
    <w:rsid w:val="00B04C59"/>
    <w:rsid w:val="00B058AA"/>
    <w:rsid w:val="00B0647E"/>
    <w:rsid w:val="00B0749B"/>
    <w:rsid w:val="00B07C6A"/>
    <w:rsid w:val="00B11757"/>
    <w:rsid w:val="00B11D8D"/>
    <w:rsid w:val="00B1313E"/>
    <w:rsid w:val="00B1380A"/>
    <w:rsid w:val="00B141A0"/>
    <w:rsid w:val="00B14824"/>
    <w:rsid w:val="00B16BAD"/>
    <w:rsid w:val="00B16DD0"/>
    <w:rsid w:val="00B220F5"/>
    <w:rsid w:val="00B22F35"/>
    <w:rsid w:val="00B22F74"/>
    <w:rsid w:val="00B25132"/>
    <w:rsid w:val="00B26284"/>
    <w:rsid w:val="00B26F4D"/>
    <w:rsid w:val="00B2767B"/>
    <w:rsid w:val="00B32540"/>
    <w:rsid w:val="00B327BC"/>
    <w:rsid w:val="00B3286F"/>
    <w:rsid w:val="00B342EB"/>
    <w:rsid w:val="00B350FC"/>
    <w:rsid w:val="00B36348"/>
    <w:rsid w:val="00B37324"/>
    <w:rsid w:val="00B379C8"/>
    <w:rsid w:val="00B407BE"/>
    <w:rsid w:val="00B4238A"/>
    <w:rsid w:val="00B4340B"/>
    <w:rsid w:val="00B47031"/>
    <w:rsid w:val="00B47241"/>
    <w:rsid w:val="00B47F6A"/>
    <w:rsid w:val="00B54FB0"/>
    <w:rsid w:val="00B55E55"/>
    <w:rsid w:val="00B565DD"/>
    <w:rsid w:val="00B5666F"/>
    <w:rsid w:val="00B605AD"/>
    <w:rsid w:val="00B62880"/>
    <w:rsid w:val="00B64250"/>
    <w:rsid w:val="00B648F0"/>
    <w:rsid w:val="00B66EB8"/>
    <w:rsid w:val="00B71792"/>
    <w:rsid w:val="00B74684"/>
    <w:rsid w:val="00B763E5"/>
    <w:rsid w:val="00B76704"/>
    <w:rsid w:val="00B80B23"/>
    <w:rsid w:val="00B82685"/>
    <w:rsid w:val="00B82E4A"/>
    <w:rsid w:val="00B852C3"/>
    <w:rsid w:val="00B8562C"/>
    <w:rsid w:val="00B865B4"/>
    <w:rsid w:val="00B91C56"/>
    <w:rsid w:val="00B932E3"/>
    <w:rsid w:val="00B9459C"/>
    <w:rsid w:val="00B96319"/>
    <w:rsid w:val="00BA1B1E"/>
    <w:rsid w:val="00BA40F6"/>
    <w:rsid w:val="00BB028E"/>
    <w:rsid w:val="00BB132F"/>
    <w:rsid w:val="00BB1B96"/>
    <w:rsid w:val="00BB20E5"/>
    <w:rsid w:val="00BB2592"/>
    <w:rsid w:val="00BB2C2E"/>
    <w:rsid w:val="00BB328F"/>
    <w:rsid w:val="00BB4D3D"/>
    <w:rsid w:val="00BB7E33"/>
    <w:rsid w:val="00BC26CD"/>
    <w:rsid w:val="00BC43CD"/>
    <w:rsid w:val="00BC499A"/>
    <w:rsid w:val="00BC5FBA"/>
    <w:rsid w:val="00BC6B42"/>
    <w:rsid w:val="00BC722F"/>
    <w:rsid w:val="00BD406D"/>
    <w:rsid w:val="00BD43F2"/>
    <w:rsid w:val="00BD5838"/>
    <w:rsid w:val="00BD6106"/>
    <w:rsid w:val="00BD630B"/>
    <w:rsid w:val="00BE19A3"/>
    <w:rsid w:val="00BE23F8"/>
    <w:rsid w:val="00BE66D2"/>
    <w:rsid w:val="00BE7CE9"/>
    <w:rsid w:val="00BE7E69"/>
    <w:rsid w:val="00BF2B3B"/>
    <w:rsid w:val="00BF46EA"/>
    <w:rsid w:val="00BF4882"/>
    <w:rsid w:val="00BF50DB"/>
    <w:rsid w:val="00BF6FA7"/>
    <w:rsid w:val="00BF777F"/>
    <w:rsid w:val="00C14BA7"/>
    <w:rsid w:val="00C164F5"/>
    <w:rsid w:val="00C16E26"/>
    <w:rsid w:val="00C22489"/>
    <w:rsid w:val="00C230CC"/>
    <w:rsid w:val="00C2473B"/>
    <w:rsid w:val="00C24889"/>
    <w:rsid w:val="00C25DF7"/>
    <w:rsid w:val="00C25E9A"/>
    <w:rsid w:val="00C26FBD"/>
    <w:rsid w:val="00C30336"/>
    <w:rsid w:val="00C30E66"/>
    <w:rsid w:val="00C32399"/>
    <w:rsid w:val="00C33E91"/>
    <w:rsid w:val="00C36819"/>
    <w:rsid w:val="00C373F6"/>
    <w:rsid w:val="00C403EB"/>
    <w:rsid w:val="00C42629"/>
    <w:rsid w:val="00C44BA8"/>
    <w:rsid w:val="00C5210D"/>
    <w:rsid w:val="00C55296"/>
    <w:rsid w:val="00C5567A"/>
    <w:rsid w:val="00C6181A"/>
    <w:rsid w:val="00C65E09"/>
    <w:rsid w:val="00C66771"/>
    <w:rsid w:val="00C6754A"/>
    <w:rsid w:val="00C72A3B"/>
    <w:rsid w:val="00C72DB3"/>
    <w:rsid w:val="00C74D52"/>
    <w:rsid w:val="00C75AE5"/>
    <w:rsid w:val="00C82070"/>
    <w:rsid w:val="00C82E3D"/>
    <w:rsid w:val="00C84E73"/>
    <w:rsid w:val="00C8647E"/>
    <w:rsid w:val="00C90B3E"/>
    <w:rsid w:val="00C93E33"/>
    <w:rsid w:val="00C962C8"/>
    <w:rsid w:val="00C96A36"/>
    <w:rsid w:val="00CA1872"/>
    <w:rsid w:val="00CA77A2"/>
    <w:rsid w:val="00CA7CDC"/>
    <w:rsid w:val="00CB0D71"/>
    <w:rsid w:val="00CB2004"/>
    <w:rsid w:val="00CB3D63"/>
    <w:rsid w:val="00CB3E32"/>
    <w:rsid w:val="00CB4C26"/>
    <w:rsid w:val="00CB55F0"/>
    <w:rsid w:val="00CB73FE"/>
    <w:rsid w:val="00CC0915"/>
    <w:rsid w:val="00CC0A66"/>
    <w:rsid w:val="00CC62B6"/>
    <w:rsid w:val="00CD1B0E"/>
    <w:rsid w:val="00CD7907"/>
    <w:rsid w:val="00CD7C74"/>
    <w:rsid w:val="00CE0ACF"/>
    <w:rsid w:val="00CE158F"/>
    <w:rsid w:val="00CE1CDA"/>
    <w:rsid w:val="00CE5A8A"/>
    <w:rsid w:val="00CF185D"/>
    <w:rsid w:val="00CF3C48"/>
    <w:rsid w:val="00CF440B"/>
    <w:rsid w:val="00CF4ABF"/>
    <w:rsid w:val="00CF5684"/>
    <w:rsid w:val="00D01FE6"/>
    <w:rsid w:val="00D02773"/>
    <w:rsid w:val="00D07657"/>
    <w:rsid w:val="00D114F9"/>
    <w:rsid w:val="00D12202"/>
    <w:rsid w:val="00D12640"/>
    <w:rsid w:val="00D1286B"/>
    <w:rsid w:val="00D13488"/>
    <w:rsid w:val="00D14A31"/>
    <w:rsid w:val="00D272EF"/>
    <w:rsid w:val="00D27F5C"/>
    <w:rsid w:val="00D305CB"/>
    <w:rsid w:val="00D33CF8"/>
    <w:rsid w:val="00D37D91"/>
    <w:rsid w:val="00D44596"/>
    <w:rsid w:val="00D44860"/>
    <w:rsid w:val="00D45A62"/>
    <w:rsid w:val="00D47383"/>
    <w:rsid w:val="00D53E7E"/>
    <w:rsid w:val="00D547FB"/>
    <w:rsid w:val="00D57C4E"/>
    <w:rsid w:val="00D61357"/>
    <w:rsid w:val="00D6592B"/>
    <w:rsid w:val="00D659AE"/>
    <w:rsid w:val="00D662CC"/>
    <w:rsid w:val="00D711D6"/>
    <w:rsid w:val="00D71A57"/>
    <w:rsid w:val="00D73C3E"/>
    <w:rsid w:val="00D76287"/>
    <w:rsid w:val="00D76686"/>
    <w:rsid w:val="00D770C7"/>
    <w:rsid w:val="00D80817"/>
    <w:rsid w:val="00D82D6C"/>
    <w:rsid w:val="00D830F7"/>
    <w:rsid w:val="00D848B3"/>
    <w:rsid w:val="00D859BA"/>
    <w:rsid w:val="00D87D8E"/>
    <w:rsid w:val="00D90BDD"/>
    <w:rsid w:val="00D93981"/>
    <w:rsid w:val="00D9428C"/>
    <w:rsid w:val="00D94325"/>
    <w:rsid w:val="00DA0B0C"/>
    <w:rsid w:val="00DA411A"/>
    <w:rsid w:val="00DA4837"/>
    <w:rsid w:val="00DA5BC1"/>
    <w:rsid w:val="00DA7388"/>
    <w:rsid w:val="00DB01A4"/>
    <w:rsid w:val="00DB1C76"/>
    <w:rsid w:val="00DB2C05"/>
    <w:rsid w:val="00DB3868"/>
    <w:rsid w:val="00DB715F"/>
    <w:rsid w:val="00DC1C59"/>
    <w:rsid w:val="00DC2C8C"/>
    <w:rsid w:val="00DC3DA6"/>
    <w:rsid w:val="00DC47DE"/>
    <w:rsid w:val="00DC7E11"/>
    <w:rsid w:val="00DD6111"/>
    <w:rsid w:val="00DD7F3A"/>
    <w:rsid w:val="00DE0A4A"/>
    <w:rsid w:val="00DE6C8D"/>
    <w:rsid w:val="00DE7CF8"/>
    <w:rsid w:val="00DF0CC4"/>
    <w:rsid w:val="00DF217D"/>
    <w:rsid w:val="00DF3062"/>
    <w:rsid w:val="00DF3545"/>
    <w:rsid w:val="00DF3847"/>
    <w:rsid w:val="00E00013"/>
    <w:rsid w:val="00E044A7"/>
    <w:rsid w:val="00E04B30"/>
    <w:rsid w:val="00E0732E"/>
    <w:rsid w:val="00E10130"/>
    <w:rsid w:val="00E11471"/>
    <w:rsid w:val="00E12131"/>
    <w:rsid w:val="00E12341"/>
    <w:rsid w:val="00E128C2"/>
    <w:rsid w:val="00E148C9"/>
    <w:rsid w:val="00E1521D"/>
    <w:rsid w:val="00E15573"/>
    <w:rsid w:val="00E158D9"/>
    <w:rsid w:val="00E16A55"/>
    <w:rsid w:val="00E17BB8"/>
    <w:rsid w:val="00E17BE6"/>
    <w:rsid w:val="00E17FAF"/>
    <w:rsid w:val="00E20807"/>
    <w:rsid w:val="00E21780"/>
    <w:rsid w:val="00E26671"/>
    <w:rsid w:val="00E26D95"/>
    <w:rsid w:val="00E27367"/>
    <w:rsid w:val="00E27EF1"/>
    <w:rsid w:val="00E27FC2"/>
    <w:rsid w:val="00E30994"/>
    <w:rsid w:val="00E34D31"/>
    <w:rsid w:val="00E35931"/>
    <w:rsid w:val="00E35948"/>
    <w:rsid w:val="00E37CA4"/>
    <w:rsid w:val="00E43B36"/>
    <w:rsid w:val="00E501DD"/>
    <w:rsid w:val="00E54381"/>
    <w:rsid w:val="00E57764"/>
    <w:rsid w:val="00E61465"/>
    <w:rsid w:val="00E62638"/>
    <w:rsid w:val="00E6273D"/>
    <w:rsid w:val="00E62C42"/>
    <w:rsid w:val="00E637A4"/>
    <w:rsid w:val="00E66691"/>
    <w:rsid w:val="00E67F50"/>
    <w:rsid w:val="00E759B5"/>
    <w:rsid w:val="00E77687"/>
    <w:rsid w:val="00E833B6"/>
    <w:rsid w:val="00E8382E"/>
    <w:rsid w:val="00E84B35"/>
    <w:rsid w:val="00E84D7C"/>
    <w:rsid w:val="00E85A11"/>
    <w:rsid w:val="00E86312"/>
    <w:rsid w:val="00E86430"/>
    <w:rsid w:val="00E86D0F"/>
    <w:rsid w:val="00E87F9A"/>
    <w:rsid w:val="00E905E3"/>
    <w:rsid w:val="00E91269"/>
    <w:rsid w:val="00E915D2"/>
    <w:rsid w:val="00E91C78"/>
    <w:rsid w:val="00E91E97"/>
    <w:rsid w:val="00E9204D"/>
    <w:rsid w:val="00E920D4"/>
    <w:rsid w:val="00EA1817"/>
    <w:rsid w:val="00EA3E0D"/>
    <w:rsid w:val="00EA4A08"/>
    <w:rsid w:val="00EA746D"/>
    <w:rsid w:val="00EA7B2B"/>
    <w:rsid w:val="00EB04FB"/>
    <w:rsid w:val="00EB076C"/>
    <w:rsid w:val="00EB271A"/>
    <w:rsid w:val="00EB4B3B"/>
    <w:rsid w:val="00EB5101"/>
    <w:rsid w:val="00EB5543"/>
    <w:rsid w:val="00EB635B"/>
    <w:rsid w:val="00EC0CA4"/>
    <w:rsid w:val="00EC2CD3"/>
    <w:rsid w:val="00ED17FC"/>
    <w:rsid w:val="00ED61EB"/>
    <w:rsid w:val="00ED64A3"/>
    <w:rsid w:val="00ED7316"/>
    <w:rsid w:val="00ED79C0"/>
    <w:rsid w:val="00EE0C60"/>
    <w:rsid w:val="00EE4CF0"/>
    <w:rsid w:val="00EE55F3"/>
    <w:rsid w:val="00EE5F7A"/>
    <w:rsid w:val="00EE6755"/>
    <w:rsid w:val="00EF0CBC"/>
    <w:rsid w:val="00EF1C3D"/>
    <w:rsid w:val="00EF2B93"/>
    <w:rsid w:val="00EF539A"/>
    <w:rsid w:val="00EF6F85"/>
    <w:rsid w:val="00F01C40"/>
    <w:rsid w:val="00F020ED"/>
    <w:rsid w:val="00F027E9"/>
    <w:rsid w:val="00F068AA"/>
    <w:rsid w:val="00F114DA"/>
    <w:rsid w:val="00F11A40"/>
    <w:rsid w:val="00F12DA9"/>
    <w:rsid w:val="00F1371E"/>
    <w:rsid w:val="00F14A55"/>
    <w:rsid w:val="00F14EB7"/>
    <w:rsid w:val="00F15D72"/>
    <w:rsid w:val="00F20C33"/>
    <w:rsid w:val="00F216DD"/>
    <w:rsid w:val="00F21BC6"/>
    <w:rsid w:val="00F239AB"/>
    <w:rsid w:val="00F2458F"/>
    <w:rsid w:val="00F2589D"/>
    <w:rsid w:val="00F3065D"/>
    <w:rsid w:val="00F35050"/>
    <w:rsid w:val="00F353A3"/>
    <w:rsid w:val="00F3552C"/>
    <w:rsid w:val="00F35A72"/>
    <w:rsid w:val="00F40CDD"/>
    <w:rsid w:val="00F41CBA"/>
    <w:rsid w:val="00F43C73"/>
    <w:rsid w:val="00F45456"/>
    <w:rsid w:val="00F470FE"/>
    <w:rsid w:val="00F472F2"/>
    <w:rsid w:val="00F5056B"/>
    <w:rsid w:val="00F5160B"/>
    <w:rsid w:val="00F53242"/>
    <w:rsid w:val="00F55679"/>
    <w:rsid w:val="00F55ECE"/>
    <w:rsid w:val="00F57D53"/>
    <w:rsid w:val="00F61BB1"/>
    <w:rsid w:val="00F62385"/>
    <w:rsid w:val="00F63F01"/>
    <w:rsid w:val="00F6704E"/>
    <w:rsid w:val="00F6752D"/>
    <w:rsid w:val="00F70C99"/>
    <w:rsid w:val="00F70FD0"/>
    <w:rsid w:val="00F73AC6"/>
    <w:rsid w:val="00F7428A"/>
    <w:rsid w:val="00F80AFB"/>
    <w:rsid w:val="00F81969"/>
    <w:rsid w:val="00F823F5"/>
    <w:rsid w:val="00F83998"/>
    <w:rsid w:val="00F8438A"/>
    <w:rsid w:val="00F912A1"/>
    <w:rsid w:val="00F92976"/>
    <w:rsid w:val="00F95B48"/>
    <w:rsid w:val="00F95E07"/>
    <w:rsid w:val="00F969A4"/>
    <w:rsid w:val="00F97BD0"/>
    <w:rsid w:val="00FA18C8"/>
    <w:rsid w:val="00FA1E77"/>
    <w:rsid w:val="00FA23A9"/>
    <w:rsid w:val="00FA2803"/>
    <w:rsid w:val="00FA7C04"/>
    <w:rsid w:val="00FB0B11"/>
    <w:rsid w:val="00FB132F"/>
    <w:rsid w:val="00FB32DF"/>
    <w:rsid w:val="00FB37C0"/>
    <w:rsid w:val="00FB4954"/>
    <w:rsid w:val="00FB7C98"/>
    <w:rsid w:val="00FC040F"/>
    <w:rsid w:val="00FC0B19"/>
    <w:rsid w:val="00FC0BA6"/>
    <w:rsid w:val="00FC0BDA"/>
    <w:rsid w:val="00FC3667"/>
    <w:rsid w:val="00FC3D00"/>
    <w:rsid w:val="00FC465F"/>
    <w:rsid w:val="00FC5CBD"/>
    <w:rsid w:val="00FD153B"/>
    <w:rsid w:val="00FD43AD"/>
    <w:rsid w:val="00FD7D0D"/>
    <w:rsid w:val="00FE0C3B"/>
    <w:rsid w:val="00FE1144"/>
    <w:rsid w:val="00FE1328"/>
    <w:rsid w:val="00FE13A0"/>
    <w:rsid w:val="00FE1927"/>
    <w:rsid w:val="00FE21EF"/>
    <w:rsid w:val="00FE5534"/>
    <w:rsid w:val="00FE5CC9"/>
    <w:rsid w:val="00FF0D7A"/>
    <w:rsid w:val="00FF2B47"/>
    <w:rsid w:val="00FF74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423895DE"/>
  <w15:docId w15:val="{FC3DF63C-FE57-477A-A5EC-D68C79BA09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464D7"/>
    <w:pPr>
      <w:overflowPunct w:val="0"/>
      <w:ind w:firstLineChars="200" w:firstLine="200"/>
      <w:jc w:val="both"/>
    </w:pPr>
    <w:rPr>
      <w:rFonts w:ascii="標楷體" w:eastAsia="標楷體" w:hAnsi="標楷體" w:cs="標楷體"/>
    </w:rPr>
  </w:style>
  <w:style w:type="paragraph" w:styleId="1">
    <w:name w:val="heading 1"/>
    <w:aliases w:val="甲乙丙丁"/>
    <w:basedOn w:val="a"/>
    <w:next w:val="a"/>
    <w:link w:val="10"/>
    <w:qFormat/>
    <w:rsid w:val="00D547FB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">
    <w:name w:val="heading 2"/>
    <w:aliases w:val="壹貳叁"/>
    <w:basedOn w:val="a"/>
    <w:link w:val="20"/>
    <w:semiHidden/>
    <w:qFormat/>
    <w:rsid w:val="00D547FB"/>
    <w:pPr>
      <w:ind w:firstLine="480"/>
      <w:outlineLvl w:val="1"/>
    </w:pPr>
  </w:style>
  <w:style w:type="paragraph" w:styleId="3">
    <w:name w:val="heading 3"/>
    <w:aliases w:val="一二三"/>
    <w:basedOn w:val="a"/>
    <w:link w:val="30"/>
    <w:semiHidden/>
    <w:qFormat/>
    <w:rsid w:val="00D547FB"/>
    <w:pPr>
      <w:ind w:firstLine="480"/>
      <w:outlineLvl w:val="2"/>
    </w:pPr>
  </w:style>
  <w:style w:type="paragraph" w:styleId="4">
    <w:name w:val="heading 4"/>
    <w:aliases w:val="機關名稱"/>
    <w:basedOn w:val="a"/>
    <w:link w:val="40"/>
    <w:semiHidden/>
    <w:qFormat/>
    <w:rsid w:val="00D547FB"/>
    <w:pPr>
      <w:ind w:firstLine="480"/>
      <w:outlineLvl w:val="3"/>
    </w:pPr>
  </w:style>
  <w:style w:type="paragraph" w:styleId="5">
    <w:name w:val="heading 5"/>
    <w:basedOn w:val="a"/>
    <w:next w:val="a"/>
    <w:link w:val="50"/>
    <w:uiPriority w:val="9"/>
    <w:semiHidden/>
    <w:qFormat/>
    <w:rsid w:val="00D547FB"/>
    <w:pPr>
      <w:ind w:firstLine="480"/>
      <w:outlineLvl w:val="4"/>
    </w:pPr>
  </w:style>
  <w:style w:type="paragraph" w:styleId="6">
    <w:name w:val="heading 6"/>
    <w:basedOn w:val="a"/>
    <w:next w:val="a"/>
    <w:link w:val="60"/>
    <w:uiPriority w:val="9"/>
    <w:semiHidden/>
    <w:qFormat/>
    <w:rsid w:val="00D547FB"/>
    <w:pPr>
      <w:ind w:firstLine="480"/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23">
    <w:name w:val="內文123"/>
    <w:qFormat/>
    <w:rsid w:val="00121356"/>
    <w:pPr>
      <w:overflowPunct w:val="0"/>
      <w:ind w:firstLineChars="450" w:firstLine="450"/>
      <w:jc w:val="both"/>
    </w:pPr>
    <w:rPr>
      <w:rFonts w:ascii="標楷體" w:eastAsia="標楷體" w:hAnsi="標楷體" w:cs="標楷體"/>
      <w:b/>
    </w:rPr>
  </w:style>
  <w:style w:type="paragraph" w:customStyle="1" w:styleId="1230">
    <w:name w:val="內文123(括號)"/>
    <w:qFormat/>
    <w:rsid w:val="00121356"/>
    <w:pPr>
      <w:overflowPunct w:val="0"/>
      <w:ind w:firstLineChars="550" w:firstLine="550"/>
      <w:jc w:val="both"/>
    </w:pPr>
    <w:rPr>
      <w:rFonts w:ascii="標楷體" w:eastAsia="標楷體" w:hAnsi="標楷體" w:cs="標楷體"/>
    </w:rPr>
  </w:style>
  <w:style w:type="paragraph" w:customStyle="1" w:styleId="1231">
    <w:name w:val="內文123(圈圈)"/>
    <w:qFormat/>
    <w:rsid w:val="00121356"/>
    <w:pPr>
      <w:overflowPunct w:val="0"/>
      <w:ind w:firstLineChars="700" w:firstLine="700"/>
      <w:jc w:val="both"/>
    </w:pPr>
    <w:rPr>
      <w:rFonts w:ascii="標楷體" w:eastAsia="標楷體" w:hAnsi="標楷體" w:cs="標楷體"/>
    </w:rPr>
  </w:style>
  <w:style w:type="paragraph" w:customStyle="1" w:styleId="11">
    <w:name w:val="標題1(甲乙丙)"/>
    <w:qFormat/>
    <w:rsid w:val="00121356"/>
    <w:pPr>
      <w:overflowPunct w:val="0"/>
      <w:jc w:val="center"/>
      <w:outlineLvl w:val="0"/>
    </w:pPr>
    <w:rPr>
      <w:rFonts w:ascii="標楷體" w:eastAsia="標楷體" w:hAnsi="標楷體" w:cs="標楷體"/>
      <w:b/>
      <w:sz w:val="40"/>
      <w:szCs w:val="40"/>
    </w:rPr>
  </w:style>
  <w:style w:type="paragraph" w:customStyle="1" w:styleId="21">
    <w:name w:val="標題2(壹貳參)"/>
    <w:qFormat/>
    <w:rsid w:val="00550FE6"/>
    <w:pPr>
      <w:overflowPunct w:val="0"/>
      <w:ind w:leftChars="250" w:left="250"/>
      <w:jc w:val="both"/>
      <w:outlineLvl w:val="1"/>
    </w:pPr>
    <w:rPr>
      <w:rFonts w:ascii="標楷體" w:eastAsia="標楷體" w:hAnsi="標楷體" w:cs="標楷體"/>
      <w:b/>
      <w:sz w:val="36"/>
      <w:szCs w:val="40"/>
    </w:rPr>
  </w:style>
  <w:style w:type="paragraph" w:customStyle="1" w:styleId="31">
    <w:name w:val="標題3(一二三)"/>
    <w:qFormat/>
    <w:rsid w:val="00550FE6"/>
    <w:pPr>
      <w:overflowPunct w:val="0"/>
      <w:jc w:val="both"/>
      <w:outlineLvl w:val="2"/>
    </w:pPr>
    <w:rPr>
      <w:rFonts w:ascii="標楷體" w:eastAsia="標楷體" w:hAnsi="標楷體" w:cs="標楷體"/>
      <w:b/>
      <w:sz w:val="32"/>
      <w:szCs w:val="40"/>
    </w:rPr>
  </w:style>
  <w:style w:type="paragraph" w:customStyle="1" w:styleId="41">
    <w:name w:val="標題4(機關名稱)"/>
    <w:qFormat/>
    <w:rsid w:val="00840BDF"/>
    <w:pPr>
      <w:overflowPunct w:val="0"/>
      <w:ind w:firstLineChars="150" w:firstLine="150"/>
      <w:jc w:val="both"/>
      <w:outlineLvl w:val="3"/>
    </w:pPr>
    <w:rPr>
      <w:rFonts w:ascii="標楷體" w:eastAsia="標楷體" w:hAnsi="標楷體" w:cs="標楷體"/>
      <w:b/>
      <w:sz w:val="28"/>
      <w:szCs w:val="40"/>
    </w:rPr>
  </w:style>
  <w:style w:type="paragraph" w:styleId="a3">
    <w:name w:val="header"/>
    <w:basedOn w:val="a"/>
    <w:link w:val="a4"/>
    <w:unhideWhenUsed/>
    <w:rsid w:val="0001579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rsid w:val="0001579B"/>
    <w:rPr>
      <w:rFonts w:ascii="標楷體" w:eastAsia="標楷體" w:hAnsi="標楷體" w:cs="標楷體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01579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01579B"/>
    <w:rPr>
      <w:rFonts w:ascii="標楷體" w:eastAsia="標楷體" w:hAnsi="標楷體" w:cs="標楷體"/>
      <w:sz w:val="20"/>
      <w:szCs w:val="20"/>
    </w:rPr>
  </w:style>
  <w:style w:type="paragraph" w:styleId="a7">
    <w:name w:val="Body Text"/>
    <w:aliases w:val="本文-表格摘要"/>
    <w:basedOn w:val="a"/>
    <w:link w:val="a8"/>
    <w:rsid w:val="00356112"/>
    <w:pPr>
      <w:widowControl w:val="0"/>
      <w:overflowPunct/>
      <w:spacing w:line="500" w:lineRule="exact"/>
      <w:ind w:firstLineChars="0" w:firstLine="0"/>
    </w:pPr>
    <w:rPr>
      <w:rFonts w:hAnsi="Times New Roman" w:cs="Times New Roman"/>
      <w:sz w:val="28"/>
      <w:szCs w:val="20"/>
    </w:rPr>
  </w:style>
  <w:style w:type="character" w:customStyle="1" w:styleId="a8">
    <w:name w:val="本文 字元"/>
    <w:aliases w:val="本文-表格摘要 字元"/>
    <w:basedOn w:val="a0"/>
    <w:link w:val="a7"/>
    <w:rsid w:val="00356112"/>
    <w:rPr>
      <w:rFonts w:ascii="標楷體" w:eastAsia="標楷體" w:hAnsi="Times New Roman" w:cs="Times New Roman"/>
      <w:sz w:val="28"/>
      <w:szCs w:val="20"/>
    </w:rPr>
  </w:style>
  <w:style w:type="character" w:customStyle="1" w:styleId="10">
    <w:name w:val="標題 1 字元"/>
    <w:aliases w:val="甲乙丙丁 字元"/>
    <w:basedOn w:val="a0"/>
    <w:link w:val="1"/>
    <w:rsid w:val="00D547FB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a9">
    <w:name w:val="Balloon Text"/>
    <w:basedOn w:val="a"/>
    <w:link w:val="aa"/>
    <w:uiPriority w:val="99"/>
    <w:unhideWhenUsed/>
    <w:rsid w:val="00D547FB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rsid w:val="00D547FB"/>
    <w:rPr>
      <w:rFonts w:asciiTheme="majorHAnsi" w:eastAsiaTheme="majorEastAsia" w:hAnsiTheme="majorHAnsi" w:cstheme="majorBidi"/>
      <w:sz w:val="18"/>
      <w:szCs w:val="18"/>
    </w:rPr>
  </w:style>
  <w:style w:type="character" w:customStyle="1" w:styleId="20">
    <w:name w:val="標題 2 字元"/>
    <w:aliases w:val="壹貳叁 字元"/>
    <w:basedOn w:val="a0"/>
    <w:link w:val="2"/>
    <w:semiHidden/>
    <w:rsid w:val="00D547FB"/>
    <w:rPr>
      <w:rFonts w:ascii="標楷體" w:eastAsia="標楷體" w:hAnsi="標楷體" w:cs="標楷體"/>
    </w:rPr>
  </w:style>
  <w:style w:type="character" w:customStyle="1" w:styleId="30">
    <w:name w:val="標題 3 字元"/>
    <w:aliases w:val="一二三 字元"/>
    <w:basedOn w:val="a0"/>
    <w:link w:val="3"/>
    <w:semiHidden/>
    <w:rsid w:val="00D547FB"/>
    <w:rPr>
      <w:rFonts w:ascii="標楷體" w:eastAsia="標楷體" w:hAnsi="標楷體" w:cs="標楷體"/>
    </w:rPr>
  </w:style>
  <w:style w:type="character" w:customStyle="1" w:styleId="40">
    <w:name w:val="標題 4 字元"/>
    <w:aliases w:val="機關名稱 字元"/>
    <w:basedOn w:val="a0"/>
    <w:link w:val="4"/>
    <w:semiHidden/>
    <w:rsid w:val="00D547FB"/>
    <w:rPr>
      <w:rFonts w:ascii="標楷體" w:eastAsia="標楷體" w:hAnsi="標楷體" w:cs="標楷體"/>
    </w:rPr>
  </w:style>
  <w:style w:type="character" w:customStyle="1" w:styleId="50">
    <w:name w:val="標題 5 字元"/>
    <w:basedOn w:val="a0"/>
    <w:link w:val="5"/>
    <w:uiPriority w:val="9"/>
    <w:semiHidden/>
    <w:rsid w:val="00D547FB"/>
    <w:rPr>
      <w:rFonts w:ascii="標楷體" w:eastAsia="標楷體" w:hAnsi="標楷體" w:cs="標楷體"/>
    </w:rPr>
  </w:style>
  <w:style w:type="character" w:customStyle="1" w:styleId="60">
    <w:name w:val="標題 6 字元"/>
    <w:basedOn w:val="a0"/>
    <w:link w:val="6"/>
    <w:uiPriority w:val="9"/>
    <w:semiHidden/>
    <w:rsid w:val="00D547FB"/>
    <w:rPr>
      <w:rFonts w:ascii="標楷體" w:eastAsia="標楷體" w:hAnsi="標楷體" w:cs="標楷體"/>
    </w:rPr>
  </w:style>
  <w:style w:type="paragraph" w:styleId="ab">
    <w:name w:val="Body Text Indent"/>
    <w:basedOn w:val="a"/>
    <w:link w:val="ac"/>
    <w:unhideWhenUsed/>
    <w:rsid w:val="00D547FB"/>
    <w:pPr>
      <w:spacing w:after="120"/>
      <w:ind w:leftChars="200" w:left="480"/>
    </w:pPr>
  </w:style>
  <w:style w:type="character" w:customStyle="1" w:styleId="ac">
    <w:name w:val="本文縮排 字元"/>
    <w:basedOn w:val="a0"/>
    <w:link w:val="ab"/>
    <w:rsid w:val="00D547FB"/>
    <w:rPr>
      <w:rFonts w:ascii="標楷體" w:eastAsia="標楷體" w:hAnsi="標楷體" w:cs="標楷體"/>
    </w:rPr>
  </w:style>
  <w:style w:type="paragraph" w:customStyle="1" w:styleId="12">
    <w:name w:val="內文(1)(2)"/>
    <w:semiHidden/>
    <w:rsid w:val="00D547FB"/>
    <w:pPr>
      <w:tabs>
        <w:tab w:val="left" w:pos="2520"/>
      </w:tabs>
      <w:overflowPunct w:val="0"/>
      <w:ind w:firstLineChars="550" w:firstLine="550"/>
      <w:jc w:val="both"/>
    </w:pPr>
    <w:rPr>
      <w:rFonts w:ascii="標楷體" w:eastAsia="標楷體" w:hAnsi="Times New Roman" w:cs="Times New Roman"/>
      <w:kern w:val="0"/>
      <w:szCs w:val="20"/>
    </w:rPr>
  </w:style>
  <w:style w:type="paragraph" w:styleId="ad">
    <w:name w:val="Normal Indent"/>
    <w:basedOn w:val="a"/>
    <w:semiHidden/>
    <w:rsid w:val="00D547FB"/>
    <w:pPr>
      <w:widowControl w:val="0"/>
      <w:overflowPunct/>
      <w:ind w:left="480" w:firstLineChars="0" w:firstLine="0"/>
      <w:jc w:val="left"/>
    </w:pPr>
    <w:rPr>
      <w:rFonts w:ascii="Times New Roman" w:eastAsia="新細明體" w:hAnsi="Times New Roman" w:cs="Times New Roman"/>
      <w:szCs w:val="20"/>
    </w:rPr>
  </w:style>
  <w:style w:type="paragraph" w:styleId="22">
    <w:name w:val="Body Text Indent 2"/>
    <w:basedOn w:val="a"/>
    <w:link w:val="23"/>
    <w:uiPriority w:val="99"/>
    <w:semiHidden/>
    <w:unhideWhenUsed/>
    <w:rsid w:val="00D547FB"/>
    <w:pPr>
      <w:spacing w:after="120" w:line="480" w:lineRule="auto"/>
      <w:ind w:leftChars="200" w:left="480"/>
    </w:pPr>
    <w:rPr>
      <w:rFonts w:hAnsi="Times New Roman" w:cs="Times New Roman"/>
      <w:szCs w:val="20"/>
    </w:rPr>
  </w:style>
  <w:style w:type="character" w:customStyle="1" w:styleId="23">
    <w:name w:val="本文縮排 2 字元"/>
    <w:basedOn w:val="a0"/>
    <w:link w:val="22"/>
    <w:uiPriority w:val="99"/>
    <w:semiHidden/>
    <w:rsid w:val="00D547FB"/>
    <w:rPr>
      <w:rFonts w:ascii="標楷體" w:eastAsia="標楷體" w:hAnsi="Times New Roman" w:cs="Times New Roman"/>
      <w:szCs w:val="20"/>
    </w:rPr>
  </w:style>
  <w:style w:type="character" w:customStyle="1" w:styleId="ae">
    <w:name w:val="純文字 字元"/>
    <w:link w:val="af"/>
    <w:semiHidden/>
    <w:rsid w:val="00D547FB"/>
    <w:rPr>
      <w:rFonts w:ascii="細明體" w:eastAsia="細明體" w:hAnsi="Courier New"/>
    </w:rPr>
  </w:style>
  <w:style w:type="paragraph" w:styleId="af">
    <w:name w:val="Plain Text"/>
    <w:basedOn w:val="a"/>
    <w:link w:val="ae"/>
    <w:semiHidden/>
    <w:rsid w:val="00D547FB"/>
    <w:pPr>
      <w:widowControl w:val="0"/>
      <w:overflowPunct/>
      <w:ind w:firstLineChars="0" w:firstLine="0"/>
      <w:jc w:val="left"/>
    </w:pPr>
    <w:rPr>
      <w:rFonts w:ascii="細明體" w:eastAsia="細明體" w:hAnsi="Courier New" w:cstheme="minorBidi"/>
    </w:rPr>
  </w:style>
  <w:style w:type="character" w:customStyle="1" w:styleId="13">
    <w:name w:val="純文字 字元1"/>
    <w:basedOn w:val="a0"/>
    <w:uiPriority w:val="99"/>
    <w:semiHidden/>
    <w:rsid w:val="00D547FB"/>
    <w:rPr>
      <w:rFonts w:ascii="細明體" w:eastAsia="細明體" w:hAnsi="Courier New" w:cs="Courier New"/>
    </w:rPr>
  </w:style>
  <w:style w:type="paragraph" w:styleId="24">
    <w:name w:val="Body Text 2"/>
    <w:basedOn w:val="a"/>
    <w:link w:val="25"/>
    <w:uiPriority w:val="99"/>
    <w:semiHidden/>
    <w:unhideWhenUsed/>
    <w:rsid w:val="00D547FB"/>
    <w:pPr>
      <w:spacing w:after="120" w:line="480" w:lineRule="auto"/>
    </w:pPr>
    <w:rPr>
      <w:rFonts w:hAnsi="Times New Roman" w:cs="Times New Roman"/>
      <w:szCs w:val="20"/>
    </w:rPr>
  </w:style>
  <w:style w:type="character" w:customStyle="1" w:styleId="25">
    <w:name w:val="本文 2 字元"/>
    <w:basedOn w:val="a0"/>
    <w:link w:val="24"/>
    <w:uiPriority w:val="99"/>
    <w:semiHidden/>
    <w:rsid w:val="00D547FB"/>
    <w:rPr>
      <w:rFonts w:ascii="標楷體" w:eastAsia="標楷體" w:hAnsi="Times New Roman" w:cs="Times New Roman"/>
      <w:szCs w:val="20"/>
    </w:rPr>
  </w:style>
  <w:style w:type="paragraph" w:styleId="32">
    <w:name w:val="Body Text 3"/>
    <w:basedOn w:val="a"/>
    <w:link w:val="33"/>
    <w:uiPriority w:val="99"/>
    <w:unhideWhenUsed/>
    <w:rsid w:val="00D547FB"/>
    <w:pPr>
      <w:spacing w:after="120"/>
    </w:pPr>
    <w:rPr>
      <w:rFonts w:hAnsi="Times New Roman" w:cs="Times New Roman"/>
      <w:sz w:val="16"/>
      <w:szCs w:val="16"/>
    </w:rPr>
  </w:style>
  <w:style w:type="character" w:customStyle="1" w:styleId="33">
    <w:name w:val="本文 3 字元"/>
    <w:basedOn w:val="a0"/>
    <w:link w:val="32"/>
    <w:uiPriority w:val="99"/>
    <w:rsid w:val="00D547FB"/>
    <w:rPr>
      <w:rFonts w:ascii="標楷體" w:eastAsia="標楷體" w:hAnsi="Times New Roman" w:cs="Times New Roman"/>
      <w:sz w:val="16"/>
      <w:szCs w:val="16"/>
    </w:rPr>
  </w:style>
  <w:style w:type="numbering" w:customStyle="1" w:styleId="14">
    <w:name w:val="無清單1"/>
    <w:next w:val="a2"/>
    <w:uiPriority w:val="99"/>
    <w:semiHidden/>
    <w:unhideWhenUsed/>
    <w:rsid w:val="00D547FB"/>
  </w:style>
  <w:style w:type="table" w:styleId="af0">
    <w:name w:val="Table Grid"/>
    <w:basedOn w:val="a1"/>
    <w:uiPriority w:val="59"/>
    <w:rsid w:val="00D547FB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1">
    <w:name w:val="中標"/>
    <w:basedOn w:val="a"/>
    <w:semiHidden/>
    <w:rsid w:val="00D547FB"/>
    <w:pPr>
      <w:widowControl w:val="0"/>
      <w:overflowPunct/>
      <w:spacing w:line="360" w:lineRule="auto"/>
      <w:ind w:firstLineChars="0" w:firstLine="0"/>
    </w:pPr>
    <w:rPr>
      <w:rFonts w:hAnsi="Times New Roman" w:cs="Times New Roman"/>
      <w:b/>
      <w:sz w:val="36"/>
    </w:rPr>
  </w:style>
  <w:style w:type="paragraph" w:customStyle="1" w:styleId="af2">
    <w:name w:val="表格文字"/>
    <w:semiHidden/>
    <w:rsid w:val="00D547FB"/>
    <w:pPr>
      <w:jc w:val="both"/>
    </w:pPr>
    <w:rPr>
      <w:rFonts w:ascii="Arial" w:eastAsia="標楷體" w:hAnsi="Arial" w:cs="Times New Roman"/>
      <w:noProof/>
      <w:spacing w:val="-10"/>
      <w:w w:val="90"/>
      <w:kern w:val="0"/>
      <w:sz w:val="22"/>
      <w:szCs w:val="20"/>
    </w:rPr>
  </w:style>
  <w:style w:type="paragraph" w:customStyle="1" w:styleId="42">
    <w:name w:val="標題4"/>
    <w:basedOn w:val="3"/>
    <w:rsid w:val="00D547FB"/>
    <w:pPr>
      <w:keepNext/>
      <w:widowControl w:val="0"/>
      <w:overflowPunct/>
      <w:spacing w:line="500" w:lineRule="exact"/>
      <w:ind w:left="624" w:firstLineChars="0" w:firstLine="0"/>
    </w:pPr>
    <w:rPr>
      <w:rFonts w:hAnsi="Arial" w:cs="Times New Roman"/>
      <w:b/>
      <w:bCs/>
      <w:sz w:val="28"/>
      <w:szCs w:val="36"/>
    </w:rPr>
  </w:style>
  <w:style w:type="paragraph" w:customStyle="1" w:styleId="af3">
    <w:name w:val="括號一二三"/>
    <w:basedOn w:val="a"/>
    <w:semiHidden/>
    <w:rsid w:val="00D547FB"/>
    <w:pPr>
      <w:widowControl w:val="0"/>
      <w:overflowPunct/>
      <w:spacing w:line="360" w:lineRule="auto"/>
      <w:ind w:firstLineChars="0" w:firstLine="624"/>
    </w:pPr>
    <w:rPr>
      <w:rFonts w:hAnsi="Times New Roman" w:cs="Times New Roman"/>
      <w:b/>
      <w:sz w:val="28"/>
      <w:szCs w:val="20"/>
    </w:rPr>
  </w:style>
  <w:style w:type="character" w:styleId="af4">
    <w:name w:val="Hyperlink"/>
    <w:uiPriority w:val="99"/>
    <w:unhideWhenUsed/>
    <w:rsid w:val="00D547FB"/>
    <w:rPr>
      <w:color w:val="0000FF"/>
      <w:u w:val="single"/>
    </w:rPr>
  </w:style>
  <w:style w:type="numbering" w:customStyle="1" w:styleId="26">
    <w:name w:val="無清單2"/>
    <w:next w:val="a2"/>
    <w:uiPriority w:val="99"/>
    <w:semiHidden/>
    <w:unhideWhenUsed/>
    <w:rsid w:val="00D547FB"/>
  </w:style>
  <w:style w:type="table" w:customStyle="1" w:styleId="15">
    <w:name w:val="表格格線1"/>
    <w:basedOn w:val="a1"/>
    <w:next w:val="af0"/>
    <w:uiPriority w:val="59"/>
    <w:rsid w:val="00D547FB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lock Text"/>
    <w:basedOn w:val="a"/>
    <w:rsid w:val="00D547FB"/>
    <w:pPr>
      <w:framePr w:hSpace="180" w:wrap="around" w:vAnchor="text" w:hAnchor="margin" w:y="2550"/>
      <w:widowControl w:val="0"/>
      <w:overflowPunct/>
      <w:spacing w:line="320" w:lineRule="exact"/>
      <w:ind w:left="6" w:right="6" w:firstLineChars="0" w:firstLine="0"/>
      <w:jc w:val="distribute"/>
    </w:pPr>
    <w:rPr>
      <w:rFonts w:cs="Times New Roman"/>
      <w:sz w:val="22"/>
    </w:rPr>
  </w:style>
  <w:style w:type="paragraph" w:styleId="af6">
    <w:name w:val="Date"/>
    <w:basedOn w:val="a"/>
    <w:next w:val="a"/>
    <w:link w:val="af7"/>
    <w:semiHidden/>
    <w:rsid w:val="00D547FB"/>
    <w:pPr>
      <w:spacing w:line="400" w:lineRule="exact"/>
      <w:jc w:val="right"/>
    </w:pPr>
    <w:rPr>
      <w:rFonts w:hAnsi="Times New Roman" w:cs="Times New Roman"/>
      <w:szCs w:val="20"/>
    </w:rPr>
  </w:style>
  <w:style w:type="character" w:customStyle="1" w:styleId="af7">
    <w:name w:val="日期 字元"/>
    <w:basedOn w:val="a0"/>
    <w:link w:val="af6"/>
    <w:semiHidden/>
    <w:rsid w:val="00D547FB"/>
    <w:rPr>
      <w:rFonts w:ascii="標楷體" w:eastAsia="標楷體" w:hAnsi="Times New Roman" w:cs="Times New Roman"/>
      <w:szCs w:val="20"/>
    </w:rPr>
  </w:style>
  <w:style w:type="paragraph" w:customStyle="1" w:styleId="Default">
    <w:name w:val="Default"/>
    <w:rsid w:val="00D547FB"/>
    <w:pPr>
      <w:widowControl w:val="0"/>
      <w:autoSpaceDE w:val="0"/>
      <w:autoSpaceDN w:val="0"/>
      <w:adjustRightInd w:val="0"/>
    </w:pPr>
    <w:rPr>
      <w:rFonts w:ascii="標楷體a　." w:eastAsia="標楷體a　." w:hAnsi="Times New Roman" w:cs="標楷體a　."/>
      <w:color w:val="000000"/>
      <w:kern w:val="0"/>
    </w:rPr>
  </w:style>
  <w:style w:type="paragraph" w:styleId="16">
    <w:name w:val="toc 1"/>
    <w:basedOn w:val="a"/>
    <w:next w:val="a"/>
    <w:autoRedefine/>
    <w:uiPriority w:val="39"/>
    <w:unhideWhenUsed/>
    <w:rsid w:val="004E3ECE"/>
    <w:pPr>
      <w:tabs>
        <w:tab w:val="right" w:leader="dot" w:pos="9910"/>
      </w:tabs>
      <w:spacing w:beforeLines="50" w:before="180" w:afterLines="50" w:after="180" w:line="424" w:lineRule="exact"/>
      <w:ind w:firstLineChars="0" w:firstLine="0"/>
      <w:jc w:val="left"/>
    </w:pPr>
    <w:rPr>
      <w:rFonts w:asciiTheme="minorHAnsi" w:hAnsiTheme="minorHAnsi" w:cstheme="minorHAnsi"/>
      <w:b/>
      <w:bCs/>
      <w:caps/>
      <w:sz w:val="36"/>
      <w:szCs w:val="20"/>
    </w:rPr>
  </w:style>
  <w:style w:type="paragraph" w:styleId="27">
    <w:name w:val="toc 2"/>
    <w:basedOn w:val="a"/>
    <w:next w:val="a"/>
    <w:autoRedefine/>
    <w:uiPriority w:val="39"/>
    <w:unhideWhenUsed/>
    <w:rsid w:val="004E3ECE"/>
    <w:pPr>
      <w:tabs>
        <w:tab w:val="right" w:leader="dot" w:pos="9910"/>
      </w:tabs>
      <w:spacing w:line="424" w:lineRule="exact"/>
      <w:ind w:leftChars="200" w:left="480" w:firstLineChars="0" w:firstLine="0"/>
      <w:jc w:val="left"/>
    </w:pPr>
    <w:rPr>
      <w:rFonts w:cstheme="minorHAnsi"/>
      <w:b/>
      <w:smallCaps/>
      <w:noProof/>
      <w:sz w:val="28"/>
      <w:szCs w:val="28"/>
    </w:rPr>
  </w:style>
  <w:style w:type="paragraph" w:styleId="34">
    <w:name w:val="toc 3"/>
    <w:basedOn w:val="a"/>
    <w:next w:val="a"/>
    <w:autoRedefine/>
    <w:uiPriority w:val="39"/>
    <w:unhideWhenUsed/>
    <w:rsid w:val="004E3ECE"/>
    <w:pPr>
      <w:tabs>
        <w:tab w:val="right" w:leader="dot" w:pos="9910"/>
      </w:tabs>
      <w:spacing w:line="424" w:lineRule="exact"/>
      <w:ind w:leftChars="330" w:left="792" w:firstLineChars="0" w:firstLine="0"/>
      <w:jc w:val="left"/>
    </w:pPr>
    <w:rPr>
      <w:rFonts w:cstheme="minorHAnsi"/>
      <w:b/>
      <w:iCs/>
      <w:noProof/>
      <w:sz w:val="28"/>
      <w:szCs w:val="28"/>
    </w:rPr>
  </w:style>
  <w:style w:type="paragraph" w:styleId="43">
    <w:name w:val="toc 4"/>
    <w:basedOn w:val="a"/>
    <w:next w:val="a"/>
    <w:autoRedefine/>
    <w:uiPriority w:val="39"/>
    <w:unhideWhenUsed/>
    <w:rsid w:val="004E3ECE"/>
    <w:pPr>
      <w:tabs>
        <w:tab w:val="right" w:leader="dot" w:pos="9910"/>
      </w:tabs>
      <w:spacing w:line="424" w:lineRule="exact"/>
      <w:ind w:leftChars="470" w:left="1128" w:firstLineChars="0" w:firstLine="0"/>
      <w:jc w:val="left"/>
    </w:pPr>
    <w:rPr>
      <w:rFonts w:cstheme="minorHAnsi"/>
      <w:noProof/>
      <w:sz w:val="28"/>
      <w:szCs w:val="28"/>
    </w:rPr>
  </w:style>
  <w:style w:type="paragraph" w:styleId="51">
    <w:name w:val="toc 5"/>
    <w:basedOn w:val="a"/>
    <w:next w:val="a"/>
    <w:autoRedefine/>
    <w:uiPriority w:val="39"/>
    <w:unhideWhenUsed/>
    <w:rsid w:val="00D547FB"/>
    <w:pPr>
      <w:ind w:left="960"/>
      <w:jc w:val="left"/>
    </w:pPr>
    <w:rPr>
      <w:rFonts w:asciiTheme="minorHAnsi" w:hAnsiTheme="minorHAnsi" w:cstheme="minorHAnsi"/>
      <w:sz w:val="18"/>
      <w:szCs w:val="18"/>
    </w:rPr>
  </w:style>
  <w:style w:type="paragraph" w:styleId="61">
    <w:name w:val="toc 6"/>
    <w:basedOn w:val="a"/>
    <w:next w:val="a"/>
    <w:autoRedefine/>
    <w:uiPriority w:val="39"/>
    <w:unhideWhenUsed/>
    <w:rsid w:val="00D547FB"/>
    <w:pPr>
      <w:ind w:left="1200"/>
      <w:jc w:val="left"/>
    </w:pPr>
    <w:rPr>
      <w:rFonts w:asciiTheme="minorHAnsi" w:hAnsiTheme="minorHAnsi" w:cstheme="minorHAnsi"/>
      <w:sz w:val="18"/>
      <w:szCs w:val="18"/>
    </w:rPr>
  </w:style>
  <w:style w:type="paragraph" w:styleId="7">
    <w:name w:val="toc 7"/>
    <w:basedOn w:val="a"/>
    <w:next w:val="a"/>
    <w:autoRedefine/>
    <w:uiPriority w:val="39"/>
    <w:unhideWhenUsed/>
    <w:rsid w:val="00D547FB"/>
    <w:pPr>
      <w:ind w:left="1440"/>
      <w:jc w:val="left"/>
    </w:pPr>
    <w:rPr>
      <w:rFonts w:asciiTheme="minorHAnsi" w:hAnsiTheme="minorHAnsi" w:cstheme="minorHAnsi"/>
      <w:sz w:val="18"/>
      <w:szCs w:val="18"/>
    </w:rPr>
  </w:style>
  <w:style w:type="paragraph" w:styleId="8">
    <w:name w:val="toc 8"/>
    <w:basedOn w:val="a"/>
    <w:next w:val="a"/>
    <w:autoRedefine/>
    <w:uiPriority w:val="39"/>
    <w:unhideWhenUsed/>
    <w:rsid w:val="00D547FB"/>
    <w:pPr>
      <w:ind w:left="1680"/>
      <w:jc w:val="left"/>
    </w:pPr>
    <w:rPr>
      <w:rFonts w:asciiTheme="minorHAnsi" w:hAnsiTheme="minorHAnsi" w:cstheme="minorHAnsi"/>
      <w:sz w:val="18"/>
      <w:szCs w:val="18"/>
    </w:rPr>
  </w:style>
  <w:style w:type="paragraph" w:styleId="9">
    <w:name w:val="toc 9"/>
    <w:basedOn w:val="a"/>
    <w:next w:val="a"/>
    <w:autoRedefine/>
    <w:uiPriority w:val="39"/>
    <w:unhideWhenUsed/>
    <w:rsid w:val="00D547FB"/>
    <w:pPr>
      <w:ind w:left="1920"/>
      <w:jc w:val="left"/>
    </w:pPr>
    <w:rPr>
      <w:rFonts w:asciiTheme="minorHAnsi" w:hAnsiTheme="minorHAnsi" w:cstheme="minorHAnsi"/>
      <w:sz w:val="18"/>
      <w:szCs w:val="18"/>
    </w:rPr>
  </w:style>
  <w:style w:type="paragraph" w:customStyle="1" w:styleId="af8">
    <w:name w:val="大標"/>
    <w:basedOn w:val="a"/>
    <w:rsid w:val="00D547FB"/>
    <w:pPr>
      <w:widowControl w:val="0"/>
      <w:kinsoku w:val="0"/>
      <w:wordWrap w:val="0"/>
      <w:autoSpaceDE w:val="0"/>
      <w:autoSpaceDN w:val="0"/>
      <w:snapToGrid w:val="0"/>
      <w:ind w:firstLineChars="0" w:firstLine="0"/>
      <w:jc w:val="center"/>
    </w:pPr>
    <w:rPr>
      <w:rFonts w:hAnsi="Times New Roman" w:cs="Times New Roman"/>
      <w:b/>
      <w:snapToGrid w:val="0"/>
      <w:kern w:val="0"/>
      <w:sz w:val="40"/>
      <w:szCs w:val="20"/>
    </w:rPr>
  </w:style>
  <w:style w:type="paragraph" w:customStyle="1" w:styleId="af9">
    <w:name w:val="甲"/>
    <w:rsid w:val="00D547FB"/>
    <w:pPr>
      <w:widowControl w:val="0"/>
      <w:tabs>
        <w:tab w:val="right" w:leader="dot" w:pos="9639"/>
      </w:tabs>
      <w:kinsoku w:val="0"/>
      <w:wordWrap w:val="0"/>
      <w:overflowPunct w:val="0"/>
      <w:autoSpaceDE w:val="0"/>
      <w:autoSpaceDN w:val="0"/>
      <w:adjustRightInd w:val="0"/>
      <w:snapToGrid w:val="0"/>
      <w:spacing w:before="240" w:line="360" w:lineRule="auto"/>
      <w:jc w:val="both"/>
    </w:pPr>
    <w:rPr>
      <w:rFonts w:ascii="標楷體" w:eastAsia="標楷體" w:hAnsi="Times New Roman" w:cs="Times New Roman"/>
      <w:b/>
      <w:snapToGrid w:val="0"/>
      <w:kern w:val="0"/>
      <w:sz w:val="34"/>
      <w:szCs w:val="20"/>
    </w:rPr>
  </w:style>
  <w:style w:type="paragraph" w:customStyle="1" w:styleId="0311P">
    <w:name w:val="03_內文表中文_11P"/>
    <w:qFormat/>
    <w:rsid w:val="00D547FB"/>
    <w:pPr>
      <w:widowControl w:val="0"/>
      <w:overflowPunct w:val="0"/>
      <w:spacing w:line="320" w:lineRule="exact"/>
    </w:pPr>
    <w:rPr>
      <w:rFonts w:ascii="標楷體" w:eastAsia="標楷體" w:hAnsi="標楷體" w:cs="Times New Roman"/>
      <w:sz w:val="22"/>
      <w:szCs w:val="22"/>
    </w:rPr>
  </w:style>
  <w:style w:type="paragraph" w:customStyle="1" w:styleId="0410P">
    <w:name w:val="04_內文表數字_10P 標楷體"/>
    <w:qFormat/>
    <w:rsid w:val="00D547FB"/>
    <w:pPr>
      <w:widowControl w:val="0"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</w:tabs>
      <w:overflowPunct w:val="0"/>
      <w:spacing w:line="320" w:lineRule="exact"/>
      <w:ind w:right="28"/>
      <w:jc w:val="right"/>
    </w:pPr>
    <w:rPr>
      <w:rFonts w:ascii="標楷體" w:eastAsia="標楷體" w:hAnsi="標楷體" w:cs="Times New Roman"/>
      <w:sz w:val="20"/>
      <w:szCs w:val="20"/>
    </w:rPr>
  </w:style>
  <w:style w:type="numbering" w:customStyle="1" w:styleId="110">
    <w:name w:val="無清單11"/>
    <w:next w:val="a2"/>
    <w:uiPriority w:val="99"/>
    <w:semiHidden/>
    <w:unhideWhenUsed/>
    <w:rsid w:val="009618F0"/>
  </w:style>
  <w:style w:type="character" w:styleId="afa">
    <w:name w:val="FollowedHyperlink"/>
    <w:basedOn w:val="a0"/>
    <w:uiPriority w:val="99"/>
    <w:semiHidden/>
    <w:unhideWhenUsed/>
    <w:rsid w:val="009618F0"/>
    <w:rPr>
      <w:color w:val="800080" w:themeColor="followedHyperlink"/>
      <w:u w:val="single"/>
    </w:rPr>
  </w:style>
  <w:style w:type="character" w:customStyle="1" w:styleId="210">
    <w:name w:val="標題 2 字元1"/>
    <w:aliases w:val="壹貳叁 字元1"/>
    <w:basedOn w:val="a0"/>
    <w:semiHidden/>
    <w:rsid w:val="009618F0"/>
    <w:rPr>
      <w:rFonts w:asciiTheme="majorHAnsi" w:eastAsiaTheme="majorEastAsia" w:hAnsiTheme="majorHAnsi" w:cstheme="majorBidi"/>
      <w:b/>
      <w:bCs/>
      <w:kern w:val="2"/>
      <w:sz w:val="48"/>
      <w:szCs w:val="48"/>
    </w:rPr>
  </w:style>
  <w:style w:type="character" w:customStyle="1" w:styleId="310">
    <w:name w:val="標題 3 字元1"/>
    <w:aliases w:val="一二三 字元1"/>
    <w:basedOn w:val="a0"/>
    <w:semiHidden/>
    <w:rsid w:val="009618F0"/>
    <w:rPr>
      <w:rFonts w:asciiTheme="majorHAnsi" w:eastAsiaTheme="majorEastAsia" w:hAnsiTheme="majorHAnsi" w:cstheme="majorBidi"/>
      <w:b/>
      <w:bCs/>
      <w:kern w:val="2"/>
      <w:sz w:val="36"/>
      <w:szCs w:val="36"/>
    </w:rPr>
  </w:style>
  <w:style w:type="character" w:customStyle="1" w:styleId="410">
    <w:name w:val="標題 4 字元1"/>
    <w:aliases w:val="機關名稱 字元1"/>
    <w:basedOn w:val="a0"/>
    <w:semiHidden/>
    <w:rsid w:val="009618F0"/>
    <w:rPr>
      <w:rFonts w:asciiTheme="majorHAnsi" w:eastAsiaTheme="majorEastAsia" w:hAnsiTheme="majorHAnsi" w:cstheme="majorBidi"/>
      <w:kern w:val="2"/>
      <w:sz w:val="36"/>
      <w:szCs w:val="36"/>
    </w:rPr>
  </w:style>
  <w:style w:type="paragraph" w:customStyle="1" w:styleId="afb">
    <w:name w:val="甲篇內文"/>
    <w:basedOn w:val="a"/>
    <w:rsid w:val="009618F0"/>
    <w:pPr>
      <w:widowControl w:val="0"/>
      <w:overflowPunct/>
      <w:spacing w:line="460" w:lineRule="exact"/>
    </w:pPr>
    <w:rPr>
      <w:rFonts w:hAnsi="Times New Roman" w:cs="Times New Roman"/>
      <w:sz w:val="28"/>
      <w:szCs w:val="28"/>
    </w:rPr>
  </w:style>
  <w:style w:type="paragraph" w:styleId="afc">
    <w:name w:val="List Paragraph"/>
    <w:basedOn w:val="a"/>
    <w:uiPriority w:val="34"/>
    <w:qFormat/>
    <w:rsid w:val="00067800"/>
    <w:pPr>
      <w:widowControl w:val="0"/>
      <w:overflowPunct/>
      <w:ind w:leftChars="200" w:left="480" w:firstLineChars="0" w:firstLine="0"/>
      <w:jc w:val="left"/>
    </w:pPr>
    <w:rPr>
      <w:rFonts w:ascii="Times New Roman" w:hAnsi="Times New Roman" w:cs="Times New Roman"/>
      <w:szCs w:val="20"/>
    </w:rPr>
  </w:style>
  <w:style w:type="paragraph" w:customStyle="1" w:styleId="3T010116P">
    <w:name w:val="3廳_T01表頭標題01_16P標楷"/>
    <w:qFormat/>
    <w:rsid w:val="00CF440B"/>
    <w:pPr>
      <w:tabs>
        <w:tab w:val="left" w:pos="540"/>
        <w:tab w:val="center" w:pos="4800"/>
      </w:tabs>
      <w:adjustRightInd w:val="0"/>
      <w:snapToGrid w:val="0"/>
      <w:ind w:left="-284"/>
      <w:jc w:val="center"/>
    </w:pPr>
    <w:rPr>
      <w:rFonts w:ascii="標楷體" w:eastAsia="標楷體" w:hAnsi="標楷體" w:cs="標楷體"/>
      <w:b/>
      <w:color w:val="000000" w:themeColor="text1"/>
      <w:spacing w:val="-10"/>
      <w:sz w:val="32"/>
      <w:u w:val="single" w:color="000000" w:themeColor="text1"/>
    </w:rPr>
  </w:style>
  <w:style w:type="paragraph" w:customStyle="1" w:styleId="3T0101A16P851">
    <w:name w:val="3廳_T01表頭標題01A_16P標楷85%緊縮1以上"/>
    <w:basedOn w:val="3T010116P"/>
    <w:qFormat/>
    <w:rsid w:val="00CF440B"/>
    <w:rPr>
      <w:spacing w:val="-28"/>
      <w:w w:val="85"/>
    </w:rPr>
  </w:style>
  <w:style w:type="paragraph" w:customStyle="1" w:styleId="3T010216P">
    <w:name w:val="3廳_T01表頭標題02_16P標楷"/>
    <w:basedOn w:val="a"/>
    <w:qFormat/>
    <w:rsid w:val="00CF440B"/>
    <w:pPr>
      <w:tabs>
        <w:tab w:val="center" w:pos="4800"/>
      </w:tabs>
      <w:snapToGrid w:val="0"/>
      <w:spacing w:beforeLines="100" w:before="100"/>
      <w:ind w:left="-284" w:firstLineChars="0" w:firstLine="0"/>
      <w:jc w:val="center"/>
    </w:pPr>
    <w:rPr>
      <w:b/>
      <w:color w:val="000000" w:themeColor="text1"/>
      <w:spacing w:val="-10"/>
      <w:sz w:val="32"/>
      <w:u w:val="single" w:color="000000" w:themeColor="text1"/>
    </w:rPr>
  </w:style>
  <w:style w:type="paragraph" w:customStyle="1" w:styleId="3T010316P">
    <w:name w:val="3廳_T01表頭標題03 (續) _16P標楷"/>
    <w:basedOn w:val="3T010116P"/>
    <w:qFormat/>
    <w:rsid w:val="00CF440B"/>
    <w:pPr>
      <w:tabs>
        <w:tab w:val="clear" w:pos="540"/>
        <w:tab w:val="clear" w:pos="4800"/>
      </w:tabs>
      <w:ind w:left="170"/>
    </w:pPr>
  </w:style>
  <w:style w:type="paragraph" w:customStyle="1" w:styleId="3T0201">
    <w:name w:val="3廳_T02表01_中華民國"/>
    <w:qFormat/>
    <w:rsid w:val="00CF440B"/>
    <w:pPr>
      <w:tabs>
        <w:tab w:val="left" w:pos="4560"/>
      </w:tabs>
      <w:snapToGrid w:val="0"/>
      <w:spacing w:beforeLines="20" w:before="20" w:afterLines="20" w:after="20"/>
      <w:jc w:val="right"/>
    </w:pPr>
    <w:rPr>
      <w:rFonts w:ascii="標楷體" w:eastAsia="標楷體" w:hAnsi="標楷體" w:cs="標楷體"/>
      <w:color w:val="000000" w:themeColor="text1"/>
    </w:rPr>
  </w:style>
  <w:style w:type="paragraph" w:customStyle="1" w:styleId="3T0202">
    <w:name w:val="3廳_T02表02_中華民國年月日"/>
    <w:qFormat/>
    <w:rsid w:val="00CF440B"/>
    <w:pPr>
      <w:tabs>
        <w:tab w:val="left" w:pos="4968"/>
        <w:tab w:val="left" w:pos="5088"/>
      </w:tabs>
      <w:snapToGrid w:val="0"/>
      <w:spacing w:beforeLines="20" w:before="20" w:afterLines="20" w:after="20"/>
      <w:jc w:val="right"/>
    </w:pPr>
    <w:rPr>
      <w:rFonts w:ascii="標楷體" w:eastAsia="標楷體" w:hAnsi="標楷體" w:cs="標楷體"/>
      <w:color w:val="000000" w:themeColor="text1"/>
    </w:rPr>
  </w:style>
  <w:style w:type="paragraph" w:customStyle="1" w:styleId="3T0203">
    <w:name w:val="3廳_T02表03 (續) _中華民國"/>
    <w:basedOn w:val="3T0202"/>
    <w:qFormat/>
    <w:rsid w:val="00CF440B"/>
    <w:pPr>
      <w:tabs>
        <w:tab w:val="clear" w:pos="4968"/>
        <w:tab w:val="clear" w:pos="5088"/>
        <w:tab w:val="left" w:pos="4488"/>
      </w:tabs>
      <w:ind w:leftChars="30" w:left="30"/>
    </w:pPr>
    <w:rPr>
      <w:spacing w:val="-10"/>
      <w:u w:color="000000" w:themeColor="text1"/>
    </w:rPr>
  </w:style>
  <w:style w:type="paragraph" w:customStyle="1" w:styleId="3T0204">
    <w:name w:val="3廳_T02表04 (續)_中華民國年月日"/>
    <w:basedOn w:val="3T0202"/>
    <w:qFormat/>
    <w:rsid w:val="00CF440B"/>
    <w:pPr>
      <w:tabs>
        <w:tab w:val="left" w:pos="5160"/>
      </w:tabs>
    </w:pPr>
  </w:style>
  <w:style w:type="paragraph" w:customStyle="1" w:styleId="3T0301110P">
    <w:name w:val="3廳_T03表格註內文01_1._10P"/>
    <w:basedOn w:val="a"/>
    <w:qFormat/>
    <w:rsid w:val="00CF440B"/>
    <w:pPr>
      <w:tabs>
        <w:tab w:val="center" w:pos="4800"/>
      </w:tabs>
      <w:spacing w:line="240" w:lineRule="exact"/>
      <w:ind w:left="400" w:hangingChars="200" w:hanging="400"/>
    </w:pPr>
    <w:rPr>
      <w:color w:val="000000" w:themeColor="text1"/>
      <w:sz w:val="20"/>
    </w:rPr>
  </w:style>
  <w:style w:type="paragraph" w:customStyle="1" w:styleId="3T0302210P">
    <w:name w:val="3廳_T03表格註內文02_2._10P"/>
    <w:qFormat/>
    <w:rsid w:val="00CF440B"/>
    <w:pPr>
      <w:spacing w:line="240" w:lineRule="exact"/>
      <w:ind w:leftChars="168" w:left="268" w:hangingChars="100" w:hanging="100"/>
      <w:jc w:val="both"/>
    </w:pPr>
    <w:rPr>
      <w:rFonts w:ascii="標楷體" w:eastAsia="標楷體" w:hAnsi="標楷體" w:cs="標楷體"/>
      <w:color w:val="000000" w:themeColor="text1"/>
      <w:sz w:val="20"/>
    </w:rPr>
  </w:style>
  <w:style w:type="paragraph" w:customStyle="1" w:styleId="3T0303110P3">
    <w:name w:val="3廳_T03表格註內文03_1._10P(縮3字)"/>
    <w:qFormat/>
    <w:rsid w:val="00CF440B"/>
    <w:pPr>
      <w:spacing w:line="240" w:lineRule="exact"/>
      <w:ind w:left="300" w:hangingChars="300" w:hanging="300"/>
      <w:jc w:val="both"/>
    </w:pPr>
    <w:rPr>
      <w:rFonts w:ascii="標楷體" w:eastAsia="標楷體" w:hAnsi="標楷體" w:cs="標楷體"/>
      <w:color w:val="000000" w:themeColor="text1"/>
      <w:sz w:val="20"/>
    </w:rPr>
  </w:style>
  <w:style w:type="character" w:customStyle="1" w:styleId="3T04">
    <w:name w:val="3廳_T04表格數字_新細明"/>
    <w:basedOn w:val="a0"/>
    <w:uiPriority w:val="1"/>
    <w:qFormat/>
    <w:rsid w:val="00CF440B"/>
    <w:rPr>
      <w:rFonts w:ascii="新細明體" w:eastAsia="新細明體"/>
      <w:b w:val="0"/>
      <w:i w:val="0"/>
      <w:noProof/>
      <w:color w:val="000000" w:themeColor="text1"/>
      <w:szCs w:val="18"/>
    </w:rPr>
  </w:style>
  <w:style w:type="paragraph" w:customStyle="1" w:styleId="3T040111P">
    <w:name w:val="3廳_T04表側內文01_粗楷11P"/>
    <w:qFormat/>
    <w:rsid w:val="00CF440B"/>
    <w:pPr>
      <w:snapToGrid w:val="0"/>
      <w:ind w:rightChars="20" w:right="20"/>
      <w:jc w:val="distribute"/>
    </w:pPr>
    <w:rPr>
      <w:rFonts w:ascii="標楷體" w:eastAsia="標楷體" w:hAnsi="標楷體" w:cs="標楷體"/>
      <w:b/>
      <w:color w:val="000000" w:themeColor="text1"/>
      <w:sz w:val="22"/>
    </w:rPr>
  </w:style>
  <w:style w:type="paragraph" w:customStyle="1" w:styleId="3T040211P">
    <w:name w:val="3廳_T04表側內文02_標楷11P"/>
    <w:basedOn w:val="a"/>
    <w:qFormat/>
    <w:rsid w:val="00CF440B"/>
    <w:pPr>
      <w:snapToGrid w:val="0"/>
      <w:ind w:leftChars="100" w:left="100" w:rightChars="20" w:right="20" w:firstLineChars="0" w:firstLine="0"/>
      <w:jc w:val="distribute"/>
    </w:pPr>
    <w:rPr>
      <w:noProof/>
      <w:color w:val="000000" w:themeColor="text1"/>
      <w:kern w:val="0"/>
      <w:sz w:val="22"/>
    </w:rPr>
  </w:style>
  <w:style w:type="paragraph" w:customStyle="1" w:styleId="3012">
    <w:name w:val="3廳_內文01_縮2"/>
    <w:qFormat/>
    <w:rsid w:val="00CF440B"/>
    <w:pPr>
      <w:overflowPunct w:val="0"/>
      <w:spacing w:line="500" w:lineRule="exact"/>
      <w:ind w:firstLineChars="200" w:firstLine="200"/>
      <w:jc w:val="both"/>
    </w:pPr>
    <w:rPr>
      <w:rFonts w:ascii="標楷體" w:eastAsia="標楷體" w:hAnsi="標楷體" w:cs="標楷體"/>
      <w:color w:val="000000" w:themeColor="text1"/>
    </w:rPr>
  </w:style>
  <w:style w:type="paragraph" w:customStyle="1" w:styleId="3021">
    <w:name w:val="3廳_內文02_1."/>
    <w:qFormat/>
    <w:rsid w:val="00CF440B"/>
    <w:pPr>
      <w:ind w:firstLineChars="450" w:firstLine="450"/>
      <w:jc w:val="both"/>
    </w:pPr>
    <w:rPr>
      <w:rFonts w:ascii="標楷體" w:eastAsia="標楷體" w:hAnsi="標楷體" w:cs="標楷體"/>
      <w:b/>
      <w:color w:val="000000" w:themeColor="text1"/>
    </w:rPr>
  </w:style>
  <w:style w:type="paragraph" w:customStyle="1" w:styleId="3031">
    <w:name w:val="3廳_內文03_(1)"/>
    <w:qFormat/>
    <w:rsid w:val="00CF440B"/>
    <w:pPr>
      <w:tabs>
        <w:tab w:val="left" w:pos="3168"/>
      </w:tabs>
      <w:overflowPunct w:val="0"/>
      <w:ind w:firstLineChars="550" w:firstLine="550"/>
      <w:jc w:val="both"/>
    </w:pPr>
    <w:rPr>
      <w:rFonts w:ascii="標楷體" w:eastAsia="標楷體" w:hAnsi="標楷體" w:cs="標楷體"/>
      <w:color w:val="000000" w:themeColor="text1"/>
    </w:rPr>
  </w:style>
  <w:style w:type="paragraph" w:customStyle="1" w:styleId="304">
    <w:name w:val="3廳_內文04_①②"/>
    <w:qFormat/>
    <w:rsid w:val="00CF440B"/>
    <w:pPr>
      <w:ind w:firstLineChars="700" w:firstLine="700"/>
      <w:jc w:val="both"/>
    </w:pPr>
    <w:rPr>
      <w:rFonts w:ascii="標楷體" w:eastAsia="標楷體" w:hAnsi="標楷體" w:cs="標楷體"/>
      <w:b/>
      <w:color w:val="000000" w:themeColor="text1"/>
    </w:rPr>
  </w:style>
  <w:style w:type="paragraph" w:customStyle="1" w:styleId="305A">
    <w:name w:val="3廳_內文05_A."/>
    <w:qFormat/>
    <w:rsid w:val="00CF440B"/>
    <w:pPr>
      <w:tabs>
        <w:tab w:val="left" w:pos="2160"/>
      </w:tabs>
      <w:overflowPunct w:val="0"/>
      <w:ind w:firstLineChars="700" w:firstLine="700"/>
      <w:jc w:val="both"/>
    </w:pPr>
    <w:rPr>
      <w:rFonts w:ascii="標楷體" w:eastAsia="標楷體" w:hAnsi="標楷體" w:cs="標楷體"/>
      <w:color w:val="000000" w:themeColor="text1"/>
    </w:rPr>
  </w:style>
  <w:style w:type="paragraph" w:customStyle="1" w:styleId="301">
    <w:name w:val="3廳_標題01_甲"/>
    <w:qFormat/>
    <w:rsid w:val="00CF440B"/>
    <w:pPr>
      <w:jc w:val="center"/>
    </w:pPr>
    <w:rPr>
      <w:rFonts w:ascii="標楷體" w:eastAsia="標楷體" w:hAnsi="標楷體" w:cs="標楷體"/>
      <w:b/>
      <w:color w:val="000000" w:themeColor="text1"/>
      <w:sz w:val="40"/>
      <w:szCs w:val="40"/>
    </w:rPr>
  </w:style>
  <w:style w:type="paragraph" w:customStyle="1" w:styleId="302">
    <w:name w:val="3廳_標題02_壹、"/>
    <w:qFormat/>
    <w:rsid w:val="00CF440B"/>
    <w:pPr>
      <w:ind w:leftChars="250" w:left="250"/>
      <w:jc w:val="both"/>
    </w:pPr>
    <w:rPr>
      <w:rFonts w:ascii="標楷體" w:eastAsia="標楷體" w:hAnsi="標楷體" w:cs="標楷體"/>
      <w:b/>
      <w:color w:val="000000" w:themeColor="text1"/>
      <w:sz w:val="36"/>
      <w:szCs w:val="40"/>
    </w:rPr>
  </w:style>
  <w:style w:type="paragraph" w:customStyle="1" w:styleId="303">
    <w:name w:val="3廳_標題03_一、"/>
    <w:qFormat/>
    <w:rsid w:val="00CF440B"/>
    <w:pPr>
      <w:jc w:val="both"/>
    </w:pPr>
    <w:rPr>
      <w:rFonts w:ascii="標楷體" w:eastAsia="標楷體" w:hAnsi="標楷體" w:cs="標楷體"/>
      <w:b/>
      <w:color w:val="000000" w:themeColor="text1"/>
      <w:sz w:val="32"/>
      <w:szCs w:val="40"/>
    </w:rPr>
  </w:style>
  <w:style w:type="paragraph" w:customStyle="1" w:styleId="3040">
    <w:name w:val="3廳_標題04_機關名稱"/>
    <w:qFormat/>
    <w:rsid w:val="00CF440B"/>
    <w:pPr>
      <w:ind w:firstLineChars="150" w:firstLine="150"/>
      <w:jc w:val="both"/>
    </w:pPr>
    <w:rPr>
      <w:rFonts w:ascii="標楷體" w:eastAsia="標楷體" w:hAnsi="標楷體" w:cs="標楷體"/>
      <w:b/>
      <w:color w:val="000000" w:themeColor="text1"/>
      <w:sz w:val="28"/>
      <w:szCs w:val="40"/>
    </w:rPr>
  </w:style>
  <w:style w:type="numbering" w:customStyle="1" w:styleId="35">
    <w:name w:val="無清單3"/>
    <w:next w:val="a2"/>
    <w:uiPriority w:val="99"/>
    <w:semiHidden/>
    <w:unhideWhenUsed/>
    <w:rsid w:val="00CD7907"/>
  </w:style>
  <w:style w:type="numbering" w:customStyle="1" w:styleId="120">
    <w:name w:val="無清單12"/>
    <w:next w:val="a2"/>
    <w:uiPriority w:val="99"/>
    <w:semiHidden/>
    <w:unhideWhenUsed/>
    <w:rsid w:val="00CD7907"/>
  </w:style>
  <w:style w:type="numbering" w:customStyle="1" w:styleId="211">
    <w:name w:val="無清單21"/>
    <w:next w:val="a2"/>
    <w:uiPriority w:val="99"/>
    <w:semiHidden/>
    <w:unhideWhenUsed/>
    <w:rsid w:val="00CD7907"/>
  </w:style>
  <w:style w:type="numbering" w:customStyle="1" w:styleId="111">
    <w:name w:val="無清單111"/>
    <w:next w:val="a2"/>
    <w:uiPriority w:val="99"/>
    <w:semiHidden/>
    <w:unhideWhenUsed/>
    <w:rsid w:val="00CD7907"/>
  </w:style>
  <w:style w:type="paragraph" w:customStyle="1" w:styleId="3LT010116P">
    <w:name w:val="3廳_LT01表頭標題01_16P標楷"/>
    <w:basedOn w:val="3T010116P"/>
    <w:qFormat/>
    <w:rsid w:val="00CD7907"/>
    <w:pPr>
      <w:tabs>
        <w:tab w:val="clear" w:pos="540"/>
        <w:tab w:val="clear" w:pos="4800"/>
      </w:tabs>
      <w:ind w:left="2098"/>
      <w:jc w:val="left"/>
    </w:pPr>
  </w:style>
  <w:style w:type="character" w:styleId="afd">
    <w:name w:val="page number"/>
    <w:basedOn w:val="a0"/>
    <w:semiHidden/>
    <w:rsid w:val="00CD7907"/>
  </w:style>
  <w:style w:type="paragraph" w:customStyle="1" w:styleId="afe">
    <w:name w:val="註"/>
    <w:basedOn w:val="a"/>
    <w:rsid w:val="00CD7907"/>
    <w:pPr>
      <w:widowControl w:val="0"/>
      <w:overflowPunct/>
      <w:spacing w:line="280" w:lineRule="exact"/>
      <w:ind w:leftChars="20" w:left="20" w:firstLineChars="0" w:firstLine="0"/>
    </w:pPr>
    <w:rPr>
      <w:rFonts w:hAnsi="Times New Roman" w:cs="Times New Roman"/>
      <w:sz w:val="18"/>
    </w:rPr>
  </w:style>
  <w:style w:type="paragraph" w:customStyle="1" w:styleId="3041">
    <w:name w:val="3廳_內文04_Ｏ"/>
    <w:qFormat/>
    <w:rsid w:val="00CD7907"/>
    <w:pPr>
      <w:ind w:firstLineChars="700" w:firstLine="700"/>
      <w:jc w:val="both"/>
    </w:pPr>
    <w:rPr>
      <w:rFonts w:ascii="標楷體" w:eastAsia="標楷體" w:hAnsi="標楷體" w:cs="標楷體"/>
      <w:b/>
      <w:color w:val="000000"/>
    </w:rPr>
  </w:style>
  <w:style w:type="paragraph" w:customStyle="1" w:styleId="3T000020P">
    <w:name w:val="3廳_T00表頭標題00_20P標楷_乙部份"/>
    <w:next w:val="a"/>
    <w:qFormat/>
    <w:rsid w:val="00CD7907"/>
    <w:pPr>
      <w:tabs>
        <w:tab w:val="center" w:pos="4800"/>
      </w:tabs>
      <w:snapToGrid w:val="0"/>
      <w:ind w:left="-227"/>
      <w:jc w:val="center"/>
    </w:pPr>
    <w:rPr>
      <w:rFonts w:ascii="標楷體" w:eastAsia="標楷體" w:hAnsi="標楷體" w:cs="標楷體"/>
      <w:b/>
      <w:color w:val="000000"/>
      <w:sz w:val="40"/>
      <w:u w:val="single" w:color="000000"/>
    </w:rPr>
  </w:style>
  <w:style w:type="paragraph" w:customStyle="1" w:styleId="3T000118P">
    <w:name w:val="3廳_T00表頭標題01_18P標楷_乙部份"/>
    <w:basedOn w:val="a"/>
    <w:qFormat/>
    <w:rsid w:val="00CD7907"/>
    <w:pPr>
      <w:tabs>
        <w:tab w:val="center" w:pos="4800"/>
      </w:tabs>
      <w:snapToGrid w:val="0"/>
      <w:ind w:left="-340" w:firstLineChars="0" w:firstLine="0"/>
      <w:jc w:val="center"/>
    </w:pPr>
    <w:rPr>
      <w:b/>
      <w:color w:val="000000"/>
      <w:spacing w:val="-10"/>
      <w:sz w:val="36"/>
      <w:u w:val="single" w:color="000000"/>
    </w:rPr>
  </w:style>
  <w:style w:type="paragraph" w:customStyle="1" w:styleId="3T0401110P25">
    <w:name w:val="3廳_T04表格註內文01_1._10P(縮2.5字)_乙部份"/>
    <w:basedOn w:val="3T0303110P3"/>
    <w:qFormat/>
    <w:rsid w:val="00CD7907"/>
    <w:pPr>
      <w:ind w:leftChars="250" w:left="550"/>
    </w:pPr>
  </w:style>
  <w:style w:type="table" w:customStyle="1" w:styleId="28">
    <w:name w:val="表格格線2"/>
    <w:basedOn w:val="a1"/>
    <w:next w:val="af0"/>
    <w:rsid w:val="003B5551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">
    <w:name w:val="表格格線3"/>
    <w:basedOn w:val="a1"/>
    <w:next w:val="af0"/>
    <w:rsid w:val="00265528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7">
    <w:name w:val="段落樣式3"/>
    <w:basedOn w:val="a"/>
    <w:qFormat/>
    <w:rsid w:val="00265528"/>
    <w:pPr>
      <w:widowControl w:val="0"/>
      <w:tabs>
        <w:tab w:val="left" w:pos="567"/>
      </w:tabs>
      <w:autoSpaceDE w:val="0"/>
      <w:autoSpaceDN w:val="0"/>
      <w:ind w:leftChars="400" w:left="400"/>
    </w:pPr>
    <w:rPr>
      <w:rFonts w:hAnsi="Times New Roman" w:cs="Times New Roman"/>
      <w:kern w:val="32"/>
      <w:sz w:val="32"/>
      <w:szCs w:val="20"/>
    </w:rPr>
  </w:style>
  <w:style w:type="table" w:customStyle="1" w:styleId="44">
    <w:name w:val="表格格線4"/>
    <w:basedOn w:val="a1"/>
    <w:next w:val="af0"/>
    <w:rsid w:val="0010780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rsid w:val="00300287"/>
    <w:pPr>
      <w:overflowPunct/>
      <w:spacing w:before="100" w:beforeAutospacing="1" w:after="100" w:afterAutospacing="1"/>
      <w:ind w:firstLineChars="0" w:firstLine="0"/>
      <w:jc w:val="left"/>
    </w:pPr>
    <w:rPr>
      <w:rFonts w:ascii="新細明體" w:eastAsia="新細明體" w:hAnsi="新細明體" w:cs="Times New Roman"/>
      <w:kern w:val="0"/>
    </w:rPr>
  </w:style>
  <w:style w:type="character" w:customStyle="1" w:styleId="style40-41">
    <w:name w:val="style_40-41"/>
    <w:basedOn w:val="a0"/>
    <w:rsid w:val="00597E35"/>
    <w:rPr>
      <w:color w:val="333333"/>
    </w:rPr>
  </w:style>
  <w:style w:type="paragraph" w:customStyle="1" w:styleId="200">
    <w:name w:val="表格內文(20行高)"/>
    <w:basedOn w:val="a"/>
    <w:rsid w:val="006C6B32"/>
    <w:pPr>
      <w:widowControl w:val="0"/>
      <w:suppressAutoHyphens/>
      <w:overflowPunct/>
      <w:autoSpaceDN w:val="0"/>
      <w:spacing w:line="400" w:lineRule="exact"/>
      <w:ind w:firstLineChars="0" w:firstLine="0"/>
      <w:jc w:val="left"/>
      <w:textAlignment w:val="baseline"/>
    </w:pPr>
    <w:rPr>
      <w:rFonts w:cs="Times New Roman"/>
      <w:kern w:val="3"/>
      <w:szCs w:val="28"/>
    </w:rPr>
  </w:style>
  <w:style w:type="table" w:customStyle="1" w:styleId="212">
    <w:name w:val="表格格線21"/>
    <w:basedOn w:val="a1"/>
    <w:next w:val="af0"/>
    <w:uiPriority w:val="59"/>
    <w:rsid w:val="00ED61EB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0">
    <w:name w:val="表格格線7"/>
    <w:basedOn w:val="a1"/>
    <w:next w:val="af0"/>
    <w:uiPriority w:val="59"/>
    <w:rsid w:val="00521212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">
    <w:name w:val="表格格線5"/>
    <w:basedOn w:val="a1"/>
    <w:next w:val="af0"/>
    <w:uiPriority w:val="59"/>
    <w:rsid w:val="00E85A11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86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14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8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5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9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uck\AppData\Roaming\Microsoft\Templates\&#32317;&#27770;&#31639;&#31684;&#26412;(&#38750;&#29151;&#26989;).dotx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CFD70C-22D4-435F-A743-92F7A86E92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總決算範本(非營業).dotx</Template>
  <TotalTime>316</TotalTime>
  <Pages>6</Pages>
  <Words>1033</Words>
  <Characters>5889</Characters>
  <Application>Microsoft Office Word</Application>
  <DocSecurity>0</DocSecurity>
  <Lines>49</Lines>
  <Paragraphs>13</Paragraphs>
  <ScaleCrop>false</ScaleCrop>
  <Company/>
  <LinksUpToDate>false</LinksUpToDate>
  <CharactersWithSpaces>6909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張素慧</dc:creator>
  <cp:lastModifiedBy>吳怡霈</cp:lastModifiedBy>
  <cp:revision>19</cp:revision>
  <cp:lastPrinted>2025-07-03T14:21:00Z</cp:lastPrinted>
  <dcterms:created xsi:type="dcterms:W3CDTF">2025-06-04T07:56:00Z</dcterms:created>
  <dcterms:modified xsi:type="dcterms:W3CDTF">2025-07-11T09:37:00Z</dcterms:modified>
</cp:coreProperties>
</file>