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CF226" w14:textId="77777777" w:rsidR="00016C66" w:rsidRPr="00E94061" w:rsidRDefault="0064372F" w:rsidP="006A195A">
      <w:pPr>
        <w:widowControl w:val="0"/>
        <w:overflowPunct/>
        <w:snapToGrid w:val="0"/>
        <w:spacing w:afterLines="20" w:after="72" w:line="0" w:lineRule="atLeast"/>
        <w:ind w:firstLine="641"/>
        <w:jc w:val="left"/>
        <w:rPr>
          <w:b/>
          <w:color w:val="000000" w:themeColor="text1"/>
          <w:sz w:val="32"/>
        </w:rPr>
      </w:pPr>
      <w:r>
        <w:rPr>
          <w:rFonts w:hint="eastAsia"/>
          <w:b/>
          <w:color w:val="000000" w:themeColor="text1"/>
          <w:sz w:val="32"/>
        </w:rPr>
        <w:t>(</w:t>
      </w:r>
      <w:r w:rsidR="00912186">
        <w:rPr>
          <w:rFonts w:hint="eastAsia"/>
          <w:b/>
          <w:color w:val="000000" w:themeColor="text1"/>
          <w:sz w:val="32"/>
        </w:rPr>
        <w:t>十</w:t>
      </w:r>
      <w:r>
        <w:rPr>
          <w:rFonts w:hint="eastAsia"/>
          <w:b/>
          <w:color w:val="000000" w:themeColor="text1"/>
          <w:sz w:val="32"/>
        </w:rPr>
        <w:t>)</w:t>
      </w:r>
      <w:r w:rsidR="00016C66" w:rsidRPr="00E94061">
        <w:rPr>
          <w:rFonts w:hint="eastAsia"/>
          <w:b/>
          <w:color w:val="000000" w:themeColor="text1"/>
          <w:sz w:val="32"/>
        </w:rPr>
        <w:t>勞動部主管</w:t>
      </w:r>
    </w:p>
    <w:p w14:paraId="3FA277E4" w14:textId="77777777" w:rsidR="00016C66" w:rsidRPr="00E94061" w:rsidRDefault="00016C66" w:rsidP="006A195A">
      <w:pPr>
        <w:widowControl w:val="0"/>
        <w:overflowPunct/>
        <w:snapToGrid w:val="0"/>
        <w:spacing w:afterLines="20" w:after="72" w:line="0" w:lineRule="atLeast"/>
        <w:ind w:firstLineChars="300" w:firstLine="961"/>
        <w:jc w:val="left"/>
        <w:rPr>
          <w:b/>
          <w:color w:val="000000" w:themeColor="text1"/>
          <w:sz w:val="32"/>
        </w:rPr>
      </w:pPr>
      <w:r w:rsidRPr="00E94061">
        <w:rPr>
          <w:rFonts w:hint="eastAsia"/>
          <w:b/>
          <w:color w:val="000000" w:themeColor="text1"/>
          <w:sz w:val="32"/>
        </w:rPr>
        <w:t>就業安定基金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9"/>
        <w:gridCol w:w="1408"/>
        <w:gridCol w:w="1408"/>
        <w:gridCol w:w="1408"/>
        <w:gridCol w:w="1408"/>
        <w:gridCol w:w="1416"/>
        <w:gridCol w:w="678"/>
      </w:tblGrid>
      <w:tr w:rsidR="007F5FD2" w:rsidRPr="006B5E48" w14:paraId="1632D5E9" w14:textId="77777777" w:rsidTr="001742EA">
        <w:trPr>
          <w:trHeight w:val="57"/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6DE48BB" w14:textId="359D5384" w:rsidR="007F5FD2" w:rsidRDefault="002B5FAC" w:rsidP="007D34BA">
            <w:pPr>
              <w:widowControl w:val="0"/>
              <w:overflowPunct/>
              <w:snapToGrid w:val="0"/>
              <w:ind w:leftChars="-133" w:left="-319"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就業安定基金</w:t>
            </w:r>
            <w:r w:rsidR="007F5FD2" w:rsidRPr="006B5E48">
              <w:rPr>
                <w:rFonts w:hAnsi="標楷體"/>
                <w:b/>
                <w:sz w:val="32"/>
                <w:u w:val="single"/>
              </w:rPr>
              <w:t>來源用途及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28992525" w14:textId="437C102E" w:rsidR="007F5FD2" w:rsidRPr="006B5E48" w:rsidRDefault="007F5FD2" w:rsidP="007D34BA">
            <w:pPr>
              <w:widowControl w:val="0"/>
              <w:tabs>
                <w:tab w:val="left" w:pos="3501"/>
                <w:tab w:val="left" w:pos="8133"/>
              </w:tabs>
              <w:overflowPunct/>
              <w:snapToGrid w:val="0"/>
              <w:ind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6B5E48">
              <w:rPr>
                <w:rFonts w:hAnsi="標楷體"/>
                <w:spacing w:val="60"/>
              </w:rPr>
              <w:tab/>
            </w:r>
            <w:r w:rsidRPr="007A71D3">
              <w:rPr>
                <w:rFonts w:hAnsi="標楷體" w:hint="eastAsia"/>
                <w:color w:val="000000" w:themeColor="text1"/>
              </w:rPr>
              <w:t>中華民國11</w:t>
            </w:r>
            <w:r w:rsidR="007B50DB">
              <w:rPr>
                <w:rFonts w:hAnsi="標楷體" w:hint="eastAsia"/>
                <w:color w:val="000000" w:themeColor="text1"/>
              </w:rPr>
              <w:t>3</w:t>
            </w:r>
            <w:r w:rsidRPr="007A71D3">
              <w:rPr>
                <w:rFonts w:hAnsi="標楷體" w:hint="eastAsia"/>
                <w:color w:val="000000" w:themeColor="text1"/>
              </w:rPr>
              <w:t>年度</w:t>
            </w:r>
            <w:r w:rsidRPr="006B5E48">
              <w:rPr>
                <w:rFonts w:hAnsi="標楷體" w:hint="eastAsia"/>
              </w:rPr>
              <w:tab/>
            </w:r>
            <w:r w:rsidRPr="00533192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7F5FD2" w:rsidRPr="006B5E48" w14:paraId="0CA8A21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tblHeader/>
          <w:jc w:val="center"/>
        </w:trPr>
        <w:tc>
          <w:tcPr>
            <w:tcW w:w="121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44FA7A" w14:textId="77777777" w:rsidR="007F5FD2" w:rsidRPr="006B5E48" w:rsidRDefault="00CF5000" w:rsidP="00E824F6">
            <w:pPr>
              <w:widowControl w:val="0"/>
              <w:overflowPunct/>
              <w:ind w:left="113" w:right="57" w:firstLineChars="0" w:firstLine="0"/>
              <w:jc w:val="distribute"/>
              <w:rPr>
                <w:rFonts w:hAnsi="標楷體"/>
              </w:rPr>
            </w:pPr>
            <w:r>
              <w:rPr>
                <w:rFonts w:hAnsi="標楷體" w:hint="eastAsia"/>
              </w:rPr>
              <w:t>項</w:t>
            </w:r>
            <w:r w:rsidR="007F5FD2" w:rsidRPr="006B5E48">
              <w:rPr>
                <w:rFonts w:hAnsi="標楷體" w:hint="eastAsia"/>
              </w:rPr>
              <w:t>目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C49E1F3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96E19FE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決算數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3FE802B6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修正數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42BCC700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10"/>
              </w:rPr>
            </w:pPr>
            <w:r w:rsidRPr="006B5E48">
              <w:rPr>
                <w:rFonts w:hAnsi="標楷體" w:hint="eastAsia"/>
                <w:spacing w:val="-10"/>
              </w:rPr>
              <w:t>決算審定數</w:t>
            </w:r>
          </w:p>
        </w:tc>
        <w:tc>
          <w:tcPr>
            <w:tcW w:w="102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F2B1E65" w14:textId="77777777" w:rsidR="007F5FD2" w:rsidRPr="006B5E48" w:rsidRDefault="007F5FD2" w:rsidP="00E824F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審定數與預算數</w:t>
            </w:r>
          </w:p>
          <w:p w14:paraId="1439E8E7" w14:textId="77777777" w:rsidR="007F5FD2" w:rsidRPr="006B5E48" w:rsidRDefault="007F5FD2" w:rsidP="00E824F6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7F5FD2" w:rsidRPr="006B5E48" w14:paraId="4201E5B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tblHeader/>
          <w:jc w:val="center"/>
        </w:trPr>
        <w:tc>
          <w:tcPr>
            <w:tcW w:w="121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5EFA5D" w14:textId="77777777"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22B7897E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76227A17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23B2C3F6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1C1474BC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4" w:type="pct"/>
            <w:tcBorders>
              <w:bottom w:val="single" w:sz="8" w:space="0" w:color="auto"/>
            </w:tcBorders>
            <w:vAlign w:val="center"/>
          </w:tcPr>
          <w:p w14:paraId="57CF04E5" w14:textId="77777777" w:rsidR="007F5FD2" w:rsidRPr="006B5E48" w:rsidRDefault="007F5FD2" w:rsidP="00E824F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  <w:right w:val="nil"/>
            </w:tcBorders>
            <w:vAlign w:val="center"/>
          </w:tcPr>
          <w:p w14:paraId="3BFBB2AA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A62311" w:rsidRPr="006B5E48" w14:paraId="74B8BFE1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5DD5B182" w14:textId="77777777" w:rsidR="00A62311" w:rsidRPr="006B5E48" w:rsidRDefault="00A62311" w:rsidP="00B2492A">
            <w:pPr>
              <w:widowControl w:val="0"/>
              <w:overflowPunct/>
              <w:snapToGrid w:val="0"/>
              <w:spacing w:line="54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A07ABE1" w14:textId="085D72AF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28,487,410,000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359C6E8" w14:textId="178EA307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hAnsi="新細明體"/>
                <w:b/>
                <w:sz w:val="18"/>
                <w:szCs w:val="18"/>
              </w:rPr>
              <w:t>27,993,300,562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63088E5" w14:textId="1EE1D333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60,209,504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F00B87E" w14:textId="03128BF9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hAnsi="新細明體"/>
                <w:b/>
                <w:sz w:val="18"/>
                <w:szCs w:val="18"/>
              </w:rPr>
              <w:t>28,053,510,066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9B2AAEB" w14:textId="5A1CC195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- 433,899,934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2653B7A3" w14:textId="6B6B173E" w:rsidR="00A62311" w:rsidRPr="00A6231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- 1.52</w:t>
            </w:r>
          </w:p>
        </w:tc>
      </w:tr>
      <w:tr w:rsidR="00A94AAF" w:rsidRPr="006B5E48" w14:paraId="6A6C718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6EA60881" w14:textId="77777777" w:rsidR="00A94AAF" w:rsidRPr="006B5E48" w:rsidRDefault="00A94AAF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2A1411C" w14:textId="1B14A4A8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26,959,467,000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4BBFF1" w14:textId="0E8D203D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26,382,069,287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80F4244" w14:textId="77777777" w:rsidR="00A94AAF" w:rsidRPr="00A94AAF" w:rsidRDefault="00A94AAF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C6DE9A4" w14:textId="514B46AC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26,382,069,287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FA92899" w14:textId="6854DA90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- 577,397,713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07873E44" w14:textId="48C4CE52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- 2.14</w:t>
            </w:r>
          </w:p>
        </w:tc>
      </w:tr>
      <w:tr w:rsidR="00A94AAF" w:rsidRPr="006B5E48" w14:paraId="255E538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5D4BEBB5" w14:textId="77777777" w:rsidR="00A94AAF" w:rsidRPr="006B5E48" w:rsidRDefault="00A94AAF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49E6A47" w14:textId="500C3721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967,992,000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C5FF260" w14:textId="7C2ED5B4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823,933,745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7E1F26A" w14:textId="77777777" w:rsidR="00A94AAF" w:rsidRPr="00A94AAF" w:rsidRDefault="00A94AAF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21DA66D" w14:textId="72CEC2EB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823,933,745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168655E1" w14:textId="72575EBE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- 144,058,255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A9947A5" w14:textId="64CF57E1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- 14.88</w:t>
            </w:r>
          </w:p>
        </w:tc>
      </w:tr>
      <w:tr w:rsidR="00A94AAF" w:rsidRPr="006B5E48" w14:paraId="73767AA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EB7C3BA" w14:textId="77777777" w:rsidR="00A94AAF" w:rsidRPr="006B5E48" w:rsidRDefault="00A94AAF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ADC944E" w14:textId="5DB9F159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67,527,000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B325717" w14:textId="56304160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89,981,726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543F6A1" w14:textId="77777777" w:rsidR="00A94AAF" w:rsidRPr="00A94AAF" w:rsidRDefault="00A94AAF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B596033" w14:textId="46336A0F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89,981,726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7ECC329B" w14:textId="2B5BFA60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22,454,726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ABE5958" w14:textId="40362399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33.25</w:t>
            </w:r>
          </w:p>
        </w:tc>
      </w:tr>
      <w:tr w:rsidR="00A94AAF" w:rsidRPr="006B5E48" w14:paraId="1F97466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34D4CD7" w14:textId="77777777" w:rsidR="00A94AAF" w:rsidRPr="006B5E48" w:rsidRDefault="00A94AAF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7898FAC" w14:textId="21ACA807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217,676,000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59A2D6" w14:textId="1DAE7AF3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214,890,978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0C8AE0E" w14:textId="77777777" w:rsidR="00A94AAF" w:rsidRPr="00A94AAF" w:rsidRDefault="00A94AAF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DCA1F68" w14:textId="32339A08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214,890,978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7E23CE31" w14:textId="6C0DF1D2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- 2,785,022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EAA1FEB" w14:textId="1E9D7D44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- 1.28</w:t>
            </w:r>
          </w:p>
        </w:tc>
      </w:tr>
      <w:tr w:rsidR="00A94AAF" w:rsidRPr="006B5E48" w14:paraId="49451F9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09758517" w14:textId="77777777" w:rsidR="00A94AAF" w:rsidRPr="006B5E48" w:rsidRDefault="00A94AAF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C7F6D63" w14:textId="584E59B1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274,748,000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F946B59" w14:textId="216CD576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482,424,826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BE6FCE4" w14:textId="27BD0BA8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60,209,504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7807C37" w14:textId="28E4E49A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542,634,330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72A051A" w14:textId="4A0A58F9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267,886,330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21275FB" w14:textId="40049CD5" w:rsidR="00A94AAF" w:rsidRPr="00A94AAF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97.50</w:t>
            </w:r>
          </w:p>
        </w:tc>
      </w:tr>
      <w:tr w:rsidR="000864C1" w:rsidRPr="006B5E48" w14:paraId="3182621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BD98BA4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3CEFDB9" w14:textId="39EF5C34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28,166,533,000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6E898D2" w14:textId="12CE283A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23,056,388,923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43B785E" w14:textId="3815CE40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- 12,036,750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885A450" w14:textId="3CBDB4A7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23,044,352,173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9FD55C6" w14:textId="485CCD39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- 5,122,180,827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6D0560F" w14:textId="2D10D80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- 18.19</w:t>
            </w:r>
          </w:p>
        </w:tc>
      </w:tr>
      <w:tr w:rsidR="000864C1" w:rsidRPr="006B5E48" w14:paraId="69818F9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1F97101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促進國民就業計畫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971281B" w14:textId="557A67B5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23,412,511,000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51C4749" w14:textId="5FB742C7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18,937,059,652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8E78D31" w14:textId="79BFB404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- 11,786,750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6206A31" w14:textId="3CD63240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bookmarkStart w:id="0" w:name="_Hlk200034947"/>
            <w:r w:rsidRPr="00887557">
              <w:rPr>
                <w:rFonts w:ascii="新細明體" w:eastAsia="新細明體" w:hAnsi="新細明體"/>
                <w:sz w:val="18"/>
                <w:szCs w:val="18"/>
              </w:rPr>
              <w:t>18,925,272,902</w:t>
            </w:r>
            <w:bookmarkEnd w:id="0"/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496A807" w14:textId="376E6BD4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- 4,487,238,098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62B8E04B" w14:textId="1AF55E09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- 19.17</w:t>
            </w:r>
          </w:p>
        </w:tc>
      </w:tr>
      <w:tr w:rsidR="000864C1" w:rsidRPr="006B5E48" w14:paraId="3AD9618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A6E4E60" w14:textId="77777777" w:rsidR="000864C1" w:rsidRPr="004B7EE7" w:rsidRDefault="000864C1" w:rsidP="004B7EE7">
            <w:pPr>
              <w:widowControl w:val="0"/>
              <w:overflowPunct/>
              <w:snapToGrid w:val="0"/>
              <w:spacing w:line="540" w:lineRule="exact"/>
              <w:ind w:leftChars="100" w:left="240" w:rightChars="35" w:right="84" w:firstLineChars="0" w:firstLine="0"/>
              <w:jc w:val="distribute"/>
              <w:rPr>
                <w:rFonts w:hAnsi="標楷體"/>
                <w:spacing w:val="-20"/>
                <w:w w:val="97"/>
                <w:kern w:val="0"/>
                <w:sz w:val="22"/>
              </w:rPr>
            </w:pPr>
            <w:r w:rsidRPr="004B7EE7">
              <w:rPr>
                <w:rFonts w:hAnsi="標楷體" w:hint="eastAsia"/>
                <w:spacing w:val="-20"/>
                <w:w w:val="97"/>
                <w:kern w:val="0"/>
                <w:sz w:val="22"/>
              </w:rPr>
              <w:t>外國人聘僱管理及許可計畫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C18D64" w14:textId="068ABF9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3,436,246,000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05A3155" w14:textId="5C5C52CB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2,939,502,666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F237B52" w14:textId="488FBE50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- 250,000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F3ED2EE" w14:textId="69227498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2,939,252,666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82EBBA5" w14:textId="69DD414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- 496,993,334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43E171D9" w14:textId="7004D5B3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- 14.46</w:t>
            </w:r>
          </w:p>
        </w:tc>
      </w:tr>
      <w:tr w:rsidR="000864C1" w:rsidRPr="006B5E48" w14:paraId="4D6F6CE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080689E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提升勞工福祉計畫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93A3BAF" w14:textId="658BFB6B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1,043,405,000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A106A95" w14:textId="7F52C0B3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944,352,784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2D5D74F" w14:textId="77777777" w:rsidR="000864C1" w:rsidRPr="000864C1" w:rsidRDefault="000864C1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0B1AADF" w14:textId="611A8B8C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944,352,784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AF4F731" w14:textId="17188D12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- 99,052,216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12BBE5E6" w14:textId="7C2626F9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- 9.49</w:t>
            </w:r>
          </w:p>
        </w:tc>
      </w:tr>
      <w:tr w:rsidR="000864C1" w:rsidRPr="006B5E48" w14:paraId="77285DF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6B1337B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勞工權益扶助計畫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710C88F" w14:textId="16361062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hAnsi="新細明體"/>
                <w:sz w:val="18"/>
                <w:szCs w:val="18"/>
              </w:rPr>
              <w:t>76,739,000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EAC560" w14:textId="41BBDA9F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53,842,179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EA2F341" w14:textId="77777777" w:rsidR="000864C1" w:rsidRPr="000864C1" w:rsidRDefault="000864C1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C5AD65D" w14:textId="7F733E4B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53,842,179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13DE67C8" w14:textId="26F534F9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- 22,896,821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56402DC2" w14:textId="487F4B5E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- 29.84</w:t>
            </w:r>
          </w:p>
        </w:tc>
      </w:tr>
      <w:tr w:rsidR="000864C1" w:rsidRPr="006B5E48" w14:paraId="0B7EA7E1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62A9BB8C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48CDC94" w14:textId="5A33CFF4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197,426,000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F6D0C3" w14:textId="11F4077E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181,425,927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B3AF1D" w14:textId="77777777" w:rsidR="000864C1" w:rsidRPr="000864C1" w:rsidRDefault="000864C1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D51E969" w14:textId="683EE3F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181,425,927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A746757" w14:textId="1B49C0A2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- 16,000,073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6EAD5ABB" w14:textId="66F613A7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- 8.10</w:t>
            </w:r>
          </w:p>
        </w:tc>
      </w:tr>
      <w:tr w:rsidR="000864C1" w:rsidRPr="006B5E48" w14:paraId="3F65E6A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14FB249A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一般建築及設備計畫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1B7F4D3" w14:textId="7E66C7A3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206,000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9380412" w14:textId="4A6CDABF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205,715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500C99C" w14:textId="77777777" w:rsidR="000864C1" w:rsidRPr="000864C1" w:rsidRDefault="000864C1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433071" w14:textId="70A1A695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205,715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EA6343F" w14:textId="6C56A9EA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- 285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192F1C85" w14:textId="60FCB457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sz w:val="18"/>
                <w:szCs w:val="18"/>
              </w:rPr>
              <w:t>- 0.14</w:t>
            </w:r>
          </w:p>
        </w:tc>
      </w:tr>
      <w:tr w:rsidR="000864C1" w:rsidRPr="006B5E48" w14:paraId="6BC17DF8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34F0B7B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7853F6" w14:textId="4D482432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320,877,000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539DBE3" w14:textId="006B88D9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4,936,911,639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7B54CF0" w14:textId="1656AA78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72,246,254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15552E1" w14:textId="2EDC9C6E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5,009,157,893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61594459" w14:textId="296552F5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4,688,280,893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89FF687" w14:textId="1EBD1F45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1,461.08</w:t>
            </w:r>
          </w:p>
        </w:tc>
      </w:tr>
      <w:tr w:rsidR="000864C1" w:rsidRPr="006B5E48" w14:paraId="0E7951D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90A86A1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DBD24A" w14:textId="66CBBE63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34,350,922,000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31F27D7" w14:textId="09A251C4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38,552,117,471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D483D79" w14:textId="77777777" w:rsidR="000864C1" w:rsidRPr="000864C1" w:rsidRDefault="000864C1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76B00AD" w14:textId="04C7FD2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38,552,117,471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5F05F61D" w14:textId="1E840746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4,201,195,471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02BFADC0" w14:textId="7AC517F5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12.23</w:t>
            </w:r>
          </w:p>
        </w:tc>
      </w:tr>
      <w:tr w:rsidR="000864C1" w:rsidRPr="000864C1" w14:paraId="21F45D5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21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45ED64" w14:textId="77777777" w:rsidR="000864C1" w:rsidRPr="006B5E48" w:rsidRDefault="000864C1" w:rsidP="00B2492A">
            <w:pPr>
              <w:widowControl w:val="0"/>
              <w:overflowPunct/>
              <w:snapToGrid w:val="0"/>
              <w:spacing w:line="54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18B0F3F7" w14:textId="2B51F090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34,671,799,000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578C0E04" w14:textId="090B669D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43,489,029,110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33028DA4" w14:textId="17C8F541" w:rsidR="000864C1" w:rsidRPr="000864C1" w:rsidRDefault="00887557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887557">
              <w:rPr>
                <w:rFonts w:ascii="新細明體" w:eastAsia="新細明體" w:hAnsi="新細明體"/>
                <w:b/>
                <w:sz w:val="18"/>
                <w:szCs w:val="18"/>
              </w:rPr>
              <w:t>72,246,254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04008C6C" w14:textId="2B537CB5" w:rsidR="000864C1" w:rsidRPr="000864C1" w:rsidRDefault="00E5321D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E5321D">
              <w:rPr>
                <w:rFonts w:ascii="新細明體" w:eastAsia="新細明體" w:hAnsi="新細明體"/>
                <w:b/>
                <w:sz w:val="18"/>
                <w:szCs w:val="18"/>
              </w:rPr>
              <w:t>43,561,275,364</w:t>
            </w:r>
          </w:p>
        </w:tc>
        <w:tc>
          <w:tcPr>
            <w:tcW w:w="694" w:type="pct"/>
            <w:tcBorders>
              <w:top w:val="nil"/>
              <w:bottom w:val="single" w:sz="8" w:space="0" w:color="auto"/>
            </w:tcBorders>
            <w:vAlign w:val="center"/>
          </w:tcPr>
          <w:p w14:paraId="2417B56C" w14:textId="4ABCC78F" w:rsidR="000864C1" w:rsidRPr="000864C1" w:rsidRDefault="00E5321D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E5321D">
              <w:rPr>
                <w:rFonts w:ascii="新細明體" w:eastAsia="新細明體" w:hAnsi="新細明體"/>
                <w:b/>
                <w:sz w:val="18"/>
                <w:szCs w:val="18"/>
              </w:rPr>
              <w:t>8,889,476,364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97ADD3" w14:textId="25B8D7A6" w:rsidR="000864C1" w:rsidRPr="000864C1" w:rsidRDefault="00E5321D" w:rsidP="00B2492A">
            <w:pPr>
              <w:widowControl w:val="0"/>
              <w:overflowPunct/>
              <w:snapToGrid w:val="0"/>
              <w:spacing w:line="5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E5321D">
              <w:rPr>
                <w:rFonts w:ascii="新細明體" w:eastAsia="新細明體" w:hAnsi="新細明體"/>
                <w:b/>
                <w:sz w:val="18"/>
                <w:szCs w:val="18"/>
              </w:rPr>
              <w:t>25.64</w:t>
            </w:r>
          </w:p>
        </w:tc>
      </w:tr>
    </w:tbl>
    <w:p w14:paraId="36AD4C03" w14:textId="761F1E9F" w:rsidR="000323BB" w:rsidRDefault="000323BB" w:rsidP="008B413D">
      <w:pPr>
        <w:widowControl w:val="0"/>
        <w:overflowPunct/>
        <w:snapToGrid w:val="0"/>
        <w:spacing w:line="280" w:lineRule="atLeast"/>
        <w:ind w:left="360" w:hangingChars="200" w:hanging="360"/>
        <w:rPr>
          <w:rFonts w:hAnsi="標楷體"/>
          <w:sz w:val="18"/>
          <w:szCs w:val="18"/>
        </w:rPr>
      </w:pPr>
      <w:r w:rsidRPr="00001308">
        <w:rPr>
          <w:rFonts w:hAnsi="標楷體" w:hint="eastAsia"/>
          <w:sz w:val="18"/>
          <w:szCs w:val="18"/>
        </w:rPr>
        <w:t>註：本表促進國民就業計畫決算審定數</w:t>
      </w:r>
      <w:r w:rsidR="00E5321D" w:rsidRPr="00E5321D">
        <w:rPr>
          <w:rFonts w:hAnsi="標楷體"/>
          <w:sz w:val="18"/>
          <w:szCs w:val="18"/>
        </w:rPr>
        <w:t>18,925,272,902</w:t>
      </w:r>
      <w:r w:rsidRPr="00001308">
        <w:rPr>
          <w:rFonts w:hAnsi="標楷體" w:hint="eastAsia"/>
          <w:sz w:val="18"/>
          <w:szCs w:val="18"/>
        </w:rPr>
        <w:t>元，包含以前年度保留數之執行數</w:t>
      </w:r>
      <w:r w:rsidR="00DE75C2">
        <w:rPr>
          <w:rFonts w:hAnsi="標楷體" w:hint="eastAsia"/>
          <w:sz w:val="18"/>
          <w:szCs w:val="18"/>
        </w:rPr>
        <w:t>1</w:t>
      </w:r>
      <w:r w:rsidR="007A71D3" w:rsidRPr="00001308">
        <w:rPr>
          <w:rFonts w:hAnsi="標楷體"/>
          <w:sz w:val="18"/>
          <w:szCs w:val="18"/>
        </w:rPr>
        <w:t>9</w:t>
      </w:r>
      <w:r w:rsidRPr="00001308">
        <w:rPr>
          <w:rFonts w:hAnsi="標楷體" w:hint="eastAsia"/>
          <w:sz w:val="18"/>
          <w:szCs w:val="18"/>
        </w:rPr>
        <w:t>,</w:t>
      </w:r>
      <w:r w:rsidR="00DE75C2">
        <w:rPr>
          <w:rFonts w:hAnsi="標楷體" w:hint="eastAsia"/>
          <w:sz w:val="18"/>
          <w:szCs w:val="18"/>
        </w:rPr>
        <w:t>635</w:t>
      </w:r>
      <w:r w:rsidRPr="00001308">
        <w:rPr>
          <w:rFonts w:hAnsi="標楷體" w:hint="eastAsia"/>
          <w:sz w:val="18"/>
          <w:szCs w:val="18"/>
        </w:rPr>
        <w:t>,</w:t>
      </w:r>
      <w:r w:rsidR="00DE75C2">
        <w:rPr>
          <w:rFonts w:hAnsi="標楷體" w:hint="eastAsia"/>
          <w:sz w:val="18"/>
          <w:szCs w:val="18"/>
        </w:rPr>
        <w:t>591</w:t>
      </w:r>
      <w:r w:rsidRPr="00001308">
        <w:rPr>
          <w:rFonts w:hAnsi="標楷體" w:hint="eastAsia"/>
          <w:sz w:val="18"/>
          <w:szCs w:val="18"/>
        </w:rPr>
        <w:t>元。</w:t>
      </w:r>
    </w:p>
    <w:p w14:paraId="3149E988" w14:textId="6E75D604" w:rsidR="0090566B" w:rsidRDefault="00ED5087" w:rsidP="00ED5087">
      <w:pPr>
        <w:widowControl w:val="0"/>
        <w:tabs>
          <w:tab w:val="center" w:pos="4920"/>
        </w:tabs>
        <w:overflowPunct/>
        <w:snapToGrid w:val="0"/>
        <w:spacing w:beforeLines="60" w:before="216"/>
        <w:ind w:leftChars="-145" w:left="-348" w:firstLineChars="0" w:firstLine="0"/>
        <w:jc w:val="center"/>
        <w:rPr>
          <w:rFonts w:hAnsi="標楷體"/>
          <w:b/>
          <w:sz w:val="32"/>
          <w:u w:val="single"/>
        </w:rPr>
      </w:pPr>
      <w:r>
        <w:rPr>
          <w:rFonts w:hAnsi="標楷體" w:hint="eastAsia"/>
          <w:b/>
          <w:sz w:val="32"/>
          <w:u w:val="single"/>
        </w:rPr>
        <w:t xml:space="preserve">　</w:t>
      </w:r>
      <w:r w:rsidR="0090566B" w:rsidRPr="006B5E48">
        <w:rPr>
          <w:rFonts w:hAnsi="標楷體" w:hint="eastAsia"/>
          <w:b/>
          <w:sz w:val="32"/>
          <w:u w:val="single"/>
        </w:rPr>
        <w:t>就業安定基金所屬分預算來源用途及餘絀概況表</w:t>
      </w:r>
      <w:r>
        <w:rPr>
          <w:rFonts w:hAnsi="標楷體" w:hint="eastAsia"/>
          <w:b/>
          <w:sz w:val="32"/>
          <w:u w:val="single"/>
        </w:rPr>
        <w:t xml:space="preserve">　</w:t>
      </w:r>
    </w:p>
    <w:p w14:paraId="7B90C318" w14:textId="0864EB50" w:rsidR="0090566B" w:rsidRPr="006B5E48" w:rsidRDefault="0090566B" w:rsidP="007D34BA">
      <w:pPr>
        <w:widowControl w:val="0"/>
        <w:tabs>
          <w:tab w:val="left" w:pos="4438"/>
          <w:tab w:val="center" w:pos="5520"/>
          <w:tab w:val="left" w:pos="5880"/>
        </w:tabs>
        <w:overflowPunct/>
        <w:snapToGrid w:val="0"/>
        <w:ind w:leftChars="-46" w:left="2" w:rightChars="11" w:right="26" w:hangingChars="31" w:hanging="112"/>
        <w:jc w:val="right"/>
        <w:rPr>
          <w:rFonts w:hAnsi="標楷體"/>
        </w:rPr>
      </w:pPr>
      <w:r w:rsidRPr="006B5E48">
        <w:rPr>
          <w:rFonts w:hAnsi="標楷體"/>
          <w:spacing w:val="60"/>
        </w:rPr>
        <w:tab/>
      </w:r>
      <w:r w:rsidRPr="00001308">
        <w:rPr>
          <w:rFonts w:hAnsi="標楷體" w:hint="eastAsia"/>
          <w:color w:val="000000" w:themeColor="text1"/>
        </w:rPr>
        <w:t>中華民國11</w:t>
      </w:r>
      <w:r w:rsidR="00DE75C2">
        <w:rPr>
          <w:rFonts w:hAnsi="標楷體" w:hint="eastAsia"/>
          <w:color w:val="000000" w:themeColor="text1"/>
        </w:rPr>
        <w:t>3</w:t>
      </w:r>
      <w:r w:rsidRPr="00001308">
        <w:rPr>
          <w:rFonts w:hAnsi="標楷體" w:hint="eastAsia"/>
          <w:color w:val="000000" w:themeColor="text1"/>
        </w:rPr>
        <w:t>年度</w:t>
      </w:r>
      <w:r w:rsidRPr="006B5E48">
        <w:rPr>
          <w:rFonts w:hAnsi="標楷體"/>
        </w:rPr>
        <w:tab/>
      </w:r>
      <w:r w:rsidRPr="006B5E48">
        <w:rPr>
          <w:rFonts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2"/>
        <w:gridCol w:w="1084"/>
        <w:gridCol w:w="1112"/>
        <w:gridCol w:w="941"/>
        <w:gridCol w:w="969"/>
        <w:gridCol w:w="855"/>
        <w:gridCol w:w="816"/>
        <w:gridCol w:w="1378"/>
        <w:gridCol w:w="1378"/>
      </w:tblGrid>
      <w:tr w:rsidR="0090566B" w:rsidRPr="006B5E48" w14:paraId="28BB5AEA" w14:textId="77777777" w:rsidTr="00713927">
        <w:trPr>
          <w:cantSplit/>
          <w:trHeight w:val="227"/>
          <w:jc w:val="center"/>
        </w:trPr>
        <w:tc>
          <w:tcPr>
            <w:tcW w:w="819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B9974DD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AF7A02">
              <w:rPr>
                <w:rFonts w:hAnsi="標楷體" w:hint="eastAsia"/>
                <w:color w:val="000000" w:themeColor="text1"/>
                <w:sz w:val="22"/>
              </w:rPr>
              <w:t>分預算名稱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</w:tcBorders>
            <w:vAlign w:val="center"/>
          </w:tcPr>
          <w:p w14:paraId="492539F2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AF7A02">
              <w:rPr>
                <w:rFonts w:hAnsi="標楷體" w:hint="eastAsia"/>
                <w:color w:val="000000" w:themeColor="text1"/>
                <w:sz w:val="22"/>
              </w:rPr>
              <w:t>基金來源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</w:tcBorders>
            <w:vAlign w:val="center"/>
          </w:tcPr>
          <w:p w14:paraId="342CD5E7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基金用途</w:t>
            </w:r>
          </w:p>
        </w:tc>
        <w:tc>
          <w:tcPr>
            <w:tcW w:w="1755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716C25B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本期賸餘</w:t>
            </w:r>
            <w:r w:rsidRPr="00AF7A02">
              <w:rPr>
                <w:rFonts w:hAnsi="標楷體" w:hint="eastAsia"/>
                <w:color w:val="000000" w:themeColor="text1"/>
                <w:sz w:val="22"/>
              </w:rPr>
              <w:t>（短絀）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</w:tcBorders>
            <w:vAlign w:val="center"/>
          </w:tcPr>
          <w:p w14:paraId="7F2AE2D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期初基金餘額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B4C49E3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期末基金餘額</w:t>
            </w:r>
          </w:p>
        </w:tc>
      </w:tr>
      <w:tr w:rsidR="0090566B" w:rsidRPr="006B5E48" w14:paraId="4144AC84" w14:textId="77777777" w:rsidTr="00713927">
        <w:trPr>
          <w:cantSplit/>
          <w:trHeight w:val="225"/>
          <w:jc w:val="center"/>
        </w:trPr>
        <w:tc>
          <w:tcPr>
            <w:tcW w:w="819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369B877E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</w:tcBorders>
            <w:vAlign w:val="center"/>
          </w:tcPr>
          <w:p w14:paraId="07A9C75E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</w:tcBorders>
            <w:vAlign w:val="center"/>
          </w:tcPr>
          <w:p w14:paraId="1752056B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40A68A0D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預算數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500AE6B2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審定數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099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比較增減</w:t>
            </w:r>
          </w:p>
        </w:tc>
        <w:tc>
          <w:tcPr>
            <w:tcW w:w="675" w:type="pct"/>
            <w:vMerge/>
            <w:vAlign w:val="center"/>
          </w:tcPr>
          <w:p w14:paraId="5318BD6A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77277F1E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</w:tr>
      <w:tr w:rsidR="0090566B" w:rsidRPr="006B5E48" w14:paraId="4793D1B9" w14:textId="77777777" w:rsidTr="00713927">
        <w:trPr>
          <w:cantSplit/>
          <w:trHeight w:val="300"/>
          <w:jc w:val="center"/>
        </w:trPr>
        <w:tc>
          <w:tcPr>
            <w:tcW w:w="819" w:type="pct"/>
            <w:vMerge/>
            <w:tcBorders>
              <w:left w:val="nil"/>
              <w:bottom w:val="nil"/>
            </w:tcBorders>
            <w:vAlign w:val="center"/>
          </w:tcPr>
          <w:p w14:paraId="029B1F4B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31" w:type="pct"/>
            <w:vMerge/>
            <w:tcBorders>
              <w:bottom w:val="nil"/>
            </w:tcBorders>
            <w:vAlign w:val="center"/>
          </w:tcPr>
          <w:p w14:paraId="140C43D6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45" w:type="pct"/>
            <w:vMerge/>
            <w:tcBorders>
              <w:bottom w:val="nil"/>
            </w:tcBorders>
            <w:vAlign w:val="center"/>
          </w:tcPr>
          <w:p w14:paraId="35931614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461" w:type="pct"/>
            <w:vMerge/>
            <w:tcBorders>
              <w:bottom w:val="nil"/>
            </w:tcBorders>
            <w:vAlign w:val="center"/>
          </w:tcPr>
          <w:p w14:paraId="66C2C39F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475" w:type="pct"/>
            <w:vMerge/>
            <w:tcBorders>
              <w:bottom w:val="nil"/>
            </w:tcBorders>
            <w:vAlign w:val="center"/>
          </w:tcPr>
          <w:p w14:paraId="58D79A1B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vAlign w:val="center"/>
          </w:tcPr>
          <w:p w14:paraId="623FD48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399" w:type="pct"/>
            <w:tcBorders>
              <w:top w:val="single" w:sz="4" w:space="0" w:color="auto"/>
              <w:bottom w:val="nil"/>
            </w:tcBorders>
            <w:vAlign w:val="center"/>
          </w:tcPr>
          <w:p w14:paraId="45C81268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675" w:type="pct"/>
            <w:vMerge/>
            <w:tcBorders>
              <w:bottom w:val="nil"/>
            </w:tcBorders>
            <w:vAlign w:val="center"/>
          </w:tcPr>
          <w:p w14:paraId="27770CCE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675" w:type="pct"/>
            <w:vMerge/>
            <w:tcBorders>
              <w:bottom w:val="nil"/>
              <w:right w:val="nil"/>
            </w:tcBorders>
            <w:vAlign w:val="center"/>
          </w:tcPr>
          <w:p w14:paraId="1D32F954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</w:tr>
      <w:tr w:rsidR="0090566B" w:rsidRPr="006B5E48" w14:paraId="377CA68D" w14:textId="77777777" w:rsidTr="00713927">
        <w:trPr>
          <w:cantSplit/>
          <w:trHeight w:val="297"/>
          <w:jc w:val="center"/>
        </w:trPr>
        <w:tc>
          <w:tcPr>
            <w:tcW w:w="819" w:type="pc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CE1879E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  <w:highlight w:val="yellow"/>
              </w:rPr>
            </w:pPr>
            <w:r w:rsidRPr="00AF7A02">
              <w:rPr>
                <w:rFonts w:hAnsi="標楷體" w:hint="eastAsia"/>
                <w:noProof/>
                <w:color w:val="000000" w:themeColor="text1"/>
                <w:sz w:val="22"/>
              </w:rPr>
              <w:t>勞工權益基金</w:t>
            </w:r>
          </w:p>
        </w:tc>
        <w:tc>
          <w:tcPr>
            <w:tcW w:w="5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1C70F8" w14:textId="298AAB8D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54,540</w:t>
            </w:r>
          </w:p>
        </w:tc>
        <w:tc>
          <w:tcPr>
            <w:tcW w:w="54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26B941" w14:textId="2868FE49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53,842</w:t>
            </w:r>
          </w:p>
        </w:tc>
        <w:tc>
          <w:tcPr>
            <w:tcW w:w="46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9DC051" w14:textId="05841EB2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- 24,365</w:t>
            </w:r>
          </w:p>
        </w:tc>
        <w:tc>
          <w:tcPr>
            <w:tcW w:w="4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E7A4C4" w14:textId="63D96B6D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698</w:t>
            </w:r>
          </w:p>
        </w:tc>
        <w:tc>
          <w:tcPr>
            <w:tcW w:w="41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A8B5AB" w14:textId="4C638280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25,063</w:t>
            </w:r>
          </w:p>
        </w:tc>
        <w:tc>
          <w:tcPr>
            <w:tcW w:w="39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4E1904" w14:textId="77777777" w:rsidR="0090566B" w:rsidRPr="00AF7A02" w:rsidRDefault="00AF7A02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AF7A02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229BA1" w14:textId="0965C6EE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88,129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0B9158D" w14:textId="5F7B981E" w:rsidR="0090566B" w:rsidRPr="00AF7A02" w:rsidRDefault="000D1B1A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0D1B1A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88,827</w:t>
            </w:r>
          </w:p>
        </w:tc>
      </w:tr>
    </w:tbl>
    <w:p w14:paraId="440E5161" w14:textId="77777777" w:rsidR="00691A02" w:rsidRPr="003D6354" w:rsidRDefault="0090566B" w:rsidP="008B413D">
      <w:pPr>
        <w:widowControl w:val="0"/>
        <w:tabs>
          <w:tab w:val="left" w:pos="1880"/>
        </w:tabs>
        <w:overflowPunct/>
        <w:adjustRightInd w:val="0"/>
        <w:snapToGrid w:val="0"/>
        <w:spacing w:line="260" w:lineRule="atLeast"/>
        <w:ind w:left="239" w:hangingChars="133" w:hanging="239"/>
        <w:rPr>
          <w:rFonts w:hAnsi="標楷體"/>
          <w:sz w:val="18"/>
          <w:szCs w:val="18"/>
        </w:rPr>
      </w:pPr>
      <w:r w:rsidRPr="006B5E48">
        <w:rPr>
          <w:rFonts w:hAnsi="標楷體" w:hint="eastAsia"/>
          <w:sz w:val="18"/>
          <w:szCs w:val="18"/>
        </w:rPr>
        <w:t>註：本表係依本部審定該基金決算數額編列。</w:t>
      </w:r>
    </w:p>
    <w:p w14:paraId="7454CE20" w14:textId="02C978D6" w:rsidR="000323BB" w:rsidRDefault="002B5FAC" w:rsidP="001742EA">
      <w:pPr>
        <w:widowControl w:val="0"/>
        <w:tabs>
          <w:tab w:val="left" w:pos="3038"/>
        </w:tabs>
        <w:overflowPunct/>
        <w:snapToGrid w:val="0"/>
        <w:ind w:left="357" w:rightChars="280" w:right="672" w:firstLineChars="0" w:firstLine="0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lastRenderedPageBreak/>
        <w:t xml:space="preserve">　</w:t>
      </w:r>
      <w:r w:rsidR="000323BB" w:rsidRPr="006B5E48">
        <w:rPr>
          <w:b/>
          <w:sz w:val="32"/>
          <w:szCs w:val="32"/>
          <w:u w:val="single"/>
        </w:rPr>
        <w:t>就業安定基金</w:t>
      </w:r>
      <w:r w:rsidR="000323BB" w:rsidRPr="006B5E48">
        <w:rPr>
          <w:rFonts w:hint="eastAsia"/>
          <w:b/>
          <w:sz w:val="32"/>
          <w:szCs w:val="32"/>
          <w:u w:val="single"/>
        </w:rPr>
        <w:t>餘絀審定後現金流量表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14:paraId="7474A44C" w14:textId="559BFFDE" w:rsidR="000323BB" w:rsidRPr="006B5E48" w:rsidRDefault="000323BB" w:rsidP="001742EA">
      <w:pPr>
        <w:widowControl w:val="0"/>
        <w:tabs>
          <w:tab w:val="right" w:pos="9939"/>
        </w:tabs>
        <w:overflowPunct/>
        <w:snapToGrid w:val="0"/>
        <w:ind w:left="3906" w:right="28" w:firstLineChars="0" w:firstLine="0"/>
        <w:jc w:val="right"/>
        <w:rPr>
          <w:rFonts w:hAnsi="標楷體"/>
        </w:rPr>
      </w:pPr>
      <w:r w:rsidRPr="007A03DF">
        <w:rPr>
          <w:rFonts w:hAnsi="標楷體" w:hint="eastAsia"/>
          <w:color w:val="000000" w:themeColor="text1"/>
        </w:rPr>
        <w:t>中華民國</w:t>
      </w:r>
      <w:r w:rsidRPr="007A03DF">
        <w:rPr>
          <w:rFonts w:hAnsi="標楷體"/>
          <w:color w:val="000000" w:themeColor="text1"/>
        </w:rPr>
        <w:t>11</w:t>
      </w:r>
      <w:r w:rsidR="00935509">
        <w:rPr>
          <w:rFonts w:hAnsi="標楷體" w:hint="eastAsia"/>
          <w:color w:val="000000" w:themeColor="text1"/>
        </w:rPr>
        <w:t>3</w:t>
      </w:r>
      <w:r w:rsidRPr="007A03DF">
        <w:rPr>
          <w:rFonts w:hAnsi="標楷體" w:hint="eastAsia"/>
          <w:color w:val="000000" w:themeColor="text1"/>
        </w:rPr>
        <w:t>年度</w:t>
      </w:r>
      <w:r w:rsidRPr="006B5E48">
        <w:rPr>
          <w:rFonts w:hAnsi="標楷體" w:hint="eastAsia"/>
        </w:rPr>
        <w:tab/>
      </w:r>
      <w:r w:rsidRPr="009C28FC">
        <w:rPr>
          <w:rFonts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0323BB" w:rsidRPr="006B5E48" w14:paraId="79773B4D" w14:textId="77777777" w:rsidTr="00537EEE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CFEF6C" w14:textId="77777777" w:rsidR="000323BB" w:rsidRPr="006B5E48" w:rsidRDefault="000323BB" w:rsidP="005F745C">
            <w:pPr>
              <w:widowControl w:val="0"/>
              <w:overflowPunct/>
              <w:ind w:leftChars="7" w:left="17" w:rightChars="27" w:right="65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20C6CA" w14:textId="77777777" w:rsidR="000323BB" w:rsidRPr="006B5E48" w:rsidRDefault="000323BB" w:rsidP="005F745C">
            <w:pPr>
              <w:widowControl w:val="0"/>
              <w:overflowPunct/>
              <w:ind w:leftChars="82" w:left="197" w:rightChars="90" w:right="216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決算數</w:t>
            </w:r>
          </w:p>
        </w:tc>
      </w:tr>
      <w:tr w:rsidR="000323BB" w:rsidRPr="006B5E48" w14:paraId="12B46625" w14:textId="77777777" w:rsidTr="00537EEE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2AE5FE" w14:textId="77777777"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C62633" w14:textId="77777777"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</w:tr>
      <w:tr w:rsidR="000323BB" w:rsidRPr="006B5E48" w14:paraId="45A8591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F5769" w14:textId="487D677F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08912F1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14:paraId="3E995577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E3093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2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C4A6F37" w14:textId="1FC7C5BC" w:rsidR="000323BB" w:rsidRPr="006B5E48" w:rsidRDefault="00935509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935509">
              <w:rPr>
                <w:rFonts w:ascii="新細明體" w:eastAsia="新細明體" w:hAnsi="新細明體"/>
                <w:noProof/>
                <w:sz w:val="18"/>
                <w:szCs w:val="18"/>
              </w:rPr>
              <w:t>4,986,309,305</w:t>
            </w:r>
          </w:p>
        </w:tc>
      </w:tr>
      <w:tr w:rsidR="000323BB" w:rsidRPr="006B5E48" w14:paraId="21C117EA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090D2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7092EB" w14:textId="3673D2B7" w:rsidR="000323BB" w:rsidRPr="006B5E48" w:rsidRDefault="00935509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935509">
              <w:rPr>
                <w:rFonts w:ascii="新細明體" w:eastAsia="新細明體" w:hAnsi="新細明體"/>
                <w:noProof/>
                <w:sz w:val="18"/>
                <w:szCs w:val="18"/>
              </w:rPr>
              <w:t>50,036,857</w:t>
            </w:r>
          </w:p>
        </w:tc>
      </w:tr>
      <w:tr w:rsidR="000323BB" w:rsidRPr="006B5E48" w14:paraId="40992AB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F3DFC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B99515" w14:textId="00B416AF" w:rsidR="000323BB" w:rsidRPr="006B5E48" w:rsidRDefault="00935509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935509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5,036,346,162</w:t>
            </w:r>
          </w:p>
        </w:tc>
      </w:tr>
      <w:tr w:rsidR="000323BB" w:rsidRPr="006B5E48" w14:paraId="614789B9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93B8C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03E4E1D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14:paraId="419B8920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B5A39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740F247" w14:textId="0E44D33C" w:rsidR="000323BB" w:rsidRPr="006B5E48" w:rsidRDefault="00935509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935509">
              <w:rPr>
                <w:rFonts w:ascii="新細明體" w:eastAsia="新細明體" w:hAnsi="新細明體"/>
                <w:noProof/>
                <w:sz w:val="18"/>
                <w:szCs w:val="18"/>
              </w:rPr>
              <w:t>87,231,148</w:t>
            </w:r>
          </w:p>
        </w:tc>
      </w:tr>
      <w:tr w:rsidR="000323BB" w:rsidRPr="006B5E48" w14:paraId="4BF2DC66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869B8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031713">
              <w:rPr>
                <w:rFonts w:hAnsi="標楷體"/>
                <w:noProof/>
                <w:spacing w:val="-24"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D2C6A33" w14:textId="3F0DD216" w:rsidR="000323BB" w:rsidRPr="006B5E48" w:rsidRDefault="00935509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935509">
              <w:rPr>
                <w:rFonts w:ascii="新細明體" w:eastAsia="新細明體" w:hAnsi="新細明體"/>
                <w:noProof/>
                <w:sz w:val="18"/>
                <w:szCs w:val="18"/>
              </w:rPr>
              <w:t>4,688,919</w:t>
            </w:r>
          </w:p>
        </w:tc>
      </w:tr>
      <w:tr w:rsidR="000323BB" w:rsidRPr="006B5E48" w14:paraId="30994C1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E25E6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700B129" w14:textId="172CE0A6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noProof/>
                <w:sz w:val="18"/>
                <w:szCs w:val="18"/>
              </w:rPr>
              <w:t>1,126,946</w:t>
            </w:r>
          </w:p>
        </w:tc>
      </w:tr>
      <w:tr w:rsidR="000323BB" w:rsidRPr="006B5E48" w14:paraId="58C82749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99C53" w14:textId="68584590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FBEE0EF" w14:textId="7CC7C05C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noProof/>
                <w:sz w:val="18"/>
                <w:szCs w:val="18"/>
              </w:rPr>
              <w:t>- 196,278,442</w:t>
            </w:r>
          </w:p>
        </w:tc>
      </w:tr>
      <w:tr w:rsidR="000323BB" w:rsidRPr="006B5E48" w14:paraId="76AE584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7FC1B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EAF5075" w14:textId="72B02392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noProof/>
                <w:sz w:val="18"/>
                <w:szCs w:val="18"/>
              </w:rPr>
              <w:t>- 604,976,515</w:t>
            </w:r>
          </w:p>
        </w:tc>
      </w:tr>
      <w:tr w:rsidR="000323BB" w:rsidRPr="006B5E48" w14:paraId="53BAF07F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D18A6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F275A2A" w14:textId="5EA50428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- 708,207,944</w:t>
            </w:r>
          </w:p>
        </w:tc>
      </w:tr>
      <w:tr w:rsidR="000323BB" w:rsidRPr="006B5E48" w14:paraId="2114FF9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92010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43FDD2F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14:paraId="611A53D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ECB9A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F5BB2C" w14:textId="6CB4757F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noProof/>
                <w:sz w:val="18"/>
                <w:szCs w:val="18"/>
              </w:rPr>
              <w:t>22,228,314,620</w:t>
            </w:r>
          </w:p>
        </w:tc>
      </w:tr>
      <w:tr w:rsidR="000323BB" w:rsidRPr="006B5E48" w14:paraId="4EACC4A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006B3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3DDCA75" w14:textId="2645437A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noProof/>
                <w:sz w:val="18"/>
                <w:szCs w:val="18"/>
              </w:rPr>
              <w:t>- 22,229,076,935</w:t>
            </w:r>
          </w:p>
        </w:tc>
      </w:tr>
      <w:tr w:rsidR="000323BB" w:rsidRPr="006B5E48" w14:paraId="5AAB1221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0B51F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7315588" w14:textId="39D5517E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- 762,315</w:t>
            </w:r>
          </w:p>
        </w:tc>
      </w:tr>
      <w:tr w:rsidR="000323BB" w:rsidRPr="006B5E48" w14:paraId="4844B59B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36004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E7661A" w14:textId="1E4EE53C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4,327,375,903</w:t>
            </w:r>
          </w:p>
        </w:tc>
      </w:tr>
      <w:tr w:rsidR="000323BB" w:rsidRPr="006B5E48" w14:paraId="0E96122B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7E410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6F4F634" w14:textId="784EDB9E" w:rsidR="000323BB" w:rsidRPr="006B5E48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35,385,616,566</w:t>
            </w:r>
          </w:p>
        </w:tc>
      </w:tr>
      <w:tr w:rsidR="0026130E" w:rsidRPr="0026130E" w14:paraId="7CC6EB05" w14:textId="77777777" w:rsidTr="00537EEE">
        <w:trPr>
          <w:cantSplit/>
          <w:trHeight w:val="73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43B6F7" w14:textId="77777777" w:rsidR="0026130E" w:rsidRPr="006B5E48" w:rsidRDefault="0026130E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CEF62C" w14:textId="718D4905" w:rsidR="0026130E" w:rsidRPr="0026130E" w:rsidRDefault="00633AD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633AD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39,712,992,469</w:t>
            </w:r>
          </w:p>
        </w:tc>
      </w:tr>
    </w:tbl>
    <w:p w14:paraId="76331487" w14:textId="77777777" w:rsidR="000323BB" w:rsidRPr="006B5E48" w:rsidRDefault="000323BB" w:rsidP="00B351E2">
      <w:pPr>
        <w:widowControl w:val="0"/>
        <w:overflowPunct/>
        <w:snapToGrid w:val="0"/>
        <w:spacing w:line="210" w:lineRule="exact"/>
        <w:ind w:left="1140" w:rightChars="192" w:right="461" w:firstLineChars="0" w:hanging="1140"/>
        <w:rPr>
          <w:rFonts w:hAnsi="標楷體"/>
          <w:bCs/>
          <w:sz w:val="18"/>
          <w:szCs w:val="18"/>
        </w:rPr>
      </w:pPr>
      <w:r w:rsidRPr="006B5E48">
        <w:rPr>
          <w:rFonts w:hAnsi="標楷體"/>
          <w:bCs/>
          <w:sz w:val="18"/>
          <w:szCs w:val="18"/>
        </w:rPr>
        <w:t>註：1.本表係採現金及約當現金基礎，包括現金及自投資日起3個月內到期或清償之債權證券。</w:t>
      </w:r>
    </w:p>
    <w:p w14:paraId="20A766AC" w14:textId="77777777" w:rsidR="000323BB" w:rsidRPr="006B5E48" w:rsidRDefault="000323BB" w:rsidP="00B351E2">
      <w:pPr>
        <w:snapToGrid w:val="0"/>
        <w:spacing w:line="210" w:lineRule="exact"/>
        <w:ind w:leftChars="150" w:left="551" w:hangingChars="106" w:hanging="191"/>
        <w:rPr>
          <w:bCs/>
          <w:sz w:val="18"/>
          <w:szCs w:val="18"/>
        </w:rPr>
      </w:pPr>
      <w:r w:rsidRPr="006B5E48">
        <w:rPr>
          <w:bCs/>
          <w:sz w:val="18"/>
          <w:szCs w:val="18"/>
        </w:rPr>
        <w:t>2.本表「調整非現金項目」欄所列，包括提存呆帳及評價損益、折舊、折耗及攤銷、處理資產損失（利益）、其他、流動資產淨減（淨增）及流動負債淨增（淨減）。</w:t>
      </w:r>
    </w:p>
    <w:p w14:paraId="511A900D" w14:textId="77777777" w:rsidR="00E7120D" w:rsidRPr="006B5E48" w:rsidRDefault="000323BB" w:rsidP="00B351E2">
      <w:pPr>
        <w:snapToGrid w:val="0"/>
        <w:spacing w:line="210" w:lineRule="exact"/>
        <w:ind w:leftChars="150" w:left="551" w:hangingChars="106" w:hanging="191"/>
        <w:rPr>
          <w:rFonts w:hAnsi="標楷體"/>
          <w:sz w:val="18"/>
          <w:szCs w:val="18"/>
        </w:rPr>
      </w:pPr>
      <w:r w:rsidRPr="006B5E48">
        <w:rPr>
          <w:rFonts w:hAnsi="標楷體"/>
          <w:bCs/>
          <w:sz w:val="18"/>
          <w:szCs w:val="18"/>
        </w:rPr>
        <w:t>3.本表編製基礎係依會計法刪除第29條後，平衡表已納入固定資產及長期負債等科目，與預算編列基礎不同。</w:t>
      </w:r>
    </w:p>
    <w:p w14:paraId="03152C13" w14:textId="77777777" w:rsidR="00C2099B" w:rsidRPr="006B5E48" w:rsidRDefault="00C2099B" w:rsidP="005F745C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5E489736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21DDE94F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594C3B63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3"/>
        <w:gridCol w:w="1572"/>
        <w:gridCol w:w="808"/>
        <w:gridCol w:w="1570"/>
        <w:gridCol w:w="816"/>
        <w:gridCol w:w="1584"/>
        <w:gridCol w:w="792"/>
      </w:tblGrid>
      <w:tr w:rsidR="00B72283" w:rsidRPr="006B5E48" w14:paraId="31336088" w14:textId="77777777" w:rsidTr="001742EA">
        <w:trPr>
          <w:trHeight w:val="624"/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C8F2DF0" w14:textId="22AEC5AD" w:rsidR="00B72283" w:rsidRDefault="00B72283" w:rsidP="001742EA">
            <w:pPr>
              <w:widowControl w:val="0"/>
              <w:overflowPunct/>
              <w:snapToGrid w:val="0"/>
              <w:ind w:rightChars="140" w:right="336"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812892"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Pr="00812892">
              <w:rPr>
                <w:rFonts w:hAnsi="標楷體"/>
                <w:b/>
                <w:sz w:val="32"/>
                <w:u w:val="single"/>
              </w:rPr>
              <w:t>就業安定基金</w:t>
            </w:r>
            <w:r w:rsidRPr="00812892">
              <w:rPr>
                <w:rFonts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7BE23C61" w14:textId="0D3A96BD" w:rsidR="00B72283" w:rsidRPr="00812892" w:rsidRDefault="00B72283" w:rsidP="001742EA">
            <w:pPr>
              <w:widowControl w:val="0"/>
              <w:tabs>
                <w:tab w:val="left" w:pos="2995"/>
                <w:tab w:val="left" w:pos="8115"/>
              </w:tabs>
              <w:overflowPunct/>
              <w:snapToGrid w:val="0"/>
              <w:ind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812892">
              <w:rPr>
                <w:rFonts w:hAnsi="標楷體"/>
                <w:spacing w:val="60"/>
              </w:rPr>
              <w:tab/>
            </w:r>
            <w:r w:rsidRPr="00812892">
              <w:rPr>
                <w:rFonts w:hAnsi="標楷體" w:hint="eastAsia"/>
              </w:rPr>
              <w:t>中華民國</w:t>
            </w:r>
            <w:r w:rsidRPr="00812892">
              <w:rPr>
                <w:rFonts w:hAnsi="標楷體"/>
              </w:rPr>
              <w:t>11</w:t>
            </w:r>
            <w:r w:rsidR="00752861">
              <w:rPr>
                <w:rFonts w:hAnsi="標楷體" w:hint="eastAsia"/>
              </w:rPr>
              <w:t>3</w:t>
            </w:r>
            <w:r w:rsidRPr="00812892">
              <w:rPr>
                <w:rFonts w:hAnsi="標楷體" w:hint="eastAsia"/>
              </w:rPr>
              <w:t>年12月31日</w:t>
            </w:r>
            <w:r w:rsidRPr="00812892">
              <w:rPr>
                <w:rFonts w:hAnsi="標楷體" w:hint="eastAsia"/>
              </w:rPr>
              <w:tab/>
            </w:r>
            <w:r w:rsidRPr="00812892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B72283" w:rsidRPr="006B5E48" w14:paraId="422E902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150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B0B0EA9" w14:textId="77777777" w:rsidR="00B72283" w:rsidRPr="006B5E48" w:rsidRDefault="00B72283" w:rsidP="00C02096">
            <w:pPr>
              <w:widowControl w:val="0"/>
              <w:overflowPunct/>
              <w:ind w:left="113" w:right="57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科目</w:t>
            </w:r>
          </w:p>
        </w:tc>
        <w:tc>
          <w:tcPr>
            <w:tcW w:w="116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23E274A" w14:textId="1EF9B49C" w:rsidR="00B72283" w:rsidRPr="00812892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812892">
              <w:rPr>
                <w:rFonts w:hAnsi="標楷體"/>
              </w:rPr>
              <w:t>11</w:t>
            </w:r>
            <w:r w:rsidR="00752861">
              <w:rPr>
                <w:rFonts w:hAnsi="標楷體" w:hint="eastAsia"/>
              </w:rPr>
              <w:t>3</w:t>
            </w:r>
            <w:r w:rsidRPr="00812892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575F6B4" w14:textId="4F2B6105" w:rsidR="00B72283" w:rsidRPr="00812892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812892">
              <w:rPr>
                <w:rFonts w:hAnsi="標楷體"/>
              </w:rPr>
              <w:t>1</w:t>
            </w:r>
            <w:r w:rsidR="00AC3711" w:rsidRPr="00812892">
              <w:rPr>
                <w:rFonts w:hAnsi="標楷體" w:hint="eastAsia"/>
              </w:rPr>
              <w:t>1</w:t>
            </w:r>
            <w:r w:rsidR="00752861">
              <w:rPr>
                <w:rFonts w:hAnsi="標楷體" w:hint="eastAsia"/>
              </w:rPr>
              <w:t>2</w:t>
            </w:r>
            <w:r w:rsidRPr="00812892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116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98659C4" w14:textId="77777777" w:rsidR="00B72283" w:rsidRPr="006B5E48" w:rsidRDefault="00B72283" w:rsidP="00C0209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537EEE" w:rsidRPr="006B5E48" w14:paraId="27BA3DE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  <w:tblHeader/>
          <w:jc w:val="center"/>
        </w:trPr>
        <w:tc>
          <w:tcPr>
            <w:tcW w:w="150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5C8A0D" w14:textId="77777777"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770" w:type="pct"/>
            <w:tcBorders>
              <w:bottom w:val="single" w:sz="8" w:space="0" w:color="auto"/>
            </w:tcBorders>
            <w:vAlign w:val="center"/>
          </w:tcPr>
          <w:p w14:paraId="6C28C772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96" w:type="pct"/>
            <w:tcBorders>
              <w:bottom w:val="single" w:sz="8" w:space="0" w:color="auto"/>
            </w:tcBorders>
            <w:vAlign w:val="center"/>
          </w:tcPr>
          <w:p w14:paraId="73785F7D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6BF44102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146EDAA6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776" w:type="pct"/>
            <w:tcBorders>
              <w:bottom w:val="single" w:sz="8" w:space="0" w:color="auto"/>
            </w:tcBorders>
            <w:vAlign w:val="center"/>
          </w:tcPr>
          <w:p w14:paraId="7BC6BB96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  <w:right w:val="nil"/>
            </w:tcBorders>
            <w:vAlign w:val="center"/>
          </w:tcPr>
          <w:p w14:paraId="12176CEB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537EEE" w:rsidRPr="006B5E48" w14:paraId="131CA49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E67CAC" w14:textId="77777777" w:rsidR="00AC3711" w:rsidRPr="006B5E48" w:rsidRDefault="00AC3711" w:rsidP="00772D4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B49A893" w14:textId="0E53E9AF" w:rsidR="00AC3711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33D5044B" w14:textId="77777777" w:rsidR="00AC3711" w:rsidRPr="002602B4" w:rsidRDefault="00AC371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E127283" w14:textId="6DE1647E" w:rsidR="00AC3711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44,385,010,008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BFC714" w14:textId="77777777" w:rsidR="00AC3711" w:rsidRPr="002602B4" w:rsidRDefault="00AC371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C455302" w14:textId="3CD1929F" w:rsidR="00AC3711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4,869,656,389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A8E609A" w14:textId="4AA22D41" w:rsidR="00AC3711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10.97</w:t>
            </w:r>
          </w:p>
        </w:tc>
      </w:tr>
      <w:tr w:rsidR="00537EEE" w:rsidRPr="006B5E48" w14:paraId="4B15130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CE270D2" w14:textId="77777777" w:rsidR="002602B4" w:rsidRPr="006B5E48" w:rsidRDefault="002602B4" w:rsidP="00772D4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60F04D4" w14:textId="4F655F8A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45,919,175,889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938F902" w14:textId="0B3ABCC0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93.23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9B579DA" w14:textId="360A6879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41,024,928,344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210558C" w14:textId="46CDCA2E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92.43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7AE9BED" w14:textId="52B8CDB4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4,894,247,545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0A09231" w14:textId="0B4ED858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11.93</w:t>
            </w:r>
          </w:p>
        </w:tc>
      </w:tr>
      <w:tr w:rsidR="00537EEE" w:rsidRPr="006B5E48" w14:paraId="06EF666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287DA59" w14:textId="77777777" w:rsidR="002602B4" w:rsidRPr="006B5E48" w:rsidRDefault="002602B4" w:rsidP="00772D42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0D043E7" w14:textId="67D9D589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39,712,992,469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0C9B7E8" w14:textId="78A79081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80.63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5A11899" w14:textId="040721B3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35,385,616,566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396CD6" w14:textId="6506EFB9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79.72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1143FB" w14:textId="6238A32C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4,327,375,903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F69BFCA" w14:textId="064877CA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12.23</w:t>
            </w:r>
          </w:p>
        </w:tc>
      </w:tr>
      <w:tr w:rsidR="00537EEE" w:rsidRPr="006B5E48" w14:paraId="3EBBBB4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39265C" w14:textId="77777777" w:rsidR="002602B4" w:rsidRPr="006B5E48" w:rsidRDefault="002602B4" w:rsidP="00772D42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0816B32" w14:textId="4F0C2D42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5,850,009,202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FFA137D" w14:textId="0EEBC6D2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11.88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7CA7056" w14:textId="2E6245C2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5,255,621,864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C44697C" w14:textId="57A81FC2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11.84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78F9683" w14:textId="5BA9C1A8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594,387,338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A8DD89C" w14:textId="770BEEA1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11.31</w:t>
            </w:r>
          </w:p>
        </w:tc>
      </w:tr>
      <w:tr w:rsidR="00537EEE" w:rsidRPr="006B5E48" w14:paraId="4FBA56E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30C6E21" w14:textId="77777777" w:rsidR="00451B71" w:rsidRPr="006B5E48" w:rsidRDefault="00451B71" w:rsidP="00451B71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EE9D1F0" w14:textId="3B36CA85" w:rsidR="00451B71" w:rsidRPr="002602B4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224,292,258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B27B7E1" w14:textId="0CFFEC67" w:rsidR="00451B71" w:rsidRPr="002602B4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0.46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DC62ED2" w14:textId="23514A6A" w:rsidR="00451B71" w:rsidRPr="002602B4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161,764,736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6FF0055" w14:textId="2AE22549" w:rsidR="00451B71" w:rsidRPr="002602B4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0.36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FBCB91D" w14:textId="245E1C06" w:rsidR="00451B71" w:rsidRPr="00E94061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62,527,522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616474D" w14:textId="4AA35FEB" w:rsidR="00451B71" w:rsidRPr="00E94061" w:rsidRDefault="00451B71" w:rsidP="00451B7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38.65</w:t>
            </w:r>
          </w:p>
        </w:tc>
      </w:tr>
      <w:tr w:rsidR="00537EEE" w:rsidRPr="006B5E48" w14:paraId="20354CE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AA48E32" w14:textId="77777777" w:rsidR="002602B4" w:rsidRPr="006B5E48" w:rsidRDefault="002602B4" w:rsidP="00772D42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5EFE96E" w14:textId="4F7502F1" w:rsidR="002602B4" w:rsidRPr="002602B4" w:rsidRDefault="00451B7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131,881,960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6FDB15EC" w14:textId="3B678921" w:rsidR="002602B4" w:rsidRPr="002602B4" w:rsidRDefault="00451B7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51B71">
              <w:rPr>
                <w:rFonts w:ascii="新細明體" w:eastAsia="新細明體" w:hAnsi="新細明體"/>
                <w:sz w:val="18"/>
              </w:rPr>
              <w:t>0.27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2E4ED54" w14:textId="7DF23C4A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221,925,178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3718D40" w14:textId="531037F1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0.50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44B302" w14:textId="38385718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- 90,043,218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649416A3" w14:textId="6FCE0056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- 40.57</w:t>
            </w:r>
          </w:p>
        </w:tc>
      </w:tr>
      <w:tr w:rsidR="00537EEE" w:rsidRPr="006B5E48" w14:paraId="0B14F55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7D4CE2E" w14:textId="77777777" w:rsidR="002602B4" w:rsidRPr="006B5E48" w:rsidRDefault="002602B4" w:rsidP="00772D4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長期貸墊款及準備金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9F68962" w14:textId="670BE86C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81,524,706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2016A2B" w14:textId="02CE959F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B52A6F3" w14:textId="30246B3C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79,293,853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CDB7C03" w14:textId="15C77F5B" w:rsidR="002602B4" w:rsidRPr="002602B4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0.18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B3177B8" w14:textId="545505AE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2,230,853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3CA831F" w14:textId="1D19A957" w:rsidR="002602B4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2.81</w:t>
            </w:r>
          </w:p>
        </w:tc>
      </w:tr>
      <w:tr w:rsidR="00537EEE" w:rsidRPr="006B5E48" w14:paraId="6F69553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E158DA2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BE75711" w14:textId="48E7FB72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81,524,706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5041180" w14:textId="308CB6A3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8202BAD" w14:textId="099F2541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79,293,853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5384CF6" w14:textId="6CF4ED07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0.18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BED4D49" w14:textId="3428469B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2,230,853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9BAD424" w14:textId="385C410B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2.81</w:t>
            </w:r>
          </w:p>
        </w:tc>
      </w:tr>
      <w:tr w:rsidR="00537EEE" w:rsidRPr="006B5E48" w14:paraId="371E892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6F6637D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55383DC" w14:textId="68D3A62B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2,307,329,712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FF65369" w14:textId="2FB76297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4.68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7EA975E" w14:textId="20E121A7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2,382,907,634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DBDE223" w14:textId="3A348D91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5.37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899559E" w14:textId="31AEF5E6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- 75,577,922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D7686CF" w14:textId="682E4AF2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- 3.17</w:t>
            </w:r>
          </w:p>
        </w:tc>
      </w:tr>
      <w:tr w:rsidR="00537EEE" w:rsidRPr="006B5E48" w14:paraId="2ADD3A3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801108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11A296A" w14:textId="31C5E714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3B38240" w14:textId="0B802459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898BAAD" w14:textId="48FEA9E7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3E4822" w14:textId="72A6FAAD" w:rsidR="000D40FF" w:rsidRPr="002602B4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1.71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E61E631" w14:textId="77777777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E94061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CC8B53A" w14:textId="77777777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E94061">
              <w:rPr>
                <w:rFonts w:ascii="新細明體" w:eastAsia="新細明體" w:hAnsi="新細明體"/>
                <w:sz w:val="18"/>
              </w:rPr>
              <w:t>－</w:t>
            </w:r>
          </w:p>
        </w:tc>
      </w:tr>
      <w:tr w:rsidR="00537EEE" w:rsidRPr="006B5E48" w14:paraId="7F123E1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40F99D7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658D8D9E" w14:textId="4E65B5E3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161,941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27ECF4D" w14:textId="77777777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E37BD6" w14:textId="11F31D20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290,952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312A9CC" w14:textId="43E098F7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E08B48D" w14:textId="648C08E9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- 129,011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3F035CF7" w14:textId="0CD1B242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- 44.34</w:t>
            </w:r>
          </w:p>
        </w:tc>
      </w:tr>
      <w:tr w:rsidR="00537EEE" w:rsidRPr="006B5E48" w14:paraId="42F6BC9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79E56B7F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159D14F" w14:textId="5BABAE91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121,851,174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DBFAC60" w14:textId="21EC5566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0.25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D44AF46" w14:textId="68551FEC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124,577,983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F04E673" w14:textId="0AB6A67B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0.28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099155" w14:textId="25701DB6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- 2,726,809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C1955A1" w14:textId="5C4533AA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- 2.19</w:t>
            </w:r>
          </w:p>
        </w:tc>
      </w:tr>
      <w:tr w:rsidR="00537EEE" w:rsidRPr="006B5E48" w14:paraId="2D58453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EAE6C37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47A2EA7" w14:textId="29AD07A3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1,178,316,598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6E5CB11B" w14:textId="20611393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2.39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5033CFC" w14:textId="2E0621DB" w:rsidR="000D40FF" w:rsidRPr="009343ED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1,272,952,613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8478A35" w14:textId="0845599F" w:rsidR="000D40FF" w:rsidRPr="009343ED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FF0000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2.87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B8DD412" w14:textId="3B2E469D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- 94,636,015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B0D6E96" w14:textId="46D2C9B7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- 7.43</w:t>
            </w:r>
          </w:p>
        </w:tc>
      </w:tr>
      <w:tr w:rsidR="00537EEE" w:rsidRPr="006B5E48" w14:paraId="1B2931A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64F959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2BE8A0B" w14:textId="3A27BDA7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39,413,690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2C2C97A" w14:textId="7A589986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0.08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B7FC00" w14:textId="7B8FC1B3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41,749,481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E4B6C10" w14:textId="058B8126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E7D500A" w14:textId="5F9803AA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- 2,335,791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874929C" w14:textId="10B08351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- 5.59</w:t>
            </w:r>
          </w:p>
        </w:tc>
      </w:tr>
      <w:tr w:rsidR="00537EEE" w:rsidRPr="006B5E48" w14:paraId="7978E7D9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1661C7DB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03CD248" w14:textId="66D85ACA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183,633,184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85BF70F" w14:textId="19118348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0.37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B21F1A8" w14:textId="42FCBC2A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180,879,764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40B9EF" w14:textId="3D316D12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0.41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E29E210" w14:textId="14411EF2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2,753,420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17D24A4B" w14:textId="0055B380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1.52</w:t>
            </w:r>
          </w:p>
        </w:tc>
      </w:tr>
      <w:tr w:rsidR="00537EEE" w:rsidRPr="006B5E48" w14:paraId="4479942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637069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7DC3A4C" w14:textId="20880C98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24,339,289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6B53A65" w14:textId="613F0CEE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0.05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18E04CA" w14:textId="1B94431E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2,843,005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05A99E5" w14:textId="1B940C49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0.01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ECE97DF" w14:textId="5143BCEE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21,496,284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6A509E6" w14:textId="741952BE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756.11</w:t>
            </w:r>
          </w:p>
        </w:tc>
      </w:tr>
      <w:tr w:rsidR="00537EEE" w:rsidRPr="006B5E48" w14:paraId="41EDF43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735363F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F6ECA75" w14:textId="7C604F25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759,346,418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859AD7D" w14:textId="2E81AF3B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3617D16" w14:textId="59960226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706,617,084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088563" w14:textId="463B7750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1.59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7F22358" w14:textId="50E8D1AE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52,729,334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F42D4E3" w14:textId="6770F0FF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7.46</w:t>
            </w:r>
          </w:p>
        </w:tc>
      </w:tr>
      <w:tr w:rsidR="00537EEE" w:rsidRPr="006B5E48" w14:paraId="0F8FCB0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60BE9D3F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BA36DBB" w14:textId="1B31C46C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759,346,418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7B54B5E" w14:textId="090E93FE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11923FA" w14:textId="75233801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706,617,084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C85E497" w14:textId="223361F2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1.59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79F6C98" w14:textId="60779A7C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52,729,334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A15C0BC" w14:textId="15AD37A4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7.46</w:t>
            </w:r>
          </w:p>
        </w:tc>
      </w:tr>
      <w:tr w:rsidR="00537EEE" w:rsidRPr="006C7F25" w14:paraId="43ABAB30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1A6BD5FC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5FCD840" w14:textId="010D1E61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187,289,672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000CF77" w14:textId="197A161B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A23D541" w14:textId="64733020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191,263,093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BB91453" w14:textId="47FD46DE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4D9BC8" w14:textId="69C72390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- 3,973,421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3A5E0326" w14:textId="7CFB741C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- 2.08</w:t>
            </w:r>
          </w:p>
        </w:tc>
      </w:tr>
      <w:tr w:rsidR="00537EEE" w:rsidRPr="006B5E48" w14:paraId="49BA1100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BD316DF" w14:textId="77777777" w:rsidR="000D40FF" w:rsidRPr="006B5E48" w:rsidRDefault="000D40FF" w:rsidP="000D40F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C2138F5" w14:textId="4C94687A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187,289,672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19307F1" w14:textId="0DDC00FD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0.38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0A46279" w14:textId="109C208D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AC3711">
              <w:rPr>
                <w:rFonts w:ascii="新細明體" w:eastAsia="新細明體" w:hAnsi="新細明體"/>
                <w:sz w:val="18"/>
              </w:rPr>
              <w:t>191,263,093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D627F18" w14:textId="29894F6D" w:rsidR="000D40FF" w:rsidRPr="006C7F25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6B29778" w14:textId="765DCBB6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- 3,973,421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C69965C" w14:textId="3858F365" w:rsidR="000D40FF" w:rsidRPr="00E94061" w:rsidRDefault="000D40FF" w:rsidP="000D40F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sz w:val="18"/>
              </w:rPr>
              <w:t>- 2.08</w:t>
            </w:r>
          </w:p>
        </w:tc>
      </w:tr>
      <w:tr w:rsidR="00537EEE" w:rsidRPr="006B5E48" w14:paraId="54E503E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22B1514" w14:textId="77777777" w:rsidR="00B72283" w:rsidRPr="006B5E48" w:rsidRDefault="00B72283" w:rsidP="00772D4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9D45F35" w14:textId="4182698B" w:rsidR="00B72283" w:rsidRPr="006B5E48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3553DE8" w14:textId="77777777" w:rsidR="00B72283" w:rsidRPr="006B5E48" w:rsidRDefault="00B72283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834F354" w14:textId="5C8FEC1F" w:rsidR="00B72283" w:rsidRPr="006B5E48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D40FF">
              <w:rPr>
                <w:rFonts w:ascii="新細明體" w:eastAsia="新細明體" w:hAnsi="新細明體"/>
                <w:b/>
                <w:sz w:val="18"/>
              </w:rPr>
              <w:t>44,385,010,008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267B5B6" w14:textId="77777777" w:rsidR="00B72283" w:rsidRPr="006B5E48" w:rsidRDefault="00B72283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FB2B294" w14:textId="537B8D4A" w:rsidR="00B72283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b/>
                <w:noProof/>
                <w:sz w:val="18"/>
              </w:rPr>
              <w:t>4,869,656,389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57998BA" w14:textId="001106CE" w:rsidR="00B72283" w:rsidRPr="00E94061" w:rsidRDefault="000D40FF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highlight w:val="yellow"/>
              </w:rPr>
            </w:pPr>
            <w:r w:rsidRPr="000D40FF">
              <w:rPr>
                <w:rFonts w:ascii="新細明體" w:eastAsia="新細明體" w:hAnsi="新細明體"/>
                <w:b/>
                <w:kern w:val="0"/>
                <w:sz w:val="18"/>
              </w:rPr>
              <w:t>10.97</w:t>
            </w:r>
          </w:p>
        </w:tc>
      </w:tr>
      <w:tr w:rsidR="00537EEE" w:rsidRPr="006B5E48" w14:paraId="4AC5C72F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70D41B05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41D880E" w14:textId="514D3FCC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b/>
                <w:sz w:val="18"/>
              </w:rPr>
              <w:t>2,626,714,903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BF930AA" w14:textId="7548E3CC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b/>
                <w:sz w:val="18"/>
              </w:rPr>
              <w:t>5.33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1CCD0B6" w14:textId="2851BBFC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b/>
                <w:sz w:val="18"/>
              </w:rPr>
              <w:t>2,743,367,819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96F9FA0" w14:textId="02F3900E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b/>
                <w:sz w:val="18"/>
              </w:rPr>
              <w:t>6.18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4B77DE" w14:textId="79021EB3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b/>
                <w:noProof/>
                <w:sz w:val="18"/>
              </w:rPr>
              <w:t>- 116,652,916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6C426912" w14:textId="4F8772EE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b/>
                <w:kern w:val="0"/>
                <w:sz w:val="18"/>
              </w:rPr>
              <w:t>- 4.25</w:t>
            </w:r>
          </w:p>
        </w:tc>
      </w:tr>
      <w:tr w:rsidR="00537EEE" w:rsidRPr="006B5E48" w14:paraId="737ABB71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077226E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5708CF6" w14:textId="1365866A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2,219,250,428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9DC7949" w14:textId="0F730AD6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4.51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A2596AC" w14:textId="14FB95CB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2,335,141,029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F122451" w14:textId="449D1CF4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5.26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6081D7B" w14:textId="31E1199A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- 115,890,601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05FBA4D" w14:textId="7A0D2AB3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- 4.96</w:t>
            </w:r>
          </w:p>
        </w:tc>
      </w:tr>
      <w:tr w:rsidR="00537EEE" w:rsidRPr="006B5E48" w14:paraId="0C9F2FA3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675C2FB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EC5F2D3" w14:textId="68913BEB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2,072,220,319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B0141BF" w14:textId="1C503CE6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4.21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A4425F5" w14:textId="51B9BD03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2,187,531,777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7125A9" w14:textId="36F07A08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4.93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6BE8F66" w14:textId="150EF9DB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- 115,311,458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17900F14" w14:textId="047FE04E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- 5.27</w:t>
            </w:r>
          </w:p>
        </w:tc>
      </w:tr>
      <w:tr w:rsidR="00537EEE" w:rsidRPr="006B5E48" w14:paraId="56EE4E3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1F32AA0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8B70E9E" w14:textId="58D31812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147,030,109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1B8C314" w14:textId="58484E92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0.30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8209D86" w14:textId="34897E1E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147,609,252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647ED8E" w14:textId="4438B018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0.33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30712C31" w14:textId="13801909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- 579,143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0B911D8" w14:textId="65AA0510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- 0.39</w:t>
            </w:r>
          </w:p>
        </w:tc>
      </w:tr>
      <w:tr w:rsidR="00537EEE" w:rsidRPr="006B5E48" w14:paraId="488C810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F3C0135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C07100B" w14:textId="14DE56C0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407,464,475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5FF3BE8" w14:textId="49A75301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0.83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BA9F8D1" w14:textId="00B8A117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408,226,790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2BB32FB" w14:textId="52AF4A52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0.92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29FA4D8" w14:textId="2439ABFA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- 762,315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183CE41" w14:textId="3039F14A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- 0.19</w:t>
            </w:r>
          </w:p>
        </w:tc>
      </w:tr>
      <w:tr w:rsidR="00537EEE" w:rsidRPr="006B5E48" w14:paraId="7ABFC39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13E0B0F" w14:textId="77777777" w:rsidR="009F4731" w:rsidRPr="006B5E48" w:rsidRDefault="009F4731" w:rsidP="009F4731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43B166A" w14:textId="157804AD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407,464,475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9D7C3C9" w14:textId="27EDB05C" w:rsidR="009F4731" w:rsidRPr="00812892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0.83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57EE9B5" w14:textId="3B6AEFC3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408,226,790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0D8AFFA" w14:textId="21CC1E29" w:rsidR="009F4731" w:rsidRPr="009343ED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0.92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3E3E0E4" w14:textId="75986FC6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- 762,315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83740D9" w14:textId="7D13203C" w:rsidR="009F4731" w:rsidRPr="00E94061" w:rsidRDefault="009F4731" w:rsidP="009F473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9F4731">
              <w:rPr>
                <w:rFonts w:ascii="新細明體" w:eastAsia="新細明體" w:hAnsi="新細明體"/>
                <w:sz w:val="18"/>
              </w:rPr>
              <w:t>- 0.19</w:t>
            </w:r>
          </w:p>
        </w:tc>
      </w:tr>
      <w:tr w:rsidR="00537EEE" w:rsidRPr="006B5E48" w14:paraId="3235F91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C01E66" w14:textId="77777777" w:rsidR="007D2C05" w:rsidRPr="006B5E48" w:rsidRDefault="007D2C05" w:rsidP="007D2C05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A5B0A18" w14:textId="524C810A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46,627,951,494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19F08CC" w14:textId="1D32812A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94.67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2137EC" w14:textId="74891883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812892">
              <w:rPr>
                <w:rFonts w:ascii="新細明體" w:eastAsia="新細明體" w:hAnsi="新細明體"/>
                <w:b/>
                <w:sz w:val="18"/>
              </w:rPr>
              <w:t>41,641,642,189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E6B5352" w14:textId="69287671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812892">
              <w:rPr>
                <w:rFonts w:ascii="新細明體" w:eastAsia="新細明體" w:hAnsi="新細明體"/>
                <w:b/>
                <w:sz w:val="18"/>
              </w:rPr>
              <w:t>93.82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6682A8F" w14:textId="7874C4DB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4,986,309,305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5358B83" w14:textId="24EC96F5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11.97</w:t>
            </w:r>
          </w:p>
        </w:tc>
      </w:tr>
      <w:tr w:rsidR="00537EEE" w:rsidRPr="006B5E48" w14:paraId="38FFEB3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BA161F6" w14:textId="77777777" w:rsidR="007D2C05" w:rsidRPr="006B5E48" w:rsidRDefault="007D2C05" w:rsidP="007D2C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937F135" w14:textId="57214DF7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46,627,951,494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22D6C19" w14:textId="60F7013D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94.67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398DFDD" w14:textId="6083E616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41,641,642,189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AD0E087" w14:textId="18D45952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93.82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A425A36" w14:textId="07A58A70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4,986,309,305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E8B81D1" w14:textId="49CC753B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11.97</w:t>
            </w:r>
          </w:p>
        </w:tc>
      </w:tr>
      <w:tr w:rsidR="00537EEE" w:rsidRPr="006B5E48" w14:paraId="17A2DB38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CF08BD4" w14:textId="77777777" w:rsidR="007D2C05" w:rsidRPr="006B5E48" w:rsidRDefault="007D2C05" w:rsidP="007D2C05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33129D8" w14:textId="208B3B86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46,627,951,494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01F178A" w14:textId="67508DD8" w:rsidR="007D2C05" w:rsidRPr="00812892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94.67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3D6DB54" w14:textId="54922797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41,641,642,189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A90951" w14:textId="21C68E6F" w:rsidR="007D2C05" w:rsidRPr="009343ED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sz w:val="18"/>
              </w:rPr>
              <w:t>93.82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3D76688" w14:textId="4BCAE656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4,986,309,305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9853DDB" w14:textId="2BB70BC5" w:rsidR="007D2C05" w:rsidRPr="00E94061" w:rsidRDefault="007D2C05" w:rsidP="007D2C05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sz w:val="18"/>
              </w:rPr>
              <w:t>11.97</w:t>
            </w:r>
          </w:p>
        </w:tc>
      </w:tr>
      <w:tr w:rsidR="00537EEE" w:rsidRPr="006B5E48" w14:paraId="0924182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C0B2F5" w14:textId="77777777" w:rsidR="007131EE" w:rsidRPr="006B5E48" w:rsidRDefault="007131EE" w:rsidP="00772D4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0" w:type="pct"/>
            <w:tcBorders>
              <w:top w:val="nil"/>
              <w:bottom w:val="single" w:sz="8" w:space="0" w:color="auto"/>
            </w:tcBorders>
            <w:vAlign w:val="center"/>
          </w:tcPr>
          <w:p w14:paraId="449E4303" w14:textId="462064E9" w:rsidR="007131EE" w:rsidRPr="00812892" w:rsidRDefault="007D2C05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396" w:type="pct"/>
            <w:tcBorders>
              <w:top w:val="nil"/>
              <w:bottom w:val="single" w:sz="8" w:space="0" w:color="auto"/>
            </w:tcBorders>
            <w:vAlign w:val="center"/>
          </w:tcPr>
          <w:p w14:paraId="067D940C" w14:textId="77777777" w:rsidR="007131EE" w:rsidRPr="00812892" w:rsidRDefault="007131EE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812892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1AA54E8D" w14:textId="4D5C5A55" w:rsidR="007131EE" w:rsidRPr="009343ED" w:rsidRDefault="007D2C05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44,385,010,008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52C347EB" w14:textId="77777777" w:rsidR="007131EE" w:rsidRPr="009343ED" w:rsidRDefault="007131EE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9343ED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single" w:sz="8" w:space="0" w:color="auto"/>
            </w:tcBorders>
            <w:vAlign w:val="center"/>
          </w:tcPr>
          <w:p w14:paraId="28AAF444" w14:textId="5157A993" w:rsidR="007131EE" w:rsidRPr="00E94061" w:rsidRDefault="007D2C05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4,869,656,389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698BC7" w14:textId="189DEF7D" w:rsidR="007131EE" w:rsidRPr="00E94061" w:rsidRDefault="007D2C05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7D2C05">
              <w:rPr>
                <w:rFonts w:ascii="新細明體" w:eastAsia="新細明體" w:hAnsi="新細明體"/>
                <w:b/>
                <w:sz w:val="18"/>
              </w:rPr>
              <w:t>10.97</w:t>
            </w:r>
          </w:p>
        </w:tc>
      </w:tr>
    </w:tbl>
    <w:p w14:paraId="48C049BE" w14:textId="3FBC9057" w:rsidR="00E758DE" w:rsidRPr="007A03DF" w:rsidRDefault="00E758DE" w:rsidP="00B351E2">
      <w:pPr>
        <w:widowControl w:val="0"/>
        <w:tabs>
          <w:tab w:val="left" w:pos="408"/>
        </w:tabs>
        <w:overflowPunct/>
        <w:adjustRightInd w:val="0"/>
        <w:snapToGrid w:val="0"/>
        <w:spacing w:line="200" w:lineRule="exact"/>
        <w:ind w:firstLineChars="0" w:firstLine="0"/>
        <w:jc w:val="left"/>
        <w:rPr>
          <w:rFonts w:hAnsi="標楷體"/>
          <w:color w:val="000000" w:themeColor="text1"/>
          <w:sz w:val="18"/>
          <w:szCs w:val="18"/>
        </w:rPr>
      </w:pPr>
      <w:r w:rsidRPr="006B5E48">
        <w:rPr>
          <w:rFonts w:hAnsi="標楷體"/>
          <w:sz w:val="18"/>
          <w:szCs w:val="18"/>
        </w:rPr>
        <w:t>註：1.信託代理與保證資產（負債）</w:t>
      </w:r>
      <w:r w:rsidRPr="007A03DF">
        <w:rPr>
          <w:rFonts w:hAnsi="標楷體"/>
          <w:color w:val="000000" w:themeColor="text1"/>
          <w:sz w:val="18"/>
          <w:szCs w:val="18"/>
        </w:rPr>
        <w:t>，11</w:t>
      </w:r>
      <w:r w:rsidR="000D40FF">
        <w:rPr>
          <w:rFonts w:hAnsi="標楷體" w:hint="eastAsia"/>
          <w:color w:val="000000" w:themeColor="text1"/>
          <w:sz w:val="18"/>
          <w:szCs w:val="18"/>
        </w:rPr>
        <w:t>3</w:t>
      </w:r>
      <w:r w:rsidRPr="007A03DF">
        <w:rPr>
          <w:rFonts w:hAnsi="標楷體"/>
          <w:color w:val="000000" w:themeColor="text1"/>
          <w:sz w:val="18"/>
          <w:szCs w:val="18"/>
        </w:rPr>
        <w:t>年底及1</w:t>
      </w:r>
      <w:r w:rsidR="00E94061" w:rsidRPr="007A03DF">
        <w:rPr>
          <w:rFonts w:hAnsi="標楷體" w:hint="eastAsia"/>
          <w:color w:val="000000" w:themeColor="text1"/>
          <w:sz w:val="18"/>
          <w:szCs w:val="18"/>
        </w:rPr>
        <w:t>1</w:t>
      </w:r>
      <w:r w:rsidR="000D40FF">
        <w:rPr>
          <w:rFonts w:hAnsi="標楷體" w:hint="eastAsia"/>
          <w:color w:val="000000" w:themeColor="text1"/>
          <w:sz w:val="18"/>
          <w:szCs w:val="18"/>
        </w:rPr>
        <w:t>2</w:t>
      </w:r>
      <w:r w:rsidRPr="007A03DF">
        <w:rPr>
          <w:rFonts w:hAnsi="標楷體"/>
          <w:color w:val="000000" w:themeColor="text1"/>
          <w:sz w:val="18"/>
          <w:szCs w:val="18"/>
        </w:rPr>
        <w:t>年底各有</w:t>
      </w:r>
      <w:r w:rsidR="009F4731" w:rsidRPr="009F4731">
        <w:rPr>
          <w:rFonts w:hAnsi="標楷體"/>
          <w:color w:val="000000" w:themeColor="text1"/>
          <w:sz w:val="18"/>
          <w:szCs w:val="18"/>
        </w:rPr>
        <w:t>128,539,963</w:t>
      </w:r>
      <w:r w:rsidR="005E062F" w:rsidRPr="007A03DF">
        <w:rPr>
          <w:rFonts w:hAnsi="標楷體"/>
          <w:color w:val="000000" w:themeColor="text1"/>
          <w:sz w:val="18"/>
          <w:szCs w:val="18"/>
        </w:rPr>
        <w:t>元及</w:t>
      </w:r>
      <w:r w:rsidR="009F4731" w:rsidRPr="009F4731">
        <w:rPr>
          <w:rFonts w:hAnsi="標楷體"/>
          <w:color w:val="000000" w:themeColor="text1"/>
          <w:sz w:val="18"/>
          <w:szCs w:val="18"/>
        </w:rPr>
        <w:t>103,507,051</w:t>
      </w:r>
      <w:r w:rsidR="005E062F" w:rsidRPr="007A03DF">
        <w:rPr>
          <w:rFonts w:hAnsi="標楷體"/>
          <w:color w:val="000000" w:themeColor="text1"/>
          <w:sz w:val="18"/>
          <w:szCs w:val="18"/>
        </w:rPr>
        <w:t>元。</w:t>
      </w:r>
    </w:p>
    <w:p w14:paraId="13D9DE3C" w14:textId="77777777" w:rsidR="00082E4F" w:rsidRPr="005174D1" w:rsidRDefault="00E758DE" w:rsidP="009E184F">
      <w:pPr>
        <w:widowControl w:val="0"/>
        <w:tabs>
          <w:tab w:val="left" w:pos="408"/>
        </w:tabs>
        <w:overflowPunct/>
        <w:adjustRightInd w:val="0"/>
        <w:snapToGrid w:val="0"/>
        <w:spacing w:line="220" w:lineRule="exact"/>
        <w:ind w:leftChars="150" w:left="360" w:firstLineChars="0" w:firstLine="0"/>
        <w:jc w:val="left"/>
        <w:rPr>
          <w:rFonts w:hAnsi="標楷體"/>
          <w:sz w:val="18"/>
          <w:szCs w:val="18"/>
        </w:rPr>
      </w:pPr>
      <w:r w:rsidRPr="006B5E48">
        <w:rPr>
          <w:rFonts w:hAnsi="標楷體"/>
          <w:sz w:val="18"/>
          <w:szCs w:val="18"/>
        </w:rPr>
        <w:t>2.本表編製基礎係依會計法刪除第29條後，納入固定資產及長期負債等科目，與預算編列基礎不同。</w:t>
      </w:r>
    </w:p>
    <w:sectPr w:rsidR="00082E4F" w:rsidRPr="005174D1" w:rsidSect="008D2B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851" w:bottom="1418" w:left="851" w:header="1021" w:footer="737" w:gutter="0"/>
      <w:pgNumType w:start="2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25116" w14:textId="77777777" w:rsidR="00003263" w:rsidRDefault="00003263" w:rsidP="00754143">
      <w:pPr>
        <w:ind w:firstLine="480"/>
      </w:pPr>
      <w:r>
        <w:separator/>
      </w:r>
    </w:p>
  </w:endnote>
  <w:endnote w:type="continuationSeparator" w:id="0">
    <w:p w14:paraId="3E17C423" w14:textId="77777777" w:rsidR="00003263" w:rsidRDefault="00003263" w:rsidP="0075414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8A7AE" w14:textId="77777777" w:rsidR="006A195A" w:rsidRPr="00B70EBD" w:rsidRDefault="006A195A" w:rsidP="008D2B16">
    <w:pPr>
      <w:pStyle w:val="ad"/>
      <w:tabs>
        <w:tab w:val="clear" w:pos="4153"/>
        <w:tab w:val="clear" w:pos="8306"/>
      </w:tabs>
      <w:snapToGrid/>
      <w:ind w:firstLineChars="0" w:firstLine="0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2707" w14:textId="77777777" w:rsidR="006A195A" w:rsidRPr="00B70EBD" w:rsidRDefault="006A195A" w:rsidP="008D2B16">
    <w:pPr>
      <w:pStyle w:val="ad"/>
      <w:tabs>
        <w:tab w:val="clear" w:pos="4153"/>
        <w:tab w:val="clear" w:pos="8306"/>
      </w:tabs>
      <w:snapToGrid/>
      <w:ind w:firstLineChars="0" w:firstLine="0"/>
      <w:jc w:val="center"/>
      <w:rPr>
        <w:rFonts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6DA4" w14:textId="77777777" w:rsidR="00AC3711" w:rsidRDefault="00AC3711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BB01" w14:textId="77777777" w:rsidR="00003263" w:rsidRDefault="00003263" w:rsidP="00754143">
      <w:pPr>
        <w:ind w:firstLine="480"/>
      </w:pPr>
      <w:r>
        <w:separator/>
      </w:r>
    </w:p>
  </w:footnote>
  <w:footnote w:type="continuationSeparator" w:id="0">
    <w:p w14:paraId="47D6695B" w14:textId="77777777" w:rsidR="00003263" w:rsidRDefault="00003263" w:rsidP="0075414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1D800" w14:textId="77777777" w:rsidR="00AC3711" w:rsidRDefault="00AC3711" w:rsidP="00323057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DD42" w14:textId="77777777" w:rsidR="00AC3711" w:rsidRDefault="00AC3711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9C74" w14:textId="77777777" w:rsidR="00AC3711" w:rsidRDefault="00AC3711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35F07"/>
    <w:multiLevelType w:val="hybridMultilevel"/>
    <w:tmpl w:val="093C84CA"/>
    <w:lvl w:ilvl="0" w:tplc="2ECCC89E">
      <w:start w:val="1"/>
      <w:numFmt w:val="taiwaneseCountingThousand"/>
      <w:lvlText w:val="%1、"/>
      <w:lvlJc w:val="left"/>
      <w:pPr>
        <w:ind w:left="96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attachedTemplate r:id="rId1"/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CDF"/>
    <w:rsid w:val="0000079F"/>
    <w:rsid w:val="00000C4F"/>
    <w:rsid w:val="00001308"/>
    <w:rsid w:val="00003263"/>
    <w:rsid w:val="000035B1"/>
    <w:rsid w:val="00005265"/>
    <w:rsid w:val="00006A50"/>
    <w:rsid w:val="00006DF8"/>
    <w:rsid w:val="0001229D"/>
    <w:rsid w:val="000129E5"/>
    <w:rsid w:val="0001504A"/>
    <w:rsid w:val="0001596D"/>
    <w:rsid w:val="00015A8A"/>
    <w:rsid w:val="00015C16"/>
    <w:rsid w:val="00016C66"/>
    <w:rsid w:val="0001753D"/>
    <w:rsid w:val="00017754"/>
    <w:rsid w:val="00021E61"/>
    <w:rsid w:val="0002379B"/>
    <w:rsid w:val="00025917"/>
    <w:rsid w:val="00026FC7"/>
    <w:rsid w:val="0002781C"/>
    <w:rsid w:val="00030CA9"/>
    <w:rsid w:val="00030CD6"/>
    <w:rsid w:val="000311B7"/>
    <w:rsid w:val="00031713"/>
    <w:rsid w:val="000323BB"/>
    <w:rsid w:val="0003410D"/>
    <w:rsid w:val="0003515F"/>
    <w:rsid w:val="000357C0"/>
    <w:rsid w:val="0003746C"/>
    <w:rsid w:val="00037809"/>
    <w:rsid w:val="000406EE"/>
    <w:rsid w:val="000409E6"/>
    <w:rsid w:val="0004227D"/>
    <w:rsid w:val="000423AD"/>
    <w:rsid w:val="000434C3"/>
    <w:rsid w:val="00044297"/>
    <w:rsid w:val="0004515D"/>
    <w:rsid w:val="000473A4"/>
    <w:rsid w:val="000478DC"/>
    <w:rsid w:val="00051D90"/>
    <w:rsid w:val="000528B3"/>
    <w:rsid w:val="00056226"/>
    <w:rsid w:val="00057C55"/>
    <w:rsid w:val="0006077A"/>
    <w:rsid w:val="000609B1"/>
    <w:rsid w:val="00060A7D"/>
    <w:rsid w:val="00061103"/>
    <w:rsid w:val="000637BD"/>
    <w:rsid w:val="00063A9D"/>
    <w:rsid w:val="00063D6A"/>
    <w:rsid w:val="00064495"/>
    <w:rsid w:val="00064878"/>
    <w:rsid w:val="00065522"/>
    <w:rsid w:val="00065D7E"/>
    <w:rsid w:val="000661F1"/>
    <w:rsid w:val="00067E6D"/>
    <w:rsid w:val="000709CF"/>
    <w:rsid w:val="00071910"/>
    <w:rsid w:val="00071DB3"/>
    <w:rsid w:val="0007233C"/>
    <w:rsid w:val="0007274B"/>
    <w:rsid w:val="0007424D"/>
    <w:rsid w:val="00075609"/>
    <w:rsid w:val="00077209"/>
    <w:rsid w:val="000776E7"/>
    <w:rsid w:val="000805F8"/>
    <w:rsid w:val="0008129A"/>
    <w:rsid w:val="000822C8"/>
    <w:rsid w:val="00082DF5"/>
    <w:rsid w:val="00082E4F"/>
    <w:rsid w:val="0008341F"/>
    <w:rsid w:val="00083CCC"/>
    <w:rsid w:val="0008445B"/>
    <w:rsid w:val="00084BE6"/>
    <w:rsid w:val="00084DBB"/>
    <w:rsid w:val="000854C7"/>
    <w:rsid w:val="000864C1"/>
    <w:rsid w:val="0008731D"/>
    <w:rsid w:val="00087F27"/>
    <w:rsid w:val="0009037C"/>
    <w:rsid w:val="000904A0"/>
    <w:rsid w:val="00090B2F"/>
    <w:rsid w:val="0009138E"/>
    <w:rsid w:val="00091395"/>
    <w:rsid w:val="000917B8"/>
    <w:rsid w:val="0009244D"/>
    <w:rsid w:val="00092DDA"/>
    <w:rsid w:val="0009596E"/>
    <w:rsid w:val="00095A8F"/>
    <w:rsid w:val="000964DB"/>
    <w:rsid w:val="00097131"/>
    <w:rsid w:val="00097403"/>
    <w:rsid w:val="000A0C50"/>
    <w:rsid w:val="000A1767"/>
    <w:rsid w:val="000A273E"/>
    <w:rsid w:val="000A6B88"/>
    <w:rsid w:val="000A7E72"/>
    <w:rsid w:val="000B111A"/>
    <w:rsid w:val="000B149E"/>
    <w:rsid w:val="000B1872"/>
    <w:rsid w:val="000B2CCB"/>
    <w:rsid w:val="000B3F9A"/>
    <w:rsid w:val="000B44AB"/>
    <w:rsid w:val="000B4C46"/>
    <w:rsid w:val="000B538E"/>
    <w:rsid w:val="000B6084"/>
    <w:rsid w:val="000B64E3"/>
    <w:rsid w:val="000B7651"/>
    <w:rsid w:val="000B7A4E"/>
    <w:rsid w:val="000C1472"/>
    <w:rsid w:val="000C1728"/>
    <w:rsid w:val="000C205A"/>
    <w:rsid w:val="000C3EB0"/>
    <w:rsid w:val="000C44CD"/>
    <w:rsid w:val="000C4E94"/>
    <w:rsid w:val="000C4F87"/>
    <w:rsid w:val="000C551B"/>
    <w:rsid w:val="000C6443"/>
    <w:rsid w:val="000C6B2E"/>
    <w:rsid w:val="000D007C"/>
    <w:rsid w:val="000D00FE"/>
    <w:rsid w:val="000D0182"/>
    <w:rsid w:val="000D0397"/>
    <w:rsid w:val="000D097B"/>
    <w:rsid w:val="000D0D12"/>
    <w:rsid w:val="000D0DE5"/>
    <w:rsid w:val="000D1B1A"/>
    <w:rsid w:val="000D3234"/>
    <w:rsid w:val="000D40FF"/>
    <w:rsid w:val="000D4535"/>
    <w:rsid w:val="000D48CA"/>
    <w:rsid w:val="000D49D7"/>
    <w:rsid w:val="000D51FE"/>
    <w:rsid w:val="000D5219"/>
    <w:rsid w:val="000D5993"/>
    <w:rsid w:val="000D5F1C"/>
    <w:rsid w:val="000D7419"/>
    <w:rsid w:val="000E0E10"/>
    <w:rsid w:val="000E1FB0"/>
    <w:rsid w:val="000E31BC"/>
    <w:rsid w:val="000E3EBD"/>
    <w:rsid w:val="000E418C"/>
    <w:rsid w:val="000E42E6"/>
    <w:rsid w:val="000E4A8A"/>
    <w:rsid w:val="000E50F3"/>
    <w:rsid w:val="000E559E"/>
    <w:rsid w:val="000E6D2E"/>
    <w:rsid w:val="000E70E1"/>
    <w:rsid w:val="000E7FF7"/>
    <w:rsid w:val="000F192E"/>
    <w:rsid w:val="000F22A7"/>
    <w:rsid w:val="000F49F8"/>
    <w:rsid w:val="000F500D"/>
    <w:rsid w:val="000F5172"/>
    <w:rsid w:val="000F51A4"/>
    <w:rsid w:val="000F51FC"/>
    <w:rsid w:val="000F5506"/>
    <w:rsid w:val="000F7482"/>
    <w:rsid w:val="000F7AC8"/>
    <w:rsid w:val="00100C9B"/>
    <w:rsid w:val="00102F2B"/>
    <w:rsid w:val="00102F4F"/>
    <w:rsid w:val="001039A5"/>
    <w:rsid w:val="00103DBF"/>
    <w:rsid w:val="00103E92"/>
    <w:rsid w:val="0010462A"/>
    <w:rsid w:val="0010512E"/>
    <w:rsid w:val="0010541D"/>
    <w:rsid w:val="00106F76"/>
    <w:rsid w:val="00106FE6"/>
    <w:rsid w:val="00107071"/>
    <w:rsid w:val="00107BA5"/>
    <w:rsid w:val="001108FB"/>
    <w:rsid w:val="00111FC8"/>
    <w:rsid w:val="001127F4"/>
    <w:rsid w:val="00112B98"/>
    <w:rsid w:val="001140AC"/>
    <w:rsid w:val="00114280"/>
    <w:rsid w:val="0011451C"/>
    <w:rsid w:val="00114A7D"/>
    <w:rsid w:val="0011542E"/>
    <w:rsid w:val="00115B5A"/>
    <w:rsid w:val="00116211"/>
    <w:rsid w:val="00116A6A"/>
    <w:rsid w:val="001209F9"/>
    <w:rsid w:val="00121E9C"/>
    <w:rsid w:val="001224FF"/>
    <w:rsid w:val="00127005"/>
    <w:rsid w:val="0013051C"/>
    <w:rsid w:val="001318AD"/>
    <w:rsid w:val="00133339"/>
    <w:rsid w:val="001334A9"/>
    <w:rsid w:val="00133D71"/>
    <w:rsid w:val="0014065D"/>
    <w:rsid w:val="00141B6A"/>
    <w:rsid w:val="0014212E"/>
    <w:rsid w:val="00142992"/>
    <w:rsid w:val="00143571"/>
    <w:rsid w:val="0014470C"/>
    <w:rsid w:val="00144D59"/>
    <w:rsid w:val="001501A8"/>
    <w:rsid w:val="0015084C"/>
    <w:rsid w:val="00152269"/>
    <w:rsid w:val="00152F1E"/>
    <w:rsid w:val="001534B0"/>
    <w:rsid w:val="00153E1C"/>
    <w:rsid w:val="00155B94"/>
    <w:rsid w:val="001562E3"/>
    <w:rsid w:val="001564F1"/>
    <w:rsid w:val="00157B1C"/>
    <w:rsid w:val="00160644"/>
    <w:rsid w:val="00160847"/>
    <w:rsid w:val="001610C8"/>
    <w:rsid w:val="001626C0"/>
    <w:rsid w:val="001629D7"/>
    <w:rsid w:val="00163672"/>
    <w:rsid w:val="001668C5"/>
    <w:rsid w:val="00166A9C"/>
    <w:rsid w:val="00166DE8"/>
    <w:rsid w:val="00167B7C"/>
    <w:rsid w:val="00167C4B"/>
    <w:rsid w:val="001707FC"/>
    <w:rsid w:val="00171A00"/>
    <w:rsid w:val="00172095"/>
    <w:rsid w:val="001738ED"/>
    <w:rsid w:val="00174075"/>
    <w:rsid w:val="001742EA"/>
    <w:rsid w:val="00174309"/>
    <w:rsid w:val="001767D5"/>
    <w:rsid w:val="001775C9"/>
    <w:rsid w:val="0017760B"/>
    <w:rsid w:val="00177854"/>
    <w:rsid w:val="00177F3C"/>
    <w:rsid w:val="001803B0"/>
    <w:rsid w:val="0018156B"/>
    <w:rsid w:val="0018203C"/>
    <w:rsid w:val="001821AA"/>
    <w:rsid w:val="00182C65"/>
    <w:rsid w:val="001834CA"/>
    <w:rsid w:val="00183740"/>
    <w:rsid w:val="00183DB8"/>
    <w:rsid w:val="00186C4E"/>
    <w:rsid w:val="00187066"/>
    <w:rsid w:val="001901F0"/>
    <w:rsid w:val="00192672"/>
    <w:rsid w:val="001928E6"/>
    <w:rsid w:val="00192EA3"/>
    <w:rsid w:val="0019308C"/>
    <w:rsid w:val="00195754"/>
    <w:rsid w:val="001959FA"/>
    <w:rsid w:val="00196719"/>
    <w:rsid w:val="001A00DA"/>
    <w:rsid w:val="001A20DE"/>
    <w:rsid w:val="001A265D"/>
    <w:rsid w:val="001A34A0"/>
    <w:rsid w:val="001A450B"/>
    <w:rsid w:val="001A4716"/>
    <w:rsid w:val="001A48F5"/>
    <w:rsid w:val="001A4974"/>
    <w:rsid w:val="001A660C"/>
    <w:rsid w:val="001B0CD7"/>
    <w:rsid w:val="001B0E0E"/>
    <w:rsid w:val="001B2CA2"/>
    <w:rsid w:val="001B5B50"/>
    <w:rsid w:val="001B64B8"/>
    <w:rsid w:val="001B7BDD"/>
    <w:rsid w:val="001C179C"/>
    <w:rsid w:val="001C1A39"/>
    <w:rsid w:val="001C2037"/>
    <w:rsid w:val="001C5B3C"/>
    <w:rsid w:val="001C657B"/>
    <w:rsid w:val="001C685F"/>
    <w:rsid w:val="001C751B"/>
    <w:rsid w:val="001D2488"/>
    <w:rsid w:val="001D27AE"/>
    <w:rsid w:val="001D4074"/>
    <w:rsid w:val="001D4D5E"/>
    <w:rsid w:val="001D5187"/>
    <w:rsid w:val="001D5392"/>
    <w:rsid w:val="001D61CA"/>
    <w:rsid w:val="001D6DE5"/>
    <w:rsid w:val="001E01C3"/>
    <w:rsid w:val="001E0EF4"/>
    <w:rsid w:val="001E1251"/>
    <w:rsid w:val="001E21AA"/>
    <w:rsid w:val="001E3A90"/>
    <w:rsid w:val="001E4EF1"/>
    <w:rsid w:val="001E5618"/>
    <w:rsid w:val="001E63DE"/>
    <w:rsid w:val="001E6D93"/>
    <w:rsid w:val="001E713B"/>
    <w:rsid w:val="001E71C9"/>
    <w:rsid w:val="001E75CC"/>
    <w:rsid w:val="001E7873"/>
    <w:rsid w:val="001E7AA3"/>
    <w:rsid w:val="001E7D10"/>
    <w:rsid w:val="001F056F"/>
    <w:rsid w:val="001F068B"/>
    <w:rsid w:val="001F0BD6"/>
    <w:rsid w:val="001F215A"/>
    <w:rsid w:val="001F2EEB"/>
    <w:rsid w:val="001F42F2"/>
    <w:rsid w:val="001F430C"/>
    <w:rsid w:val="001F4777"/>
    <w:rsid w:val="001F5299"/>
    <w:rsid w:val="001F53E4"/>
    <w:rsid w:val="001F6264"/>
    <w:rsid w:val="001F6AB7"/>
    <w:rsid w:val="00201EB1"/>
    <w:rsid w:val="002024DB"/>
    <w:rsid w:val="00202606"/>
    <w:rsid w:val="0020269C"/>
    <w:rsid w:val="00203981"/>
    <w:rsid w:val="00203E2E"/>
    <w:rsid w:val="00205A57"/>
    <w:rsid w:val="00206330"/>
    <w:rsid w:val="0020682A"/>
    <w:rsid w:val="00207C76"/>
    <w:rsid w:val="00207F23"/>
    <w:rsid w:val="00214680"/>
    <w:rsid w:val="00220CD0"/>
    <w:rsid w:val="00221769"/>
    <w:rsid w:val="00221BE4"/>
    <w:rsid w:val="00221F38"/>
    <w:rsid w:val="00224298"/>
    <w:rsid w:val="002247E0"/>
    <w:rsid w:val="002248FA"/>
    <w:rsid w:val="00225128"/>
    <w:rsid w:val="00225FCA"/>
    <w:rsid w:val="0023080C"/>
    <w:rsid w:val="00232771"/>
    <w:rsid w:val="00233417"/>
    <w:rsid w:val="00233729"/>
    <w:rsid w:val="00233870"/>
    <w:rsid w:val="00233C0A"/>
    <w:rsid w:val="002362CA"/>
    <w:rsid w:val="00240C47"/>
    <w:rsid w:val="00242B63"/>
    <w:rsid w:val="00243536"/>
    <w:rsid w:val="0024396C"/>
    <w:rsid w:val="0024536A"/>
    <w:rsid w:val="00250576"/>
    <w:rsid w:val="00250758"/>
    <w:rsid w:val="00251CE6"/>
    <w:rsid w:val="002523BD"/>
    <w:rsid w:val="00254AF4"/>
    <w:rsid w:val="00254B1C"/>
    <w:rsid w:val="00255919"/>
    <w:rsid w:val="00255B34"/>
    <w:rsid w:val="00256063"/>
    <w:rsid w:val="00256307"/>
    <w:rsid w:val="0025634D"/>
    <w:rsid w:val="00256F97"/>
    <w:rsid w:val="002602B4"/>
    <w:rsid w:val="00260EE7"/>
    <w:rsid w:val="0026130E"/>
    <w:rsid w:val="00261566"/>
    <w:rsid w:val="002615C5"/>
    <w:rsid w:val="00261885"/>
    <w:rsid w:val="002637E8"/>
    <w:rsid w:val="00263851"/>
    <w:rsid w:val="002643E4"/>
    <w:rsid w:val="002670C6"/>
    <w:rsid w:val="00267B0C"/>
    <w:rsid w:val="00267EC1"/>
    <w:rsid w:val="00271314"/>
    <w:rsid w:val="002727E8"/>
    <w:rsid w:val="00272E58"/>
    <w:rsid w:val="00272E70"/>
    <w:rsid w:val="002733B8"/>
    <w:rsid w:val="0027431A"/>
    <w:rsid w:val="00277210"/>
    <w:rsid w:val="002820B1"/>
    <w:rsid w:val="00282226"/>
    <w:rsid w:val="002823E4"/>
    <w:rsid w:val="00282BC7"/>
    <w:rsid w:val="00283B55"/>
    <w:rsid w:val="002848F7"/>
    <w:rsid w:val="0028669A"/>
    <w:rsid w:val="0029281F"/>
    <w:rsid w:val="00294BF0"/>
    <w:rsid w:val="00295307"/>
    <w:rsid w:val="0029537F"/>
    <w:rsid w:val="002960A2"/>
    <w:rsid w:val="00296244"/>
    <w:rsid w:val="002A043A"/>
    <w:rsid w:val="002A04D6"/>
    <w:rsid w:val="002A37CB"/>
    <w:rsid w:val="002A40F6"/>
    <w:rsid w:val="002A41F3"/>
    <w:rsid w:val="002A4610"/>
    <w:rsid w:val="002A546E"/>
    <w:rsid w:val="002A72F2"/>
    <w:rsid w:val="002B1807"/>
    <w:rsid w:val="002B2B39"/>
    <w:rsid w:val="002B49DF"/>
    <w:rsid w:val="002B4F20"/>
    <w:rsid w:val="002B5FAC"/>
    <w:rsid w:val="002B65DE"/>
    <w:rsid w:val="002B76C2"/>
    <w:rsid w:val="002B7E8A"/>
    <w:rsid w:val="002C00D5"/>
    <w:rsid w:val="002C017A"/>
    <w:rsid w:val="002C1824"/>
    <w:rsid w:val="002C19D5"/>
    <w:rsid w:val="002C1CD8"/>
    <w:rsid w:val="002C2A18"/>
    <w:rsid w:val="002C2D14"/>
    <w:rsid w:val="002C4111"/>
    <w:rsid w:val="002C4E87"/>
    <w:rsid w:val="002C5BB2"/>
    <w:rsid w:val="002D017E"/>
    <w:rsid w:val="002D2BDD"/>
    <w:rsid w:val="002D3465"/>
    <w:rsid w:val="002D5B49"/>
    <w:rsid w:val="002E1D2E"/>
    <w:rsid w:val="002E28C4"/>
    <w:rsid w:val="002E30E6"/>
    <w:rsid w:val="002E3B2C"/>
    <w:rsid w:val="002E3EB6"/>
    <w:rsid w:val="002E4195"/>
    <w:rsid w:val="002E7458"/>
    <w:rsid w:val="002F0692"/>
    <w:rsid w:val="002F079F"/>
    <w:rsid w:val="002F1434"/>
    <w:rsid w:val="002F277D"/>
    <w:rsid w:val="002F2EC3"/>
    <w:rsid w:val="002F3FC4"/>
    <w:rsid w:val="002F4983"/>
    <w:rsid w:val="002F4C21"/>
    <w:rsid w:val="002F5D70"/>
    <w:rsid w:val="002F6A69"/>
    <w:rsid w:val="002F6CE2"/>
    <w:rsid w:val="002F722D"/>
    <w:rsid w:val="002F7A5D"/>
    <w:rsid w:val="0030013F"/>
    <w:rsid w:val="00300443"/>
    <w:rsid w:val="00300E23"/>
    <w:rsid w:val="00301A23"/>
    <w:rsid w:val="00301BE0"/>
    <w:rsid w:val="00304408"/>
    <w:rsid w:val="00304453"/>
    <w:rsid w:val="003045BC"/>
    <w:rsid w:val="00304E14"/>
    <w:rsid w:val="003052EE"/>
    <w:rsid w:val="00305958"/>
    <w:rsid w:val="003068CB"/>
    <w:rsid w:val="00306D37"/>
    <w:rsid w:val="00310006"/>
    <w:rsid w:val="0031040A"/>
    <w:rsid w:val="0031102B"/>
    <w:rsid w:val="00311DB0"/>
    <w:rsid w:val="00312674"/>
    <w:rsid w:val="00312DB9"/>
    <w:rsid w:val="003148B0"/>
    <w:rsid w:val="00314E2D"/>
    <w:rsid w:val="00315A7A"/>
    <w:rsid w:val="0031658B"/>
    <w:rsid w:val="0031722D"/>
    <w:rsid w:val="00320833"/>
    <w:rsid w:val="00323057"/>
    <w:rsid w:val="00323865"/>
    <w:rsid w:val="00326787"/>
    <w:rsid w:val="00327E3E"/>
    <w:rsid w:val="00331058"/>
    <w:rsid w:val="0033215D"/>
    <w:rsid w:val="00332D41"/>
    <w:rsid w:val="00333926"/>
    <w:rsid w:val="00333BA6"/>
    <w:rsid w:val="0033414F"/>
    <w:rsid w:val="0033449E"/>
    <w:rsid w:val="003346EA"/>
    <w:rsid w:val="0033605A"/>
    <w:rsid w:val="0033693D"/>
    <w:rsid w:val="00336952"/>
    <w:rsid w:val="00336E76"/>
    <w:rsid w:val="00337215"/>
    <w:rsid w:val="0034054E"/>
    <w:rsid w:val="0034176C"/>
    <w:rsid w:val="00341D6B"/>
    <w:rsid w:val="003424D5"/>
    <w:rsid w:val="003425AC"/>
    <w:rsid w:val="0034282E"/>
    <w:rsid w:val="00343928"/>
    <w:rsid w:val="00344018"/>
    <w:rsid w:val="00344570"/>
    <w:rsid w:val="003454F8"/>
    <w:rsid w:val="00346543"/>
    <w:rsid w:val="00346E08"/>
    <w:rsid w:val="003472AA"/>
    <w:rsid w:val="00347EEF"/>
    <w:rsid w:val="0035044B"/>
    <w:rsid w:val="003504F7"/>
    <w:rsid w:val="003511AD"/>
    <w:rsid w:val="003515FC"/>
    <w:rsid w:val="00352A37"/>
    <w:rsid w:val="00353BFB"/>
    <w:rsid w:val="0035416F"/>
    <w:rsid w:val="00355563"/>
    <w:rsid w:val="00356C69"/>
    <w:rsid w:val="003573B9"/>
    <w:rsid w:val="00357FE1"/>
    <w:rsid w:val="00361ACF"/>
    <w:rsid w:val="00361F72"/>
    <w:rsid w:val="00363151"/>
    <w:rsid w:val="00364E00"/>
    <w:rsid w:val="003662F9"/>
    <w:rsid w:val="00366723"/>
    <w:rsid w:val="003675B6"/>
    <w:rsid w:val="0036772B"/>
    <w:rsid w:val="003704EF"/>
    <w:rsid w:val="00371F74"/>
    <w:rsid w:val="00372143"/>
    <w:rsid w:val="00372276"/>
    <w:rsid w:val="00372FAA"/>
    <w:rsid w:val="003756F1"/>
    <w:rsid w:val="00375C9E"/>
    <w:rsid w:val="00375F48"/>
    <w:rsid w:val="003813D4"/>
    <w:rsid w:val="003831F3"/>
    <w:rsid w:val="003843BA"/>
    <w:rsid w:val="00384AAA"/>
    <w:rsid w:val="003850EF"/>
    <w:rsid w:val="0038537D"/>
    <w:rsid w:val="00385A70"/>
    <w:rsid w:val="0038731D"/>
    <w:rsid w:val="00387795"/>
    <w:rsid w:val="0039022C"/>
    <w:rsid w:val="00390ECF"/>
    <w:rsid w:val="00391937"/>
    <w:rsid w:val="00392411"/>
    <w:rsid w:val="00392949"/>
    <w:rsid w:val="0039307F"/>
    <w:rsid w:val="00394F54"/>
    <w:rsid w:val="00396421"/>
    <w:rsid w:val="00396869"/>
    <w:rsid w:val="00397E5F"/>
    <w:rsid w:val="003A05AB"/>
    <w:rsid w:val="003A197B"/>
    <w:rsid w:val="003A3077"/>
    <w:rsid w:val="003A3B89"/>
    <w:rsid w:val="003A48BB"/>
    <w:rsid w:val="003A52A8"/>
    <w:rsid w:val="003A538D"/>
    <w:rsid w:val="003A6171"/>
    <w:rsid w:val="003A627A"/>
    <w:rsid w:val="003A7FE7"/>
    <w:rsid w:val="003B12F4"/>
    <w:rsid w:val="003B2025"/>
    <w:rsid w:val="003B3675"/>
    <w:rsid w:val="003B3F15"/>
    <w:rsid w:val="003B517E"/>
    <w:rsid w:val="003B675A"/>
    <w:rsid w:val="003B6B5E"/>
    <w:rsid w:val="003B762A"/>
    <w:rsid w:val="003C0110"/>
    <w:rsid w:val="003C034B"/>
    <w:rsid w:val="003C09D2"/>
    <w:rsid w:val="003C1750"/>
    <w:rsid w:val="003C2A52"/>
    <w:rsid w:val="003C3F43"/>
    <w:rsid w:val="003C4FD1"/>
    <w:rsid w:val="003C5510"/>
    <w:rsid w:val="003C5705"/>
    <w:rsid w:val="003C67FD"/>
    <w:rsid w:val="003C7637"/>
    <w:rsid w:val="003D0026"/>
    <w:rsid w:val="003D00AA"/>
    <w:rsid w:val="003D099B"/>
    <w:rsid w:val="003D1A0B"/>
    <w:rsid w:val="003D4A48"/>
    <w:rsid w:val="003D5F9D"/>
    <w:rsid w:val="003D5FCB"/>
    <w:rsid w:val="003D6042"/>
    <w:rsid w:val="003D6354"/>
    <w:rsid w:val="003D63C7"/>
    <w:rsid w:val="003D74D6"/>
    <w:rsid w:val="003D799C"/>
    <w:rsid w:val="003E2677"/>
    <w:rsid w:val="003E3299"/>
    <w:rsid w:val="003E33D5"/>
    <w:rsid w:val="003E7994"/>
    <w:rsid w:val="003E7DDE"/>
    <w:rsid w:val="003F0D0A"/>
    <w:rsid w:val="003F423B"/>
    <w:rsid w:val="003F4947"/>
    <w:rsid w:val="003F51C3"/>
    <w:rsid w:val="003F51FA"/>
    <w:rsid w:val="003F6606"/>
    <w:rsid w:val="003F68DF"/>
    <w:rsid w:val="003F7306"/>
    <w:rsid w:val="003F734F"/>
    <w:rsid w:val="0040131C"/>
    <w:rsid w:val="00401F50"/>
    <w:rsid w:val="00403076"/>
    <w:rsid w:val="0040343E"/>
    <w:rsid w:val="00403A52"/>
    <w:rsid w:val="004040FE"/>
    <w:rsid w:val="00404123"/>
    <w:rsid w:val="00404CC9"/>
    <w:rsid w:val="00404D45"/>
    <w:rsid w:val="004103B9"/>
    <w:rsid w:val="00410AFB"/>
    <w:rsid w:val="004122B5"/>
    <w:rsid w:val="00412349"/>
    <w:rsid w:val="0041323D"/>
    <w:rsid w:val="00413B30"/>
    <w:rsid w:val="00417C9C"/>
    <w:rsid w:val="00417CEE"/>
    <w:rsid w:val="004212AD"/>
    <w:rsid w:val="00421AFA"/>
    <w:rsid w:val="0042394F"/>
    <w:rsid w:val="00424192"/>
    <w:rsid w:val="00424833"/>
    <w:rsid w:val="004254D2"/>
    <w:rsid w:val="00426576"/>
    <w:rsid w:val="00427189"/>
    <w:rsid w:val="00427DCD"/>
    <w:rsid w:val="004319A8"/>
    <w:rsid w:val="00431FA7"/>
    <w:rsid w:val="00432D39"/>
    <w:rsid w:val="00433D16"/>
    <w:rsid w:val="00434171"/>
    <w:rsid w:val="004353A1"/>
    <w:rsid w:val="004353B3"/>
    <w:rsid w:val="00436A5E"/>
    <w:rsid w:val="00440956"/>
    <w:rsid w:val="00441526"/>
    <w:rsid w:val="00441CF0"/>
    <w:rsid w:val="00442A31"/>
    <w:rsid w:val="004434A0"/>
    <w:rsid w:val="00443D91"/>
    <w:rsid w:val="00444E32"/>
    <w:rsid w:val="00446EDD"/>
    <w:rsid w:val="00447039"/>
    <w:rsid w:val="00447B05"/>
    <w:rsid w:val="004505FB"/>
    <w:rsid w:val="004506AD"/>
    <w:rsid w:val="00450A27"/>
    <w:rsid w:val="00451B71"/>
    <w:rsid w:val="00454063"/>
    <w:rsid w:val="004542D7"/>
    <w:rsid w:val="0045614B"/>
    <w:rsid w:val="004578E4"/>
    <w:rsid w:val="00457964"/>
    <w:rsid w:val="00457EBB"/>
    <w:rsid w:val="0046297E"/>
    <w:rsid w:val="0046438F"/>
    <w:rsid w:val="00464EB4"/>
    <w:rsid w:val="0046669E"/>
    <w:rsid w:val="00466788"/>
    <w:rsid w:val="00466E33"/>
    <w:rsid w:val="00467D53"/>
    <w:rsid w:val="00471668"/>
    <w:rsid w:val="00472E55"/>
    <w:rsid w:val="0047335F"/>
    <w:rsid w:val="00475306"/>
    <w:rsid w:val="00477449"/>
    <w:rsid w:val="004804F6"/>
    <w:rsid w:val="00480761"/>
    <w:rsid w:val="0048099C"/>
    <w:rsid w:val="00480EDA"/>
    <w:rsid w:val="00481EF0"/>
    <w:rsid w:val="0048252C"/>
    <w:rsid w:val="00482534"/>
    <w:rsid w:val="00482BAB"/>
    <w:rsid w:val="00482CC7"/>
    <w:rsid w:val="00483774"/>
    <w:rsid w:val="00483DA1"/>
    <w:rsid w:val="0048411A"/>
    <w:rsid w:val="0048451F"/>
    <w:rsid w:val="00484A62"/>
    <w:rsid w:val="00485C0C"/>
    <w:rsid w:val="004862B8"/>
    <w:rsid w:val="00486C81"/>
    <w:rsid w:val="00490E15"/>
    <w:rsid w:val="004917C0"/>
    <w:rsid w:val="00492657"/>
    <w:rsid w:val="00492BEB"/>
    <w:rsid w:val="00493621"/>
    <w:rsid w:val="0049387B"/>
    <w:rsid w:val="004950D1"/>
    <w:rsid w:val="004953CD"/>
    <w:rsid w:val="0049556F"/>
    <w:rsid w:val="00497590"/>
    <w:rsid w:val="004978ED"/>
    <w:rsid w:val="004A0AC5"/>
    <w:rsid w:val="004A1AC0"/>
    <w:rsid w:val="004A2FCE"/>
    <w:rsid w:val="004A30EC"/>
    <w:rsid w:val="004A3210"/>
    <w:rsid w:val="004A4F3F"/>
    <w:rsid w:val="004A557B"/>
    <w:rsid w:val="004A5D2A"/>
    <w:rsid w:val="004A6660"/>
    <w:rsid w:val="004A7D64"/>
    <w:rsid w:val="004B00C2"/>
    <w:rsid w:val="004B347A"/>
    <w:rsid w:val="004B48DB"/>
    <w:rsid w:val="004B62E0"/>
    <w:rsid w:val="004B7EE7"/>
    <w:rsid w:val="004C1038"/>
    <w:rsid w:val="004C1C86"/>
    <w:rsid w:val="004C26BC"/>
    <w:rsid w:val="004C3592"/>
    <w:rsid w:val="004C4256"/>
    <w:rsid w:val="004C6335"/>
    <w:rsid w:val="004C6795"/>
    <w:rsid w:val="004C68D2"/>
    <w:rsid w:val="004C75A3"/>
    <w:rsid w:val="004C7976"/>
    <w:rsid w:val="004C7FFD"/>
    <w:rsid w:val="004D1790"/>
    <w:rsid w:val="004D2CF3"/>
    <w:rsid w:val="004D2F93"/>
    <w:rsid w:val="004D338E"/>
    <w:rsid w:val="004D3ABE"/>
    <w:rsid w:val="004D4DA8"/>
    <w:rsid w:val="004D608D"/>
    <w:rsid w:val="004D6B83"/>
    <w:rsid w:val="004D7C06"/>
    <w:rsid w:val="004E071D"/>
    <w:rsid w:val="004E139E"/>
    <w:rsid w:val="004E30B7"/>
    <w:rsid w:val="004E400D"/>
    <w:rsid w:val="004E4A50"/>
    <w:rsid w:val="004E4D00"/>
    <w:rsid w:val="004E5A1D"/>
    <w:rsid w:val="004F01AF"/>
    <w:rsid w:val="004F1437"/>
    <w:rsid w:val="004F3040"/>
    <w:rsid w:val="004F3A93"/>
    <w:rsid w:val="004F4793"/>
    <w:rsid w:val="004F4886"/>
    <w:rsid w:val="004F4F3D"/>
    <w:rsid w:val="004F537E"/>
    <w:rsid w:val="004F618B"/>
    <w:rsid w:val="004F7365"/>
    <w:rsid w:val="00500099"/>
    <w:rsid w:val="005006EC"/>
    <w:rsid w:val="0050415D"/>
    <w:rsid w:val="00506036"/>
    <w:rsid w:val="005130E1"/>
    <w:rsid w:val="005147ED"/>
    <w:rsid w:val="005154E9"/>
    <w:rsid w:val="0051595E"/>
    <w:rsid w:val="00515EE9"/>
    <w:rsid w:val="005174D1"/>
    <w:rsid w:val="00517E8C"/>
    <w:rsid w:val="00520093"/>
    <w:rsid w:val="00522485"/>
    <w:rsid w:val="00523A11"/>
    <w:rsid w:val="00526381"/>
    <w:rsid w:val="00526D1A"/>
    <w:rsid w:val="0052767F"/>
    <w:rsid w:val="00530635"/>
    <w:rsid w:val="0053131B"/>
    <w:rsid w:val="00531657"/>
    <w:rsid w:val="00532639"/>
    <w:rsid w:val="00533192"/>
    <w:rsid w:val="00537EEE"/>
    <w:rsid w:val="005407F4"/>
    <w:rsid w:val="005410A0"/>
    <w:rsid w:val="00541213"/>
    <w:rsid w:val="005412B1"/>
    <w:rsid w:val="00541A6B"/>
    <w:rsid w:val="00545B57"/>
    <w:rsid w:val="00545E64"/>
    <w:rsid w:val="00546B67"/>
    <w:rsid w:val="00546EFE"/>
    <w:rsid w:val="00547CE5"/>
    <w:rsid w:val="00551694"/>
    <w:rsid w:val="00551868"/>
    <w:rsid w:val="0055246E"/>
    <w:rsid w:val="00552FD3"/>
    <w:rsid w:val="00553835"/>
    <w:rsid w:val="00554EC1"/>
    <w:rsid w:val="00556362"/>
    <w:rsid w:val="00557CFD"/>
    <w:rsid w:val="00561408"/>
    <w:rsid w:val="00562FBE"/>
    <w:rsid w:val="00563941"/>
    <w:rsid w:val="00564DEC"/>
    <w:rsid w:val="00564F57"/>
    <w:rsid w:val="0056598F"/>
    <w:rsid w:val="00565F75"/>
    <w:rsid w:val="00566DA7"/>
    <w:rsid w:val="005673FF"/>
    <w:rsid w:val="00570F83"/>
    <w:rsid w:val="005714CF"/>
    <w:rsid w:val="00571B62"/>
    <w:rsid w:val="0057229E"/>
    <w:rsid w:val="0057231A"/>
    <w:rsid w:val="005736DC"/>
    <w:rsid w:val="00573A48"/>
    <w:rsid w:val="00574E9D"/>
    <w:rsid w:val="00575079"/>
    <w:rsid w:val="00575878"/>
    <w:rsid w:val="0057799A"/>
    <w:rsid w:val="00577C0A"/>
    <w:rsid w:val="00580426"/>
    <w:rsid w:val="00580520"/>
    <w:rsid w:val="00581ED8"/>
    <w:rsid w:val="00581F51"/>
    <w:rsid w:val="00582C3E"/>
    <w:rsid w:val="0058417D"/>
    <w:rsid w:val="0058450E"/>
    <w:rsid w:val="00584834"/>
    <w:rsid w:val="00585F9E"/>
    <w:rsid w:val="00586580"/>
    <w:rsid w:val="005865F3"/>
    <w:rsid w:val="00587704"/>
    <w:rsid w:val="00591DF6"/>
    <w:rsid w:val="0059234F"/>
    <w:rsid w:val="00592D0B"/>
    <w:rsid w:val="00594125"/>
    <w:rsid w:val="00594BC2"/>
    <w:rsid w:val="00595C50"/>
    <w:rsid w:val="0059607D"/>
    <w:rsid w:val="0059676F"/>
    <w:rsid w:val="0059693D"/>
    <w:rsid w:val="005A00B1"/>
    <w:rsid w:val="005A13CF"/>
    <w:rsid w:val="005A1A68"/>
    <w:rsid w:val="005A1BE5"/>
    <w:rsid w:val="005A2D4B"/>
    <w:rsid w:val="005A41B5"/>
    <w:rsid w:val="005A475E"/>
    <w:rsid w:val="005B0A02"/>
    <w:rsid w:val="005B1797"/>
    <w:rsid w:val="005B1D3B"/>
    <w:rsid w:val="005B241B"/>
    <w:rsid w:val="005B348E"/>
    <w:rsid w:val="005B582D"/>
    <w:rsid w:val="005B67E4"/>
    <w:rsid w:val="005C049F"/>
    <w:rsid w:val="005C1C23"/>
    <w:rsid w:val="005C3316"/>
    <w:rsid w:val="005C37F5"/>
    <w:rsid w:val="005C40E1"/>
    <w:rsid w:val="005C430E"/>
    <w:rsid w:val="005C5244"/>
    <w:rsid w:val="005C6252"/>
    <w:rsid w:val="005C7686"/>
    <w:rsid w:val="005C7E19"/>
    <w:rsid w:val="005D0414"/>
    <w:rsid w:val="005D14A4"/>
    <w:rsid w:val="005D1981"/>
    <w:rsid w:val="005D243E"/>
    <w:rsid w:val="005D351A"/>
    <w:rsid w:val="005D3FE7"/>
    <w:rsid w:val="005D4CB4"/>
    <w:rsid w:val="005D5076"/>
    <w:rsid w:val="005D5862"/>
    <w:rsid w:val="005D7ECF"/>
    <w:rsid w:val="005E062F"/>
    <w:rsid w:val="005E06CE"/>
    <w:rsid w:val="005E26EE"/>
    <w:rsid w:val="005E2DB1"/>
    <w:rsid w:val="005E4EEA"/>
    <w:rsid w:val="005E6391"/>
    <w:rsid w:val="005E6558"/>
    <w:rsid w:val="005F04EB"/>
    <w:rsid w:val="005F544B"/>
    <w:rsid w:val="005F5C21"/>
    <w:rsid w:val="005F6B28"/>
    <w:rsid w:val="005F6C5F"/>
    <w:rsid w:val="005F745C"/>
    <w:rsid w:val="00600013"/>
    <w:rsid w:val="00600807"/>
    <w:rsid w:val="00600F99"/>
    <w:rsid w:val="0060156B"/>
    <w:rsid w:val="006017D2"/>
    <w:rsid w:val="00603B76"/>
    <w:rsid w:val="00604067"/>
    <w:rsid w:val="006062EE"/>
    <w:rsid w:val="0060660A"/>
    <w:rsid w:val="0060721F"/>
    <w:rsid w:val="00607DF8"/>
    <w:rsid w:val="00610156"/>
    <w:rsid w:val="006102EB"/>
    <w:rsid w:val="00610482"/>
    <w:rsid w:val="0061079C"/>
    <w:rsid w:val="006119EB"/>
    <w:rsid w:val="00612A21"/>
    <w:rsid w:val="00612D8B"/>
    <w:rsid w:val="00613193"/>
    <w:rsid w:val="00614A7B"/>
    <w:rsid w:val="0061548F"/>
    <w:rsid w:val="0061555B"/>
    <w:rsid w:val="00615A86"/>
    <w:rsid w:val="006160A7"/>
    <w:rsid w:val="00616A5F"/>
    <w:rsid w:val="00616C9E"/>
    <w:rsid w:val="006178F9"/>
    <w:rsid w:val="00620EB6"/>
    <w:rsid w:val="00621999"/>
    <w:rsid w:val="00621C00"/>
    <w:rsid w:val="0062352F"/>
    <w:rsid w:val="00623DD2"/>
    <w:rsid w:val="00624FBF"/>
    <w:rsid w:val="0062596F"/>
    <w:rsid w:val="00626FC1"/>
    <w:rsid w:val="00631B5E"/>
    <w:rsid w:val="00632984"/>
    <w:rsid w:val="00632CD8"/>
    <w:rsid w:val="006335A4"/>
    <w:rsid w:val="00633ADB"/>
    <w:rsid w:val="00633E7A"/>
    <w:rsid w:val="00635388"/>
    <w:rsid w:val="00635514"/>
    <w:rsid w:val="0063599D"/>
    <w:rsid w:val="006363B6"/>
    <w:rsid w:val="0063779E"/>
    <w:rsid w:val="00640020"/>
    <w:rsid w:val="0064019C"/>
    <w:rsid w:val="006404A5"/>
    <w:rsid w:val="0064084B"/>
    <w:rsid w:val="00641AC5"/>
    <w:rsid w:val="00641AE6"/>
    <w:rsid w:val="00643575"/>
    <w:rsid w:val="0064372F"/>
    <w:rsid w:val="0064388C"/>
    <w:rsid w:val="00644ABC"/>
    <w:rsid w:val="0064659E"/>
    <w:rsid w:val="00646AFE"/>
    <w:rsid w:val="00647602"/>
    <w:rsid w:val="00647F56"/>
    <w:rsid w:val="00653943"/>
    <w:rsid w:val="0065437D"/>
    <w:rsid w:val="00654947"/>
    <w:rsid w:val="00655382"/>
    <w:rsid w:val="006556BA"/>
    <w:rsid w:val="00655945"/>
    <w:rsid w:val="00655B2E"/>
    <w:rsid w:val="006562E6"/>
    <w:rsid w:val="006606A8"/>
    <w:rsid w:val="00660BB3"/>
    <w:rsid w:val="00660E4D"/>
    <w:rsid w:val="0066217B"/>
    <w:rsid w:val="00662251"/>
    <w:rsid w:val="006628DC"/>
    <w:rsid w:val="006640AF"/>
    <w:rsid w:val="00664448"/>
    <w:rsid w:val="00664D73"/>
    <w:rsid w:val="00665B00"/>
    <w:rsid w:val="0067137D"/>
    <w:rsid w:val="0067166C"/>
    <w:rsid w:val="00671962"/>
    <w:rsid w:val="006754CC"/>
    <w:rsid w:val="00675676"/>
    <w:rsid w:val="00675780"/>
    <w:rsid w:val="00676182"/>
    <w:rsid w:val="00676D36"/>
    <w:rsid w:val="00677585"/>
    <w:rsid w:val="0068015D"/>
    <w:rsid w:val="00680E5F"/>
    <w:rsid w:val="006817F7"/>
    <w:rsid w:val="0068218C"/>
    <w:rsid w:val="0068234C"/>
    <w:rsid w:val="0068258F"/>
    <w:rsid w:val="00682DAF"/>
    <w:rsid w:val="00682EEE"/>
    <w:rsid w:val="00683CF2"/>
    <w:rsid w:val="00683F75"/>
    <w:rsid w:val="00685246"/>
    <w:rsid w:val="006859ED"/>
    <w:rsid w:val="0068689D"/>
    <w:rsid w:val="00687FEA"/>
    <w:rsid w:val="006915B5"/>
    <w:rsid w:val="00691A02"/>
    <w:rsid w:val="00692002"/>
    <w:rsid w:val="006945F7"/>
    <w:rsid w:val="00696659"/>
    <w:rsid w:val="00696ECE"/>
    <w:rsid w:val="00696F01"/>
    <w:rsid w:val="006A0392"/>
    <w:rsid w:val="006A12BC"/>
    <w:rsid w:val="006A195A"/>
    <w:rsid w:val="006A27AA"/>
    <w:rsid w:val="006A7070"/>
    <w:rsid w:val="006A7C47"/>
    <w:rsid w:val="006B0966"/>
    <w:rsid w:val="006B21B0"/>
    <w:rsid w:val="006B294D"/>
    <w:rsid w:val="006B2A6D"/>
    <w:rsid w:val="006B332B"/>
    <w:rsid w:val="006B36D2"/>
    <w:rsid w:val="006B4EAF"/>
    <w:rsid w:val="006B53C9"/>
    <w:rsid w:val="006B5715"/>
    <w:rsid w:val="006B597F"/>
    <w:rsid w:val="006B5E48"/>
    <w:rsid w:val="006C20E0"/>
    <w:rsid w:val="006C3798"/>
    <w:rsid w:val="006C4E58"/>
    <w:rsid w:val="006C6A86"/>
    <w:rsid w:val="006C7F25"/>
    <w:rsid w:val="006D2508"/>
    <w:rsid w:val="006D2D0A"/>
    <w:rsid w:val="006D2DAC"/>
    <w:rsid w:val="006D4D28"/>
    <w:rsid w:val="006D5696"/>
    <w:rsid w:val="006D5D3D"/>
    <w:rsid w:val="006D70EB"/>
    <w:rsid w:val="006E16C3"/>
    <w:rsid w:val="006E2242"/>
    <w:rsid w:val="006E3670"/>
    <w:rsid w:val="006E3705"/>
    <w:rsid w:val="006E3C64"/>
    <w:rsid w:val="006E42F2"/>
    <w:rsid w:val="006E47B7"/>
    <w:rsid w:val="006E4B1F"/>
    <w:rsid w:val="006E5FFF"/>
    <w:rsid w:val="006E7BFE"/>
    <w:rsid w:val="006F0AAF"/>
    <w:rsid w:val="006F0C2D"/>
    <w:rsid w:val="006F142E"/>
    <w:rsid w:val="006F373E"/>
    <w:rsid w:val="006F4BDA"/>
    <w:rsid w:val="006F64F8"/>
    <w:rsid w:val="006F682D"/>
    <w:rsid w:val="00701AE1"/>
    <w:rsid w:val="007023D2"/>
    <w:rsid w:val="007025CB"/>
    <w:rsid w:val="00702892"/>
    <w:rsid w:val="00703F32"/>
    <w:rsid w:val="00710CFF"/>
    <w:rsid w:val="00713185"/>
    <w:rsid w:val="007131EE"/>
    <w:rsid w:val="00713911"/>
    <w:rsid w:val="00713927"/>
    <w:rsid w:val="00714E71"/>
    <w:rsid w:val="007151B2"/>
    <w:rsid w:val="00715C72"/>
    <w:rsid w:val="007166B5"/>
    <w:rsid w:val="00721CC1"/>
    <w:rsid w:val="00723A7D"/>
    <w:rsid w:val="0072479B"/>
    <w:rsid w:val="0072636F"/>
    <w:rsid w:val="007265E8"/>
    <w:rsid w:val="007266DD"/>
    <w:rsid w:val="00727EBE"/>
    <w:rsid w:val="00730088"/>
    <w:rsid w:val="00730440"/>
    <w:rsid w:val="00731E78"/>
    <w:rsid w:val="00733992"/>
    <w:rsid w:val="0073447F"/>
    <w:rsid w:val="0073525A"/>
    <w:rsid w:val="00735BEF"/>
    <w:rsid w:val="00740381"/>
    <w:rsid w:val="00740BD5"/>
    <w:rsid w:val="00741A03"/>
    <w:rsid w:val="00741CA4"/>
    <w:rsid w:val="007425E0"/>
    <w:rsid w:val="0074262F"/>
    <w:rsid w:val="00744D3E"/>
    <w:rsid w:val="00744E24"/>
    <w:rsid w:val="0074597D"/>
    <w:rsid w:val="007462A2"/>
    <w:rsid w:val="0074635C"/>
    <w:rsid w:val="00746985"/>
    <w:rsid w:val="0075077E"/>
    <w:rsid w:val="00751532"/>
    <w:rsid w:val="007520D4"/>
    <w:rsid w:val="00752861"/>
    <w:rsid w:val="007532D9"/>
    <w:rsid w:val="00754143"/>
    <w:rsid w:val="007564F0"/>
    <w:rsid w:val="00756767"/>
    <w:rsid w:val="0075767D"/>
    <w:rsid w:val="00757DEC"/>
    <w:rsid w:val="007610BC"/>
    <w:rsid w:val="00762749"/>
    <w:rsid w:val="00763562"/>
    <w:rsid w:val="0076602E"/>
    <w:rsid w:val="0076715C"/>
    <w:rsid w:val="007702BE"/>
    <w:rsid w:val="00770714"/>
    <w:rsid w:val="00770CFF"/>
    <w:rsid w:val="007729DA"/>
    <w:rsid w:val="00772BA2"/>
    <w:rsid w:val="00772D42"/>
    <w:rsid w:val="00773CC1"/>
    <w:rsid w:val="00774787"/>
    <w:rsid w:val="00774C10"/>
    <w:rsid w:val="00775861"/>
    <w:rsid w:val="007758AB"/>
    <w:rsid w:val="007766F0"/>
    <w:rsid w:val="00776F69"/>
    <w:rsid w:val="0077796D"/>
    <w:rsid w:val="00780279"/>
    <w:rsid w:val="007820D1"/>
    <w:rsid w:val="007842EF"/>
    <w:rsid w:val="00784912"/>
    <w:rsid w:val="00784E0A"/>
    <w:rsid w:val="00784ED9"/>
    <w:rsid w:val="00786BD7"/>
    <w:rsid w:val="00787FE6"/>
    <w:rsid w:val="007900A3"/>
    <w:rsid w:val="00791A62"/>
    <w:rsid w:val="00791A93"/>
    <w:rsid w:val="00791E69"/>
    <w:rsid w:val="007925BE"/>
    <w:rsid w:val="0079535F"/>
    <w:rsid w:val="00795FA8"/>
    <w:rsid w:val="0079648C"/>
    <w:rsid w:val="00797113"/>
    <w:rsid w:val="007A03DF"/>
    <w:rsid w:val="007A0ABB"/>
    <w:rsid w:val="007A1A07"/>
    <w:rsid w:val="007A2466"/>
    <w:rsid w:val="007A4843"/>
    <w:rsid w:val="007A545B"/>
    <w:rsid w:val="007A55BB"/>
    <w:rsid w:val="007A5B04"/>
    <w:rsid w:val="007A6A7C"/>
    <w:rsid w:val="007A71D3"/>
    <w:rsid w:val="007B0083"/>
    <w:rsid w:val="007B011C"/>
    <w:rsid w:val="007B1631"/>
    <w:rsid w:val="007B1817"/>
    <w:rsid w:val="007B1EB9"/>
    <w:rsid w:val="007B245D"/>
    <w:rsid w:val="007B27A7"/>
    <w:rsid w:val="007B2F70"/>
    <w:rsid w:val="007B3DEF"/>
    <w:rsid w:val="007B50DB"/>
    <w:rsid w:val="007B6458"/>
    <w:rsid w:val="007B6D8E"/>
    <w:rsid w:val="007C0890"/>
    <w:rsid w:val="007C0ACE"/>
    <w:rsid w:val="007C1168"/>
    <w:rsid w:val="007C144C"/>
    <w:rsid w:val="007C159D"/>
    <w:rsid w:val="007C50BF"/>
    <w:rsid w:val="007C5990"/>
    <w:rsid w:val="007C6A48"/>
    <w:rsid w:val="007C6FCC"/>
    <w:rsid w:val="007C79FA"/>
    <w:rsid w:val="007D04E1"/>
    <w:rsid w:val="007D2C05"/>
    <w:rsid w:val="007D3159"/>
    <w:rsid w:val="007D34BA"/>
    <w:rsid w:val="007D4590"/>
    <w:rsid w:val="007D6C06"/>
    <w:rsid w:val="007D76CC"/>
    <w:rsid w:val="007E0B99"/>
    <w:rsid w:val="007E0C50"/>
    <w:rsid w:val="007E2477"/>
    <w:rsid w:val="007E2D5F"/>
    <w:rsid w:val="007E37AF"/>
    <w:rsid w:val="007E3D47"/>
    <w:rsid w:val="007E4A7F"/>
    <w:rsid w:val="007E6ADC"/>
    <w:rsid w:val="007E7F19"/>
    <w:rsid w:val="007F1712"/>
    <w:rsid w:val="007F2359"/>
    <w:rsid w:val="007F3128"/>
    <w:rsid w:val="007F373B"/>
    <w:rsid w:val="007F3926"/>
    <w:rsid w:val="007F3D24"/>
    <w:rsid w:val="007F3FAB"/>
    <w:rsid w:val="007F4388"/>
    <w:rsid w:val="007F4AD4"/>
    <w:rsid w:val="007F4EB5"/>
    <w:rsid w:val="007F5FD2"/>
    <w:rsid w:val="007F6B68"/>
    <w:rsid w:val="00800390"/>
    <w:rsid w:val="00801270"/>
    <w:rsid w:val="00802207"/>
    <w:rsid w:val="0080296E"/>
    <w:rsid w:val="00803F18"/>
    <w:rsid w:val="0080409D"/>
    <w:rsid w:val="00804CF9"/>
    <w:rsid w:val="00805124"/>
    <w:rsid w:val="008053F6"/>
    <w:rsid w:val="00805F09"/>
    <w:rsid w:val="00805F68"/>
    <w:rsid w:val="0080634D"/>
    <w:rsid w:val="00806AF8"/>
    <w:rsid w:val="00811A28"/>
    <w:rsid w:val="00811D35"/>
    <w:rsid w:val="00811E38"/>
    <w:rsid w:val="00812892"/>
    <w:rsid w:val="00812D3D"/>
    <w:rsid w:val="00812F0B"/>
    <w:rsid w:val="00813435"/>
    <w:rsid w:val="0081382C"/>
    <w:rsid w:val="008142D8"/>
    <w:rsid w:val="008154B1"/>
    <w:rsid w:val="0081619B"/>
    <w:rsid w:val="00816B48"/>
    <w:rsid w:val="00817080"/>
    <w:rsid w:val="0081739A"/>
    <w:rsid w:val="00817EE4"/>
    <w:rsid w:val="008212C3"/>
    <w:rsid w:val="0082196E"/>
    <w:rsid w:val="008219EF"/>
    <w:rsid w:val="0082227D"/>
    <w:rsid w:val="008227D0"/>
    <w:rsid w:val="008227EF"/>
    <w:rsid w:val="00823DB6"/>
    <w:rsid w:val="00825241"/>
    <w:rsid w:val="008254BA"/>
    <w:rsid w:val="00830476"/>
    <w:rsid w:val="008318F6"/>
    <w:rsid w:val="00834A10"/>
    <w:rsid w:val="00836035"/>
    <w:rsid w:val="00840422"/>
    <w:rsid w:val="00840F13"/>
    <w:rsid w:val="00841709"/>
    <w:rsid w:val="008418A1"/>
    <w:rsid w:val="00841971"/>
    <w:rsid w:val="0084226F"/>
    <w:rsid w:val="008423F2"/>
    <w:rsid w:val="00843ECA"/>
    <w:rsid w:val="008449B9"/>
    <w:rsid w:val="00846205"/>
    <w:rsid w:val="00847331"/>
    <w:rsid w:val="00847B78"/>
    <w:rsid w:val="0085180B"/>
    <w:rsid w:val="00852931"/>
    <w:rsid w:val="008536DA"/>
    <w:rsid w:val="00853C4D"/>
    <w:rsid w:val="0085444C"/>
    <w:rsid w:val="00854664"/>
    <w:rsid w:val="00856B2D"/>
    <w:rsid w:val="008570BA"/>
    <w:rsid w:val="008604BB"/>
    <w:rsid w:val="00860C38"/>
    <w:rsid w:val="00864CAF"/>
    <w:rsid w:val="00864E19"/>
    <w:rsid w:val="00865CA1"/>
    <w:rsid w:val="00867D93"/>
    <w:rsid w:val="0087215A"/>
    <w:rsid w:val="00872802"/>
    <w:rsid w:val="00872D65"/>
    <w:rsid w:val="0087386B"/>
    <w:rsid w:val="00873A25"/>
    <w:rsid w:val="008744A1"/>
    <w:rsid w:val="008744C7"/>
    <w:rsid w:val="008759BB"/>
    <w:rsid w:val="00875C9F"/>
    <w:rsid w:val="00876F94"/>
    <w:rsid w:val="008776AF"/>
    <w:rsid w:val="0087793F"/>
    <w:rsid w:val="0088145F"/>
    <w:rsid w:val="00882027"/>
    <w:rsid w:val="00882104"/>
    <w:rsid w:val="0088290A"/>
    <w:rsid w:val="00882BAC"/>
    <w:rsid w:val="0088323B"/>
    <w:rsid w:val="00883A18"/>
    <w:rsid w:val="00885DF3"/>
    <w:rsid w:val="0088698B"/>
    <w:rsid w:val="00886A08"/>
    <w:rsid w:val="00887557"/>
    <w:rsid w:val="00890922"/>
    <w:rsid w:val="00890A69"/>
    <w:rsid w:val="008913DA"/>
    <w:rsid w:val="00891A31"/>
    <w:rsid w:val="00891DE2"/>
    <w:rsid w:val="00891DFF"/>
    <w:rsid w:val="008949EA"/>
    <w:rsid w:val="00895F70"/>
    <w:rsid w:val="008963BC"/>
    <w:rsid w:val="00896BEE"/>
    <w:rsid w:val="008977E8"/>
    <w:rsid w:val="008A0110"/>
    <w:rsid w:val="008A01C3"/>
    <w:rsid w:val="008A0867"/>
    <w:rsid w:val="008B0273"/>
    <w:rsid w:val="008B07CF"/>
    <w:rsid w:val="008B14C0"/>
    <w:rsid w:val="008B21E4"/>
    <w:rsid w:val="008B2639"/>
    <w:rsid w:val="008B413D"/>
    <w:rsid w:val="008B4560"/>
    <w:rsid w:val="008B7862"/>
    <w:rsid w:val="008B78AD"/>
    <w:rsid w:val="008C0185"/>
    <w:rsid w:val="008C074A"/>
    <w:rsid w:val="008C18E9"/>
    <w:rsid w:val="008C1A86"/>
    <w:rsid w:val="008C1B82"/>
    <w:rsid w:val="008C22B7"/>
    <w:rsid w:val="008C2796"/>
    <w:rsid w:val="008C2F20"/>
    <w:rsid w:val="008C3C16"/>
    <w:rsid w:val="008C42C6"/>
    <w:rsid w:val="008C51F8"/>
    <w:rsid w:val="008C63B9"/>
    <w:rsid w:val="008C67D2"/>
    <w:rsid w:val="008C756A"/>
    <w:rsid w:val="008D2B16"/>
    <w:rsid w:val="008D2C57"/>
    <w:rsid w:val="008D4AA6"/>
    <w:rsid w:val="008D4EFF"/>
    <w:rsid w:val="008D5165"/>
    <w:rsid w:val="008D54D5"/>
    <w:rsid w:val="008D7ABA"/>
    <w:rsid w:val="008D7B47"/>
    <w:rsid w:val="008D7C5F"/>
    <w:rsid w:val="008E1018"/>
    <w:rsid w:val="008E14EA"/>
    <w:rsid w:val="008E3877"/>
    <w:rsid w:val="008E4612"/>
    <w:rsid w:val="008E5240"/>
    <w:rsid w:val="008E58AB"/>
    <w:rsid w:val="008E6191"/>
    <w:rsid w:val="008E619B"/>
    <w:rsid w:val="008E7915"/>
    <w:rsid w:val="008F01BA"/>
    <w:rsid w:val="008F0500"/>
    <w:rsid w:val="008F1461"/>
    <w:rsid w:val="008F1AE3"/>
    <w:rsid w:val="008F2919"/>
    <w:rsid w:val="008F2964"/>
    <w:rsid w:val="008F2E4D"/>
    <w:rsid w:val="008F4692"/>
    <w:rsid w:val="008F5635"/>
    <w:rsid w:val="008F678C"/>
    <w:rsid w:val="008F6EC7"/>
    <w:rsid w:val="009003DE"/>
    <w:rsid w:val="0090089F"/>
    <w:rsid w:val="00903D7B"/>
    <w:rsid w:val="009042BB"/>
    <w:rsid w:val="0090449B"/>
    <w:rsid w:val="00904CE5"/>
    <w:rsid w:val="0090566B"/>
    <w:rsid w:val="00906AFA"/>
    <w:rsid w:val="00911FFF"/>
    <w:rsid w:val="00912186"/>
    <w:rsid w:val="00912DBC"/>
    <w:rsid w:val="00916C14"/>
    <w:rsid w:val="00917729"/>
    <w:rsid w:val="00917FF1"/>
    <w:rsid w:val="009204A7"/>
    <w:rsid w:val="00921ECA"/>
    <w:rsid w:val="009221FB"/>
    <w:rsid w:val="00922BA3"/>
    <w:rsid w:val="00923B4C"/>
    <w:rsid w:val="00923F91"/>
    <w:rsid w:val="00927996"/>
    <w:rsid w:val="009314CE"/>
    <w:rsid w:val="0093194D"/>
    <w:rsid w:val="00931D27"/>
    <w:rsid w:val="009338CB"/>
    <w:rsid w:val="00933BC9"/>
    <w:rsid w:val="00933E8D"/>
    <w:rsid w:val="009343ED"/>
    <w:rsid w:val="009349A6"/>
    <w:rsid w:val="00934FE2"/>
    <w:rsid w:val="009353F1"/>
    <w:rsid w:val="00935509"/>
    <w:rsid w:val="009364B5"/>
    <w:rsid w:val="00936F28"/>
    <w:rsid w:val="00937B25"/>
    <w:rsid w:val="009418B1"/>
    <w:rsid w:val="009433A3"/>
    <w:rsid w:val="00944077"/>
    <w:rsid w:val="0094417E"/>
    <w:rsid w:val="0094626A"/>
    <w:rsid w:val="00946790"/>
    <w:rsid w:val="00946FE3"/>
    <w:rsid w:val="00947924"/>
    <w:rsid w:val="009517BE"/>
    <w:rsid w:val="00952BB0"/>
    <w:rsid w:val="00953E78"/>
    <w:rsid w:val="0095576E"/>
    <w:rsid w:val="00956058"/>
    <w:rsid w:val="009563C6"/>
    <w:rsid w:val="009564AA"/>
    <w:rsid w:val="00956C94"/>
    <w:rsid w:val="00956E8D"/>
    <w:rsid w:val="00960A85"/>
    <w:rsid w:val="00961C2F"/>
    <w:rsid w:val="009637B0"/>
    <w:rsid w:val="00965DA2"/>
    <w:rsid w:val="0096695F"/>
    <w:rsid w:val="00966FA6"/>
    <w:rsid w:val="00970414"/>
    <w:rsid w:val="00970750"/>
    <w:rsid w:val="009721C5"/>
    <w:rsid w:val="00973C5B"/>
    <w:rsid w:val="009750DE"/>
    <w:rsid w:val="00975B7E"/>
    <w:rsid w:val="00977342"/>
    <w:rsid w:val="00977535"/>
    <w:rsid w:val="0098052A"/>
    <w:rsid w:val="00981276"/>
    <w:rsid w:val="009816FB"/>
    <w:rsid w:val="00982B7E"/>
    <w:rsid w:val="00985015"/>
    <w:rsid w:val="009855F1"/>
    <w:rsid w:val="009868C1"/>
    <w:rsid w:val="00990992"/>
    <w:rsid w:val="00991971"/>
    <w:rsid w:val="00992385"/>
    <w:rsid w:val="00994616"/>
    <w:rsid w:val="00995431"/>
    <w:rsid w:val="0099709C"/>
    <w:rsid w:val="009A1AC8"/>
    <w:rsid w:val="009A2BF9"/>
    <w:rsid w:val="009A2F5F"/>
    <w:rsid w:val="009A5F51"/>
    <w:rsid w:val="009A72E7"/>
    <w:rsid w:val="009B13AC"/>
    <w:rsid w:val="009B233C"/>
    <w:rsid w:val="009B266D"/>
    <w:rsid w:val="009B3228"/>
    <w:rsid w:val="009B36F8"/>
    <w:rsid w:val="009B3866"/>
    <w:rsid w:val="009B4169"/>
    <w:rsid w:val="009B44A5"/>
    <w:rsid w:val="009B540B"/>
    <w:rsid w:val="009B57AB"/>
    <w:rsid w:val="009B679E"/>
    <w:rsid w:val="009B7AE4"/>
    <w:rsid w:val="009C02DB"/>
    <w:rsid w:val="009C067F"/>
    <w:rsid w:val="009C09A2"/>
    <w:rsid w:val="009C0E81"/>
    <w:rsid w:val="009C13CB"/>
    <w:rsid w:val="009C1AA0"/>
    <w:rsid w:val="009C2884"/>
    <w:rsid w:val="009C28FC"/>
    <w:rsid w:val="009C2D54"/>
    <w:rsid w:val="009C3808"/>
    <w:rsid w:val="009C748D"/>
    <w:rsid w:val="009D00F2"/>
    <w:rsid w:val="009D0919"/>
    <w:rsid w:val="009D1D6D"/>
    <w:rsid w:val="009D6929"/>
    <w:rsid w:val="009D70FD"/>
    <w:rsid w:val="009E0E2C"/>
    <w:rsid w:val="009E184F"/>
    <w:rsid w:val="009E1F0A"/>
    <w:rsid w:val="009E3227"/>
    <w:rsid w:val="009E3582"/>
    <w:rsid w:val="009E41A2"/>
    <w:rsid w:val="009E4452"/>
    <w:rsid w:val="009E46F5"/>
    <w:rsid w:val="009E5D8F"/>
    <w:rsid w:val="009E5E96"/>
    <w:rsid w:val="009E658B"/>
    <w:rsid w:val="009F03A9"/>
    <w:rsid w:val="009F23E9"/>
    <w:rsid w:val="009F26DA"/>
    <w:rsid w:val="009F35E7"/>
    <w:rsid w:val="009F4731"/>
    <w:rsid w:val="009F47E3"/>
    <w:rsid w:val="009F4E43"/>
    <w:rsid w:val="009F54F5"/>
    <w:rsid w:val="009F628C"/>
    <w:rsid w:val="009F6635"/>
    <w:rsid w:val="009F6852"/>
    <w:rsid w:val="009F77CF"/>
    <w:rsid w:val="00A004F9"/>
    <w:rsid w:val="00A03116"/>
    <w:rsid w:val="00A034C1"/>
    <w:rsid w:val="00A040FF"/>
    <w:rsid w:val="00A066BA"/>
    <w:rsid w:val="00A076D2"/>
    <w:rsid w:val="00A1057D"/>
    <w:rsid w:val="00A1105B"/>
    <w:rsid w:val="00A115B9"/>
    <w:rsid w:val="00A133B1"/>
    <w:rsid w:val="00A14792"/>
    <w:rsid w:val="00A159D2"/>
    <w:rsid w:val="00A16998"/>
    <w:rsid w:val="00A16D0C"/>
    <w:rsid w:val="00A1748F"/>
    <w:rsid w:val="00A17FDA"/>
    <w:rsid w:val="00A208A7"/>
    <w:rsid w:val="00A21379"/>
    <w:rsid w:val="00A23522"/>
    <w:rsid w:val="00A2469D"/>
    <w:rsid w:val="00A26C0A"/>
    <w:rsid w:val="00A27313"/>
    <w:rsid w:val="00A27D4A"/>
    <w:rsid w:val="00A3069B"/>
    <w:rsid w:val="00A310C9"/>
    <w:rsid w:val="00A329EF"/>
    <w:rsid w:val="00A32B7C"/>
    <w:rsid w:val="00A3341E"/>
    <w:rsid w:val="00A34602"/>
    <w:rsid w:val="00A353BD"/>
    <w:rsid w:val="00A36BC5"/>
    <w:rsid w:val="00A4039E"/>
    <w:rsid w:val="00A412DD"/>
    <w:rsid w:val="00A414E1"/>
    <w:rsid w:val="00A4215A"/>
    <w:rsid w:val="00A426E0"/>
    <w:rsid w:val="00A432FF"/>
    <w:rsid w:val="00A44548"/>
    <w:rsid w:val="00A446E0"/>
    <w:rsid w:val="00A44D77"/>
    <w:rsid w:val="00A45140"/>
    <w:rsid w:val="00A45CC9"/>
    <w:rsid w:val="00A45F77"/>
    <w:rsid w:val="00A51C03"/>
    <w:rsid w:val="00A53EDF"/>
    <w:rsid w:val="00A55723"/>
    <w:rsid w:val="00A55766"/>
    <w:rsid w:val="00A5607F"/>
    <w:rsid w:val="00A57AB9"/>
    <w:rsid w:val="00A61690"/>
    <w:rsid w:val="00A61DB8"/>
    <w:rsid w:val="00A62311"/>
    <w:rsid w:val="00A633C9"/>
    <w:rsid w:val="00A64CF3"/>
    <w:rsid w:val="00A663E1"/>
    <w:rsid w:val="00A70B1C"/>
    <w:rsid w:val="00A71C7D"/>
    <w:rsid w:val="00A71FC7"/>
    <w:rsid w:val="00A742A7"/>
    <w:rsid w:val="00A756A9"/>
    <w:rsid w:val="00A76AD1"/>
    <w:rsid w:val="00A776AE"/>
    <w:rsid w:val="00A80266"/>
    <w:rsid w:val="00A80ADC"/>
    <w:rsid w:val="00A8100A"/>
    <w:rsid w:val="00A8103A"/>
    <w:rsid w:val="00A81EC7"/>
    <w:rsid w:val="00A81F13"/>
    <w:rsid w:val="00A82442"/>
    <w:rsid w:val="00A829BD"/>
    <w:rsid w:val="00A8324D"/>
    <w:rsid w:val="00A84656"/>
    <w:rsid w:val="00A847E4"/>
    <w:rsid w:val="00A86932"/>
    <w:rsid w:val="00A8725C"/>
    <w:rsid w:val="00A8735A"/>
    <w:rsid w:val="00A90157"/>
    <w:rsid w:val="00A9062B"/>
    <w:rsid w:val="00A931B3"/>
    <w:rsid w:val="00A940C1"/>
    <w:rsid w:val="00A94AAF"/>
    <w:rsid w:val="00A96ACE"/>
    <w:rsid w:val="00A97A85"/>
    <w:rsid w:val="00AA1057"/>
    <w:rsid w:val="00AA1199"/>
    <w:rsid w:val="00AA1493"/>
    <w:rsid w:val="00AA1519"/>
    <w:rsid w:val="00AA42E3"/>
    <w:rsid w:val="00AA553F"/>
    <w:rsid w:val="00AA7428"/>
    <w:rsid w:val="00AA7525"/>
    <w:rsid w:val="00AB1400"/>
    <w:rsid w:val="00AB2F9E"/>
    <w:rsid w:val="00AB3D43"/>
    <w:rsid w:val="00AB4F38"/>
    <w:rsid w:val="00AB53B1"/>
    <w:rsid w:val="00AB7186"/>
    <w:rsid w:val="00AB73E7"/>
    <w:rsid w:val="00AC002F"/>
    <w:rsid w:val="00AC078D"/>
    <w:rsid w:val="00AC0887"/>
    <w:rsid w:val="00AC0955"/>
    <w:rsid w:val="00AC18D3"/>
    <w:rsid w:val="00AC26DE"/>
    <w:rsid w:val="00AC28BA"/>
    <w:rsid w:val="00AC3233"/>
    <w:rsid w:val="00AC3711"/>
    <w:rsid w:val="00AC5376"/>
    <w:rsid w:val="00AC605A"/>
    <w:rsid w:val="00AC6F80"/>
    <w:rsid w:val="00AC705D"/>
    <w:rsid w:val="00AD045D"/>
    <w:rsid w:val="00AD0D08"/>
    <w:rsid w:val="00AD2347"/>
    <w:rsid w:val="00AD483C"/>
    <w:rsid w:val="00AD4CEA"/>
    <w:rsid w:val="00AD6121"/>
    <w:rsid w:val="00AD6F11"/>
    <w:rsid w:val="00AE00AC"/>
    <w:rsid w:val="00AE0A64"/>
    <w:rsid w:val="00AE17AE"/>
    <w:rsid w:val="00AE37A0"/>
    <w:rsid w:val="00AE42DE"/>
    <w:rsid w:val="00AE4693"/>
    <w:rsid w:val="00AE6AF3"/>
    <w:rsid w:val="00AE6B92"/>
    <w:rsid w:val="00AF0343"/>
    <w:rsid w:val="00AF1128"/>
    <w:rsid w:val="00AF1335"/>
    <w:rsid w:val="00AF26CA"/>
    <w:rsid w:val="00AF323A"/>
    <w:rsid w:val="00AF38E2"/>
    <w:rsid w:val="00AF39AE"/>
    <w:rsid w:val="00AF4E65"/>
    <w:rsid w:val="00AF619B"/>
    <w:rsid w:val="00AF64E0"/>
    <w:rsid w:val="00AF6A59"/>
    <w:rsid w:val="00AF7A02"/>
    <w:rsid w:val="00B001BF"/>
    <w:rsid w:val="00B01C77"/>
    <w:rsid w:val="00B03F40"/>
    <w:rsid w:val="00B03F75"/>
    <w:rsid w:val="00B04416"/>
    <w:rsid w:val="00B047D5"/>
    <w:rsid w:val="00B0654B"/>
    <w:rsid w:val="00B06B6C"/>
    <w:rsid w:val="00B11102"/>
    <w:rsid w:val="00B112FF"/>
    <w:rsid w:val="00B116B9"/>
    <w:rsid w:val="00B13B74"/>
    <w:rsid w:val="00B160FB"/>
    <w:rsid w:val="00B178B5"/>
    <w:rsid w:val="00B20A87"/>
    <w:rsid w:val="00B231BE"/>
    <w:rsid w:val="00B24395"/>
    <w:rsid w:val="00B2492A"/>
    <w:rsid w:val="00B25450"/>
    <w:rsid w:val="00B25786"/>
    <w:rsid w:val="00B25F4B"/>
    <w:rsid w:val="00B26755"/>
    <w:rsid w:val="00B26F7A"/>
    <w:rsid w:val="00B2784B"/>
    <w:rsid w:val="00B30DF9"/>
    <w:rsid w:val="00B31504"/>
    <w:rsid w:val="00B33934"/>
    <w:rsid w:val="00B3417C"/>
    <w:rsid w:val="00B34A26"/>
    <w:rsid w:val="00B351E2"/>
    <w:rsid w:val="00B3649D"/>
    <w:rsid w:val="00B37456"/>
    <w:rsid w:val="00B400D3"/>
    <w:rsid w:val="00B42856"/>
    <w:rsid w:val="00B42917"/>
    <w:rsid w:val="00B42CCC"/>
    <w:rsid w:val="00B42CE6"/>
    <w:rsid w:val="00B432BC"/>
    <w:rsid w:val="00B4426F"/>
    <w:rsid w:val="00B44422"/>
    <w:rsid w:val="00B47D99"/>
    <w:rsid w:val="00B519F1"/>
    <w:rsid w:val="00B51C92"/>
    <w:rsid w:val="00B5376B"/>
    <w:rsid w:val="00B566A9"/>
    <w:rsid w:val="00B56BD1"/>
    <w:rsid w:val="00B56CB9"/>
    <w:rsid w:val="00B57AE0"/>
    <w:rsid w:val="00B57B19"/>
    <w:rsid w:val="00B618D9"/>
    <w:rsid w:val="00B630C2"/>
    <w:rsid w:val="00B6392E"/>
    <w:rsid w:val="00B63B54"/>
    <w:rsid w:val="00B6498C"/>
    <w:rsid w:val="00B66BB1"/>
    <w:rsid w:val="00B67FD5"/>
    <w:rsid w:val="00B71B6E"/>
    <w:rsid w:val="00B72283"/>
    <w:rsid w:val="00B72439"/>
    <w:rsid w:val="00B72A02"/>
    <w:rsid w:val="00B72F24"/>
    <w:rsid w:val="00B74D16"/>
    <w:rsid w:val="00B7543D"/>
    <w:rsid w:val="00B75695"/>
    <w:rsid w:val="00B77668"/>
    <w:rsid w:val="00B77B15"/>
    <w:rsid w:val="00B801CF"/>
    <w:rsid w:val="00B8044D"/>
    <w:rsid w:val="00B82B11"/>
    <w:rsid w:val="00B82CF4"/>
    <w:rsid w:val="00B83040"/>
    <w:rsid w:val="00B83B30"/>
    <w:rsid w:val="00B83E8B"/>
    <w:rsid w:val="00B840E2"/>
    <w:rsid w:val="00B8442C"/>
    <w:rsid w:val="00B86A06"/>
    <w:rsid w:val="00B90F99"/>
    <w:rsid w:val="00B90FEE"/>
    <w:rsid w:val="00B916EE"/>
    <w:rsid w:val="00B9178F"/>
    <w:rsid w:val="00B918A3"/>
    <w:rsid w:val="00B922E6"/>
    <w:rsid w:val="00B9301B"/>
    <w:rsid w:val="00B940AB"/>
    <w:rsid w:val="00B9521A"/>
    <w:rsid w:val="00B953AF"/>
    <w:rsid w:val="00B953BF"/>
    <w:rsid w:val="00B96297"/>
    <w:rsid w:val="00B964A5"/>
    <w:rsid w:val="00B97AA9"/>
    <w:rsid w:val="00BA0775"/>
    <w:rsid w:val="00BA1083"/>
    <w:rsid w:val="00BA1616"/>
    <w:rsid w:val="00BA3967"/>
    <w:rsid w:val="00BA471E"/>
    <w:rsid w:val="00BA4B6D"/>
    <w:rsid w:val="00BA4EA4"/>
    <w:rsid w:val="00BA7C98"/>
    <w:rsid w:val="00BB014F"/>
    <w:rsid w:val="00BB1643"/>
    <w:rsid w:val="00BB1A1E"/>
    <w:rsid w:val="00BB3B56"/>
    <w:rsid w:val="00BB6ECE"/>
    <w:rsid w:val="00BB6EE0"/>
    <w:rsid w:val="00BC07C2"/>
    <w:rsid w:val="00BC2812"/>
    <w:rsid w:val="00BC2B07"/>
    <w:rsid w:val="00BC2B2B"/>
    <w:rsid w:val="00BC35D4"/>
    <w:rsid w:val="00BC3EEC"/>
    <w:rsid w:val="00BC4421"/>
    <w:rsid w:val="00BC4CDF"/>
    <w:rsid w:val="00BC6733"/>
    <w:rsid w:val="00BC6979"/>
    <w:rsid w:val="00BC73ED"/>
    <w:rsid w:val="00BC7BD2"/>
    <w:rsid w:val="00BD0B02"/>
    <w:rsid w:val="00BD257C"/>
    <w:rsid w:val="00BD2B5D"/>
    <w:rsid w:val="00BD3964"/>
    <w:rsid w:val="00BD3C0B"/>
    <w:rsid w:val="00BD6F32"/>
    <w:rsid w:val="00BD798B"/>
    <w:rsid w:val="00BE0BD7"/>
    <w:rsid w:val="00BE1F56"/>
    <w:rsid w:val="00BE2069"/>
    <w:rsid w:val="00BE2F6B"/>
    <w:rsid w:val="00BE3217"/>
    <w:rsid w:val="00BE3F0B"/>
    <w:rsid w:val="00BE5943"/>
    <w:rsid w:val="00BF02D2"/>
    <w:rsid w:val="00BF068F"/>
    <w:rsid w:val="00BF07CD"/>
    <w:rsid w:val="00BF228C"/>
    <w:rsid w:val="00BF393C"/>
    <w:rsid w:val="00BF4FB8"/>
    <w:rsid w:val="00BF5590"/>
    <w:rsid w:val="00BF5FB6"/>
    <w:rsid w:val="00BF7922"/>
    <w:rsid w:val="00C02096"/>
    <w:rsid w:val="00C05338"/>
    <w:rsid w:val="00C056A7"/>
    <w:rsid w:val="00C05817"/>
    <w:rsid w:val="00C06549"/>
    <w:rsid w:val="00C066A4"/>
    <w:rsid w:val="00C07B51"/>
    <w:rsid w:val="00C1192D"/>
    <w:rsid w:val="00C13BEA"/>
    <w:rsid w:val="00C16FA7"/>
    <w:rsid w:val="00C206C1"/>
    <w:rsid w:val="00C2099B"/>
    <w:rsid w:val="00C214ED"/>
    <w:rsid w:val="00C221B6"/>
    <w:rsid w:val="00C22572"/>
    <w:rsid w:val="00C2516F"/>
    <w:rsid w:val="00C26B72"/>
    <w:rsid w:val="00C27E55"/>
    <w:rsid w:val="00C30C78"/>
    <w:rsid w:val="00C319FE"/>
    <w:rsid w:val="00C32025"/>
    <w:rsid w:val="00C3266D"/>
    <w:rsid w:val="00C33B8B"/>
    <w:rsid w:val="00C34C46"/>
    <w:rsid w:val="00C35DF6"/>
    <w:rsid w:val="00C364A2"/>
    <w:rsid w:val="00C376B7"/>
    <w:rsid w:val="00C41023"/>
    <w:rsid w:val="00C43285"/>
    <w:rsid w:val="00C443C3"/>
    <w:rsid w:val="00C44706"/>
    <w:rsid w:val="00C44CD6"/>
    <w:rsid w:val="00C47F63"/>
    <w:rsid w:val="00C5213F"/>
    <w:rsid w:val="00C539A1"/>
    <w:rsid w:val="00C54574"/>
    <w:rsid w:val="00C55219"/>
    <w:rsid w:val="00C55EC2"/>
    <w:rsid w:val="00C56E01"/>
    <w:rsid w:val="00C61140"/>
    <w:rsid w:val="00C6210A"/>
    <w:rsid w:val="00C62B4C"/>
    <w:rsid w:val="00C63C34"/>
    <w:rsid w:val="00C63CA1"/>
    <w:rsid w:val="00C653A2"/>
    <w:rsid w:val="00C65798"/>
    <w:rsid w:val="00C65DAD"/>
    <w:rsid w:val="00C66E36"/>
    <w:rsid w:val="00C67155"/>
    <w:rsid w:val="00C67F9E"/>
    <w:rsid w:val="00C700AE"/>
    <w:rsid w:val="00C714D6"/>
    <w:rsid w:val="00C71793"/>
    <w:rsid w:val="00C72058"/>
    <w:rsid w:val="00C724BB"/>
    <w:rsid w:val="00C7295C"/>
    <w:rsid w:val="00C7319B"/>
    <w:rsid w:val="00C7359C"/>
    <w:rsid w:val="00C74B5A"/>
    <w:rsid w:val="00C75A5F"/>
    <w:rsid w:val="00C80187"/>
    <w:rsid w:val="00C805EB"/>
    <w:rsid w:val="00C819AE"/>
    <w:rsid w:val="00C81FDA"/>
    <w:rsid w:val="00C824D1"/>
    <w:rsid w:val="00C82CF3"/>
    <w:rsid w:val="00C84126"/>
    <w:rsid w:val="00C84803"/>
    <w:rsid w:val="00C861DF"/>
    <w:rsid w:val="00C905B1"/>
    <w:rsid w:val="00C91209"/>
    <w:rsid w:val="00C913FC"/>
    <w:rsid w:val="00C91653"/>
    <w:rsid w:val="00C925B5"/>
    <w:rsid w:val="00C934F9"/>
    <w:rsid w:val="00C9450C"/>
    <w:rsid w:val="00C94DFA"/>
    <w:rsid w:val="00C95D37"/>
    <w:rsid w:val="00C962B8"/>
    <w:rsid w:val="00C973B6"/>
    <w:rsid w:val="00C9752C"/>
    <w:rsid w:val="00C97CB8"/>
    <w:rsid w:val="00CA4C8F"/>
    <w:rsid w:val="00CA5984"/>
    <w:rsid w:val="00CA5EC0"/>
    <w:rsid w:val="00CA6C06"/>
    <w:rsid w:val="00CA7670"/>
    <w:rsid w:val="00CB1F4E"/>
    <w:rsid w:val="00CB20E8"/>
    <w:rsid w:val="00CB3746"/>
    <w:rsid w:val="00CB4C95"/>
    <w:rsid w:val="00CB56C4"/>
    <w:rsid w:val="00CB5839"/>
    <w:rsid w:val="00CB6ADD"/>
    <w:rsid w:val="00CB6C4F"/>
    <w:rsid w:val="00CB78D1"/>
    <w:rsid w:val="00CB7C2F"/>
    <w:rsid w:val="00CB7EC9"/>
    <w:rsid w:val="00CC0FBB"/>
    <w:rsid w:val="00CC124A"/>
    <w:rsid w:val="00CC22A0"/>
    <w:rsid w:val="00CC368A"/>
    <w:rsid w:val="00CC4DC0"/>
    <w:rsid w:val="00CC57F1"/>
    <w:rsid w:val="00CD02E9"/>
    <w:rsid w:val="00CD2C57"/>
    <w:rsid w:val="00CD2ED9"/>
    <w:rsid w:val="00CD2FB6"/>
    <w:rsid w:val="00CD3C4C"/>
    <w:rsid w:val="00CD4A47"/>
    <w:rsid w:val="00CD4F96"/>
    <w:rsid w:val="00CD6D88"/>
    <w:rsid w:val="00CE015C"/>
    <w:rsid w:val="00CE08F8"/>
    <w:rsid w:val="00CE0D14"/>
    <w:rsid w:val="00CE0E06"/>
    <w:rsid w:val="00CE2250"/>
    <w:rsid w:val="00CE451D"/>
    <w:rsid w:val="00CE4F63"/>
    <w:rsid w:val="00CE5422"/>
    <w:rsid w:val="00CF00B9"/>
    <w:rsid w:val="00CF07C7"/>
    <w:rsid w:val="00CF107D"/>
    <w:rsid w:val="00CF174F"/>
    <w:rsid w:val="00CF1F5C"/>
    <w:rsid w:val="00CF2677"/>
    <w:rsid w:val="00CF3088"/>
    <w:rsid w:val="00CF5000"/>
    <w:rsid w:val="00CF505C"/>
    <w:rsid w:val="00CF5159"/>
    <w:rsid w:val="00CF553A"/>
    <w:rsid w:val="00D0168B"/>
    <w:rsid w:val="00D019A1"/>
    <w:rsid w:val="00D0293A"/>
    <w:rsid w:val="00D03498"/>
    <w:rsid w:val="00D04474"/>
    <w:rsid w:val="00D06A4A"/>
    <w:rsid w:val="00D06DB3"/>
    <w:rsid w:val="00D1066A"/>
    <w:rsid w:val="00D118E5"/>
    <w:rsid w:val="00D11CFA"/>
    <w:rsid w:val="00D12C8C"/>
    <w:rsid w:val="00D1314E"/>
    <w:rsid w:val="00D14D53"/>
    <w:rsid w:val="00D151F6"/>
    <w:rsid w:val="00D152AE"/>
    <w:rsid w:val="00D15888"/>
    <w:rsid w:val="00D15B83"/>
    <w:rsid w:val="00D17B9E"/>
    <w:rsid w:val="00D20DD4"/>
    <w:rsid w:val="00D21FD6"/>
    <w:rsid w:val="00D220D7"/>
    <w:rsid w:val="00D22217"/>
    <w:rsid w:val="00D22B19"/>
    <w:rsid w:val="00D236F8"/>
    <w:rsid w:val="00D24462"/>
    <w:rsid w:val="00D24547"/>
    <w:rsid w:val="00D24CB4"/>
    <w:rsid w:val="00D25674"/>
    <w:rsid w:val="00D25E89"/>
    <w:rsid w:val="00D26196"/>
    <w:rsid w:val="00D261AD"/>
    <w:rsid w:val="00D26FA7"/>
    <w:rsid w:val="00D278AB"/>
    <w:rsid w:val="00D31412"/>
    <w:rsid w:val="00D32590"/>
    <w:rsid w:val="00D3510C"/>
    <w:rsid w:val="00D3566E"/>
    <w:rsid w:val="00D35918"/>
    <w:rsid w:val="00D35F02"/>
    <w:rsid w:val="00D37408"/>
    <w:rsid w:val="00D40063"/>
    <w:rsid w:val="00D40E3B"/>
    <w:rsid w:val="00D44349"/>
    <w:rsid w:val="00D444E9"/>
    <w:rsid w:val="00D44515"/>
    <w:rsid w:val="00D44CC2"/>
    <w:rsid w:val="00D458DA"/>
    <w:rsid w:val="00D467A4"/>
    <w:rsid w:val="00D47223"/>
    <w:rsid w:val="00D504A4"/>
    <w:rsid w:val="00D50B3E"/>
    <w:rsid w:val="00D542A0"/>
    <w:rsid w:val="00D543CA"/>
    <w:rsid w:val="00D545F9"/>
    <w:rsid w:val="00D54AB3"/>
    <w:rsid w:val="00D54C3A"/>
    <w:rsid w:val="00D57D75"/>
    <w:rsid w:val="00D6097C"/>
    <w:rsid w:val="00D61556"/>
    <w:rsid w:val="00D63158"/>
    <w:rsid w:val="00D63847"/>
    <w:rsid w:val="00D63E72"/>
    <w:rsid w:val="00D65B4C"/>
    <w:rsid w:val="00D660C1"/>
    <w:rsid w:val="00D669CD"/>
    <w:rsid w:val="00D7103D"/>
    <w:rsid w:val="00D7182A"/>
    <w:rsid w:val="00D71ED0"/>
    <w:rsid w:val="00D71F70"/>
    <w:rsid w:val="00D72D0D"/>
    <w:rsid w:val="00D731E6"/>
    <w:rsid w:val="00D73C4D"/>
    <w:rsid w:val="00D74649"/>
    <w:rsid w:val="00D7594E"/>
    <w:rsid w:val="00D77A3E"/>
    <w:rsid w:val="00D77AF9"/>
    <w:rsid w:val="00D77F98"/>
    <w:rsid w:val="00D80859"/>
    <w:rsid w:val="00D81166"/>
    <w:rsid w:val="00D8191A"/>
    <w:rsid w:val="00D83085"/>
    <w:rsid w:val="00D83D85"/>
    <w:rsid w:val="00D854B7"/>
    <w:rsid w:val="00D854EF"/>
    <w:rsid w:val="00D869D6"/>
    <w:rsid w:val="00D86FBC"/>
    <w:rsid w:val="00D90549"/>
    <w:rsid w:val="00D91315"/>
    <w:rsid w:val="00D93A43"/>
    <w:rsid w:val="00D93A82"/>
    <w:rsid w:val="00D9467C"/>
    <w:rsid w:val="00D94E33"/>
    <w:rsid w:val="00D96A77"/>
    <w:rsid w:val="00D97A46"/>
    <w:rsid w:val="00DA129C"/>
    <w:rsid w:val="00DA131A"/>
    <w:rsid w:val="00DA25F3"/>
    <w:rsid w:val="00DA2651"/>
    <w:rsid w:val="00DA2B21"/>
    <w:rsid w:val="00DA2D19"/>
    <w:rsid w:val="00DA3DC5"/>
    <w:rsid w:val="00DA5031"/>
    <w:rsid w:val="00DA7309"/>
    <w:rsid w:val="00DA737A"/>
    <w:rsid w:val="00DA7D7A"/>
    <w:rsid w:val="00DB07DD"/>
    <w:rsid w:val="00DB0843"/>
    <w:rsid w:val="00DB0D77"/>
    <w:rsid w:val="00DB365C"/>
    <w:rsid w:val="00DB4AF6"/>
    <w:rsid w:val="00DB4F96"/>
    <w:rsid w:val="00DB5CDF"/>
    <w:rsid w:val="00DB5E98"/>
    <w:rsid w:val="00DB5F4B"/>
    <w:rsid w:val="00DC001F"/>
    <w:rsid w:val="00DC24F6"/>
    <w:rsid w:val="00DC375E"/>
    <w:rsid w:val="00DC5AB5"/>
    <w:rsid w:val="00DD1DD7"/>
    <w:rsid w:val="00DD2708"/>
    <w:rsid w:val="00DD352D"/>
    <w:rsid w:val="00DD3A89"/>
    <w:rsid w:val="00DD448A"/>
    <w:rsid w:val="00DD5BB8"/>
    <w:rsid w:val="00DE0D87"/>
    <w:rsid w:val="00DE1058"/>
    <w:rsid w:val="00DE2D92"/>
    <w:rsid w:val="00DE4282"/>
    <w:rsid w:val="00DE667C"/>
    <w:rsid w:val="00DE6A24"/>
    <w:rsid w:val="00DE6F1B"/>
    <w:rsid w:val="00DE75C2"/>
    <w:rsid w:val="00DF0913"/>
    <w:rsid w:val="00DF0E29"/>
    <w:rsid w:val="00DF2E63"/>
    <w:rsid w:val="00DF39AB"/>
    <w:rsid w:val="00DF3F68"/>
    <w:rsid w:val="00DF43A4"/>
    <w:rsid w:val="00DF48E9"/>
    <w:rsid w:val="00DF71F5"/>
    <w:rsid w:val="00DF7440"/>
    <w:rsid w:val="00E000A2"/>
    <w:rsid w:val="00E01A7C"/>
    <w:rsid w:val="00E02FF9"/>
    <w:rsid w:val="00E03807"/>
    <w:rsid w:val="00E043A8"/>
    <w:rsid w:val="00E04656"/>
    <w:rsid w:val="00E04B96"/>
    <w:rsid w:val="00E05F0D"/>
    <w:rsid w:val="00E0631D"/>
    <w:rsid w:val="00E067C7"/>
    <w:rsid w:val="00E07207"/>
    <w:rsid w:val="00E074D4"/>
    <w:rsid w:val="00E078D2"/>
    <w:rsid w:val="00E0792B"/>
    <w:rsid w:val="00E10113"/>
    <w:rsid w:val="00E1266A"/>
    <w:rsid w:val="00E148F3"/>
    <w:rsid w:val="00E14AAC"/>
    <w:rsid w:val="00E14ACE"/>
    <w:rsid w:val="00E14FDA"/>
    <w:rsid w:val="00E15258"/>
    <w:rsid w:val="00E16000"/>
    <w:rsid w:val="00E1784F"/>
    <w:rsid w:val="00E179F5"/>
    <w:rsid w:val="00E2007C"/>
    <w:rsid w:val="00E21A47"/>
    <w:rsid w:val="00E233E2"/>
    <w:rsid w:val="00E2350C"/>
    <w:rsid w:val="00E24278"/>
    <w:rsid w:val="00E24325"/>
    <w:rsid w:val="00E244CC"/>
    <w:rsid w:val="00E255D0"/>
    <w:rsid w:val="00E25B28"/>
    <w:rsid w:val="00E27837"/>
    <w:rsid w:val="00E30293"/>
    <w:rsid w:val="00E35169"/>
    <w:rsid w:val="00E355D6"/>
    <w:rsid w:val="00E35A30"/>
    <w:rsid w:val="00E362B7"/>
    <w:rsid w:val="00E364E6"/>
    <w:rsid w:val="00E36E81"/>
    <w:rsid w:val="00E4220D"/>
    <w:rsid w:val="00E42E62"/>
    <w:rsid w:val="00E43803"/>
    <w:rsid w:val="00E447BE"/>
    <w:rsid w:val="00E46230"/>
    <w:rsid w:val="00E47E6F"/>
    <w:rsid w:val="00E47F79"/>
    <w:rsid w:val="00E50378"/>
    <w:rsid w:val="00E52F0A"/>
    <w:rsid w:val="00E5321D"/>
    <w:rsid w:val="00E53B56"/>
    <w:rsid w:val="00E56048"/>
    <w:rsid w:val="00E566FC"/>
    <w:rsid w:val="00E5694C"/>
    <w:rsid w:val="00E5765F"/>
    <w:rsid w:val="00E57BD6"/>
    <w:rsid w:val="00E57C40"/>
    <w:rsid w:val="00E60DD8"/>
    <w:rsid w:val="00E61644"/>
    <w:rsid w:val="00E61A92"/>
    <w:rsid w:val="00E620CB"/>
    <w:rsid w:val="00E628A4"/>
    <w:rsid w:val="00E629D2"/>
    <w:rsid w:val="00E64070"/>
    <w:rsid w:val="00E674FA"/>
    <w:rsid w:val="00E676CD"/>
    <w:rsid w:val="00E67ACE"/>
    <w:rsid w:val="00E7120D"/>
    <w:rsid w:val="00E713B8"/>
    <w:rsid w:val="00E7143A"/>
    <w:rsid w:val="00E71C7C"/>
    <w:rsid w:val="00E72F8B"/>
    <w:rsid w:val="00E758DE"/>
    <w:rsid w:val="00E8014B"/>
    <w:rsid w:val="00E8078E"/>
    <w:rsid w:val="00E8172C"/>
    <w:rsid w:val="00E81C47"/>
    <w:rsid w:val="00E8226F"/>
    <w:rsid w:val="00E824F6"/>
    <w:rsid w:val="00E8268D"/>
    <w:rsid w:val="00E82E2A"/>
    <w:rsid w:val="00E83578"/>
    <w:rsid w:val="00E836F6"/>
    <w:rsid w:val="00E8396B"/>
    <w:rsid w:val="00E83CA9"/>
    <w:rsid w:val="00E842B1"/>
    <w:rsid w:val="00E84B28"/>
    <w:rsid w:val="00E84CC3"/>
    <w:rsid w:val="00E85845"/>
    <w:rsid w:val="00E8764B"/>
    <w:rsid w:val="00E900B8"/>
    <w:rsid w:val="00E9095B"/>
    <w:rsid w:val="00E919F5"/>
    <w:rsid w:val="00E91D18"/>
    <w:rsid w:val="00E926F6"/>
    <w:rsid w:val="00E93476"/>
    <w:rsid w:val="00E94061"/>
    <w:rsid w:val="00E940A9"/>
    <w:rsid w:val="00E94256"/>
    <w:rsid w:val="00E9560F"/>
    <w:rsid w:val="00E957D8"/>
    <w:rsid w:val="00EA093D"/>
    <w:rsid w:val="00EA3B99"/>
    <w:rsid w:val="00EA4189"/>
    <w:rsid w:val="00EA471F"/>
    <w:rsid w:val="00EA69A7"/>
    <w:rsid w:val="00EA7626"/>
    <w:rsid w:val="00EB0F4C"/>
    <w:rsid w:val="00EB14FD"/>
    <w:rsid w:val="00EB25DD"/>
    <w:rsid w:val="00EB69BC"/>
    <w:rsid w:val="00EB7865"/>
    <w:rsid w:val="00EC0399"/>
    <w:rsid w:val="00EC08E2"/>
    <w:rsid w:val="00EC14EA"/>
    <w:rsid w:val="00EC15A9"/>
    <w:rsid w:val="00EC1CE0"/>
    <w:rsid w:val="00EC26C5"/>
    <w:rsid w:val="00EC3984"/>
    <w:rsid w:val="00EC50A6"/>
    <w:rsid w:val="00EC5239"/>
    <w:rsid w:val="00EC5DB8"/>
    <w:rsid w:val="00ED2910"/>
    <w:rsid w:val="00ED2915"/>
    <w:rsid w:val="00ED3701"/>
    <w:rsid w:val="00ED5087"/>
    <w:rsid w:val="00ED6609"/>
    <w:rsid w:val="00ED670E"/>
    <w:rsid w:val="00ED6DCE"/>
    <w:rsid w:val="00ED722A"/>
    <w:rsid w:val="00EE108E"/>
    <w:rsid w:val="00EE1DC4"/>
    <w:rsid w:val="00EE2E53"/>
    <w:rsid w:val="00EE2E97"/>
    <w:rsid w:val="00EE3A83"/>
    <w:rsid w:val="00EE501F"/>
    <w:rsid w:val="00EE6B95"/>
    <w:rsid w:val="00EF0C55"/>
    <w:rsid w:val="00EF0CCC"/>
    <w:rsid w:val="00EF1C23"/>
    <w:rsid w:val="00EF32A0"/>
    <w:rsid w:val="00EF450B"/>
    <w:rsid w:val="00EF4D50"/>
    <w:rsid w:val="00EF4FA2"/>
    <w:rsid w:val="00EF4FF2"/>
    <w:rsid w:val="00EF6E7D"/>
    <w:rsid w:val="00EF7815"/>
    <w:rsid w:val="00F01294"/>
    <w:rsid w:val="00F02047"/>
    <w:rsid w:val="00F02847"/>
    <w:rsid w:val="00F040F7"/>
    <w:rsid w:val="00F041E8"/>
    <w:rsid w:val="00F05C25"/>
    <w:rsid w:val="00F062D7"/>
    <w:rsid w:val="00F0652C"/>
    <w:rsid w:val="00F100F5"/>
    <w:rsid w:val="00F10461"/>
    <w:rsid w:val="00F11CA2"/>
    <w:rsid w:val="00F14918"/>
    <w:rsid w:val="00F158BA"/>
    <w:rsid w:val="00F165DA"/>
    <w:rsid w:val="00F169A6"/>
    <w:rsid w:val="00F17840"/>
    <w:rsid w:val="00F21001"/>
    <w:rsid w:val="00F222FF"/>
    <w:rsid w:val="00F230CD"/>
    <w:rsid w:val="00F23142"/>
    <w:rsid w:val="00F23276"/>
    <w:rsid w:val="00F23676"/>
    <w:rsid w:val="00F24FE9"/>
    <w:rsid w:val="00F26561"/>
    <w:rsid w:val="00F26776"/>
    <w:rsid w:val="00F276F9"/>
    <w:rsid w:val="00F30170"/>
    <w:rsid w:val="00F3302A"/>
    <w:rsid w:val="00F3733F"/>
    <w:rsid w:val="00F401AA"/>
    <w:rsid w:val="00F41211"/>
    <w:rsid w:val="00F41D94"/>
    <w:rsid w:val="00F41FD8"/>
    <w:rsid w:val="00F437E9"/>
    <w:rsid w:val="00F43997"/>
    <w:rsid w:val="00F44C87"/>
    <w:rsid w:val="00F46042"/>
    <w:rsid w:val="00F460F3"/>
    <w:rsid w:val="00F4631D"/>
    <w:rsid w:val="00F466AF"/>
    <w:rsid w:val="00F50185"/>
    <w:rsid w:val="00F50EC0"/>
    <w:rsid w:val="00F50F9A"/>
    <w:rsid w:val="00F514C4"/>
    <w:rsid w:val="00F521B1"/>
    <w:rsid w:val="00F52E2D"/>
    <w:rsid w:val="00F57190"/>
    <w:rsid w:val="00F57E19"/>
    <w:rsid w:val="00F61C7D"/>
    <w:rsid w:val="00F61EC3"/>
    <w:rsid w:val="00F6264B"/>
    <w:rsid w:val="00F63702"/>
    <w:rsid w:val="00F63868"/>
    <w:rsid w:val="00F63B5A"/>
    <w:rsid w:val="00F63C88"/>
    <w:rsid w:val="00F6561A"/>
    <w:rsid w:val="00F65BD8"/>
    <w:rsid w:val="00F66AE4"/>
    <w:rsid w:val="00F67CB2"/>
    <w:rsid w:val="00F704DB"/>
    <w:rsid w:val="00F73B0F"/>
    <w:rsid w:val="00F73F8D"/>
    <w:rsid w:val="00F75ABA"/>
    <w:rsid w:val="00F762A2"/>
    <w:rsid w:val="00F76C70"/>
    <w:rsid w:val="00F76C7A"/>
    <w:rsid w:val="00F817EF"/>
    <w:rsid w:val="00F81FF6"/>
    <w:rsid w:val="00F82E09"/>
    <w:rsid w:val="00F83A56"/>
    <w:rsid w:val="00F84742"/>
    <w:rsid w:val="00F85D9F"/>
    <w:rsid w:val="00F85E29"/>
    <w:rsid w:val="00F85E54"/>
    <w:rsid w:val="00F86BB1"/>
    <w:rsid w:val="00F873C1"/>
    <w:rsid w:val="00F90EBF"/>
    <w:rsid w:val="00F930E2"/>
    <w:rsid w:val="00F96372"/>
    <w:rsid w:val="00F96E57"/>
    <w:rsid w:val="00FA0B3F"/>
    <w:rsid w:val="00FA1E94"/>
    <w:rsid w:val="00FA3087"/>
    <w:rsid w:val="00FA3E5A"/>
    <w:rsid w:val="00FA3E70"/>
    <w:rsid w:val="00FA4557"/>
    <w:rsid w:val="00FA49EC"/>
    <w:rsid w:val="00FA4CB1"/>
    <w:rsid w:val="00FA4D45"/>
    <w:rsid w:val="00FA7297"/>
    <w:rsid w:val="00FB03A1"/>
    <w:rsid w:val="00FB08C1"/>
    <w:rsid w:val="00FB0CF4"/>
    <w:rsid w:val="00FB0F8C"/>
    <w:rsid w:val="00FB1068"/>
    <w:rsid w:val="00FB1F04"/>
    <w:rsid w:val="00FB264C"/>
    <w:rsid w:val="00FB415F"/>
    <w:rsid w:val="00FB4F30"/>
    <w:rsid w:val="00FB51B2"/>
    <w:rsid w:val="00FB577F"/>
    <w:rsid w:val="00FB7DCB"/>
    <w:rsid w:val="00FC044E"/>
    <w:rsid w:val="00FC0ECB"/>
    <w:rsid w:val="00FC330B"/>
    <w:rsid w:val="00FC3F70"/>
    <w:rsid w:val="00FC4ADA"/>
    <w:rsid w:val="00FC6730"/>
    <w:rsid w:val="00FC70A0"/>
    <w:rsid w:val="00FD00AB"/>
    <w:rsid w:val="00FD18DB"/>
    <w:rsid w:val="00FD25F4"/>
    <w:rsid w:val="00FD2939"/>
    <w:rsid w:val="00FD3E20"/>
    <w:rsid w:val="00FD439D"/>
    <w:rsid w:val="00FD5192"/>
    <w:rsid w:val="00FD5F6A"/>
    <w:rsid w:val="00FD6271"/>
    <w:rsid w:val="00FD7589"/>
    <w:rsid w:val="00FD76E3"/>
    <w:rsid w:val="00FE05CC"/>
    <w:rsid w:val="00FE06B2"/>
    <w:rsid w:val="00FE1AF5"/>
    <w:rsid w:val="00FE2FB7"/>
    <w:rsid w:val="00FE2FF9"/>
    <w:rsid w:val="00FE58A3"/>
    <w:rsid w:val="00FE6462"/>
    <w:rsid w:val="00FE6C92"/>
    <w:rsid w:val="00FE7032"/>
    <w:rsid w:val="00FE767F"/>
    <w:rsid w:val="00FF06B7"/>
    <w:rsid w:val="00FF0710"/>
    <w:rsid w:val="00FF0DCB"/>
    <w:rsid w:val="00FF2816"/>
    <w:rsid w:val="00FF2C03"/>
    <w:rsid w:val="00FF3813"/>
    <w:rsid w:val="00FF4218"/>
    <w:rsid w:val="00FF46E1"/>
    <w:rsid w:val="00FF474C"/>
    <w:rsid w:val="00FF6AB0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74885C93"/>
  <w15:docId w15:val="{F4AC50A9-1C7D-4089-BC63-234E0E6B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093"/>
    <w:pPr>
      <w:overflowPunct w:val="0"/>
      <w:ind w:firstLineChars="200" w:firstLine="200"/>
      <w:jc w:val="both"/>
    </w:pPr>
    <w:rPr>
      <w:rFonts w:ascii="標楷體" w:eastAsia="標楷體"/>
      <w:kern w:val="2"/>
      <w:sz w:val="24"/>
    </w:rPr>
  </w:style>
  <w:style w:type="paragraph" w:styleId="1">
    <w:name w:val="heading 1"/>
    <w:aliases w:val="甲乙丙丁"/>
    <w:qFormat/>
    <w:rsid w:val="00520093"/>
    <w:pPr>
      <w:overflowPunct w:val="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aliases w:val="壹貳叁"/>
    <w:qFormat/>
    <w:rsid w:val="00520093"/>
    <w:pPr>
      <w:overflowPunct w:val="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aliases w:val="一二三"/>
    <w:qFormat/>
    <w:rsid w:val="00520093"/>
    <w:pPr>
      <w:overflowPunct w:val="0"/>
      <w:jc w:val="both"/>
      <w:outlineLvl w:val="2"/>
    </w:pPr>
    <w:rPr>
      <w:rFonts w:ascii="標楷體" w:eastAsia="標楷體" w:hAnsi="Arial"/>
      <w:b/>
      <w:bCs/>
      <w:kern w:val="2"/>
      <w:sz w:val="32"/>
      <w:szCs w:val="36"/>
    </w:rPr>
  </w:style>
  <w:style w:type="paragraph" w:styleId="4">
    <w:name w:val="heading 4"/>
    <w:aliases w:val="機關名稱"/>
    <w:qFormat/>
    <w:rsid w:val="00520093"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40" w:lineRule="exact"/>
      <w:ind w:firstLine="480"/>
    </w:p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qFormat/>
    <w:rsid w:val="00520093"/>
    <w:pPr>
      <w:overflowPunct w:val="0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Normal Indent"/>
    <w:basedOn w:val="a"/>
    <w:semiHidden/>
    <w:pPr>
      <w:widowControl w:val="0"/>
      <w:overflowPunct/>
      <w:ind w:left="480" w:firstLineChars="0" w:firstLine="0"/>
      <w:jc w:val="left"/>
    </w:pPr>
    <w:rPr>
      <w:rFonts w:ascii="Times New Roman" w:eastAsia="新細明體"/>
    </w:rPr>
  </w:style>
  <w:style w:type="paragraph" w:customStyle="1" w:styleId="1230">
    <w:name w:val="內文123(圈圈)"/>
    <w:pPr>
      <w:ind w:firstLineChars="700" w:firstLine="700"/>
      <w:jc w:val="both"/>
    </w:pPr>
    <w:rPr>
      <w:rFonts w:ascii="標楷體" w:eastAsia="標楷體"/>
      <w:sz w:val="24"/>
    </w:rPr>
  </w:style>
  <w:style w:type="paragraph" w:customStyle="1" w:styleId="40">
    <w:name w:val="標題4"/>
    <w:basedOn w:val="3"/>
    <w:rsid w:val="00207C76"/>
    <w:pPr>
      <w:widowControl w:val="0"/>
      <w:suppressAutoHyphens/>
      <w:topLinePunct/>
      <w:spacing w:line="500" w:lineRule="exact"/>
      <w:ind w:left="624"/>
    </w:pPr>
    <w:rPr>
      <w:sz w:val="28"/>
    </w:rPr>
  </w:style>
  <w:style w:type="paragraph" w:customStyle="1" w:styleId="a5">
    <w:name w:val="中標"/>
    <w:basedOn w:val="a"/>
    <w:rsid w:val="00207C76"/>
    <w:pPr>
      <w:widowControl w:val="0"/>
      <w:overflowPunct/>
      <w:spacing w:line="360" w:lineRule="auto"/>
      <w:ind w:firstLineChars="0" w:firstLine="0"/>
    </w:pPr>
    <w:rPr>
      <w:b/>
      <w:sz w:val="36"/>
      <w:szCs w:val="24"/>
    </w:rPr>
  </w:style>
  <w:style w:type="paragraph" w:styleId="a6">
    <w:name w:val="Body Text"/>
    <w:basedOn w:val="a"/>
    <w:link w:val="a7"/>
    <w:semiHidden/>
    <w:rsid w:val="00207C76"/>
    <w:pPr>
      <w:widowControl w:val="0"/>
      <w:suppressAutoHyphens/>
      <w:topLinePunct/>
      <w:snapToGrid w:val="0"/>
      <w:spacing w:line="500" w:lineRule="exact"/>
      <w:ind w:firstLineChars="0" w:firstLine="490"/>
    </w:pPr>
  </w:style>
  <w:style w:type="character" w:customStyle="1" w:styleId="a7">
    <w:name w:val="本文 字元"/>
    <w:link w:val="a6"/>
    <w:semiHidden/>
    <w:rsid w:val="00207C76"/>
    <w:rPr>
      <w:rFonts w:ascii="標楷體" w:eastAsia="標楷體"/>
      <w:kern w:val="2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361ACF"/>
    <w:pPr>
      <w:spacing w:after="120" w:line="480" w:lineRule="auto"/>
      <w:ind w:leftChars="200" w:left="480"/>
    </w:pPr>
  </w:style>
  <w:style w:type="character" w:customStyle="1" w:styleId="21">
    <w:name w:val="本文縮排 2 字元"/>
    <w:link w:val="20"/>
    <w:uiPriority w:val="99"/>
    <w:semiHidden/>
    <w:rsid w:val="00361ACF"/>
    <w:rPr>
      <w:rFonts w:ascii="標楷體" w:eastAsia="標楷體"/>
      <w:kern w:val="2"/>
      <w:sz w:val="24"/>
    </w:rPr>
  </w:style>
  <w:style w:type="paragraph" w:styleId="22">
    <w:name w:val="Body Text 2"/>
    <w:basedOn w:val="a"/>
    <w:link w:val="23"/>
    <w:uiPriority w:val="99"/>
    <w:semiHidden/>
    <w:unhideWhenUsed/>
    <w:rsid w:val="00985015"/>
    <w:pPr>
      <w:spacing w:after="120" w:line="480" w:lineRule="auto"/>
    </w:pPr>
  </w:style>
  <w:style w:type="character" w:customStyle="1" w:styleId="23">
    <w:name w:val="本文 2 字元"/>
    <w:link w:val="22"/>
    <w:uiPriority w:val="99"/>
    <w:semiHidden/>
    <w:rsid w:val="00985015"/>
    <w:rPr>
      <w:rFonts w:ascii="標楷體" w:eastAsia="標楷體"/>
      <w:kern w:val="2"/>
      <w:sz w:val="24"/>
    </w:rPr>
  </w:style>
  <w:style w:type="paragraph" w:styleId="a8">
    <w:name w:val="Block Text"/>
    <w:basedOn w:val="a"/>
    <w:semiHidden/>
    <w:rsid w:val="00985015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hAnsi="標楷體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148F3"/>
    <w:rPr>
      <w:rFonts w:ascii="Cambria" w:eastAsia="新細明體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E148F3"/>
    <w:rPr>
      <w:rFonts w:ascii="Cambria" w:hAnsi="Cambria"/>
      <w:kern w:val="2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link w:val="ab"/>
    <w:uiPriority w:val="99"/>
    <w:rsid w:val="00D65B4C"/>
    <w:rPr>
      <w:rFonts w:ascii="標楷體" w:eastAsia="標楷體"/>
      <w:kern w:val="2"/>
    </w:rPr>
  </w:style>
  <w:style w:type="paragraph" w:styleId="ad">
    <w:name w:val="footer"/>
    <w:basedOn w:val="a"/>
    <w:link w:val="ae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link w:val="ad"/>
    <w:uiPriority w:val="99"/>
    <w:rsid w:val="00D65B4C"/>
    <w:rPr>
      <w:rFonts w:ascii="標楷體" w:eastAsia="標楷體"/>
      <w:kern w:val="2"/>
    </w:rPr>
  </w:style>
  <w:style w:type="character" w:styleId="af">
    <w:name w:val="page number"/>
    <w:basedOn w:val="a0"/>
    <w:rsid w:val="00EE2E53"/>
  </w:style>
  <w:style w:type="paragraph" w:customStyle="1" w:styleId="30">
    <w:name w:val="標題3(一二三)"/>
    <w:qFormat/>
    <w:rsid w:val="008F1461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1">
    <w:name w:val="標題4(機關名稱)"/>
    <w:qFormat/>
    <w:rsid w:val="008F1461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paragraph" w:styleId="af0">
    <w:name w:val="footnote text"/>
    <w:aliases w:val="註腳文字 字元 字元, 字元,註腳文字(博銘)"/>
    <w:basedOn w:val="a"/>
    <w:link w:val="10"/>
    <w:uiPriority w:val="99"/>
    <w:rsid w:val="00A80266"/>
    <w:pPr>
      <w:widowControl w:val="0"/>
      <w:overflowPunct/>
      <w:snapToGrid w:val="0"/>
      <w:ind w:firstLineChars="0" w:firstLine="0"/>
      <w:jc w:val="left"/>
    </w:pPr>
    <w:rPr>
      <w:rFonts w:ascii="Times New Roman" w:eastAsia="新細明體"/>
      <w:sz w:val="20"/>
    </w:rPr>
  </w:style>
  <w:style w:type="character" w:customStyle="1" w:styleId="af1">
    <w:name w:val="註腳文字 字元"/>
    <w:uiPriority w:val="99"/>
    <w:semiHidden/>
    <w:rsid w:val="00A80266"/>
    <w:rPr>
      <w:rFonts w:ascii="標楷體" w:eastAsia="標楷體"/>
      <w:kern w:val="2"/>
    </w:rPr>
  </w:style>
  <w:style w:type="character" w:customStyle="1" w:styleId="10">
    <w:name w:val="註腳文字 字元1"/>
    <w:aliases w:val="註腳文字 字元 字元 字元, 字元 字元,註腳文字(博銘) 字元"/>
    <w:link w:val="af0"/>
    <w:uiPriority w:val="99"/>
    <w:rsid w:val="00A80266"/>
    <w:rPr>
      <w:kern w:val="2"/>
    </w:rPr>
  </w:style>
  <w:style w:type="character" w:styleId="af2">
    <w:name w:val="Strong"/>
    <w:uiPriority w:val="22"/>
    <w:qFormat/>
    <w:rsid w:val="00A80266"/>
    <w:rPr>
      <w:b/>
      <w:bCs/>
    </w:rPr>
  </w:style>
  <w:style w:type="table" w:styleId="af3">
    <w:name w:val="Table Grid"/>
    <w:basedOn w:val="a1"/>
    <w:uiPriority w:val="59"/>
    <w:rsid w:val="00B26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f3"/>
    <w:uiPriority w:val="39"/>
    <w:qFormat/>
    <w:rsid w:val="00BA4B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otnote reference"/>
    <w:aliases w:val="FR,Ref,de nota al pie,註腳內容,Error-Fußnotenzeichen5,Error-Fußnotenzeichen6,Error-Fußnotenzeichen3"/>
    <w:uiPriority w:val="99"/>
    <w:rsid w:val="00B97AA9"/>
    <w:rPr>
      <w:vertAlign w:val="superscript"/>
    </w:rPr>
  </w:style>
  <w:style w:type="table" w:customStyle="1" w:styleId="24">
    <w:name w:val="表格格線2"/>
    <w:basedOn w:val="a1"/>
    <w:next w:val="af3"/>
    <w:uiPriority w:val="59"/>
    <w:qFormat/>
    <w:rsid w:val="00C07B5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f3"/>
    <w:uiPriority w:val="59"/>
    <w:qFormat/>
    <w:rsid w:val="00F149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格格線4"/>
    <w:basedOn w:val="a1"/>
    <w:next w:val="af3"/>
    <w:uiPriority w:val="59"/>
    <w:qFormat/>
    <w:rsid w:val="009008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f3"/>
    <w:uiPriority w:val="59"/>
    <w:qFormat/>
    <w:rsid w:val="003372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23080C"/>
    <w:pPr>
      <w:ind w:leftChars="200" w:left="480"/>
    </w:pPr>
  </w:style>
  <w:style w:type="table" w:customStyle="1" w:styleId="6">
    <w:name w:val="表格格線6"/>
    <w:basedOn w:val="a1"/>
    <w:next w:val="af3"/>
    <w:uiPriority w:val="59"/>
    <w:qFormat/>
    <w:rsid w:val="00A80AD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1"/>
    <w:basedOn w:val="a1"/>
    <w:next w:val="af3"/>
    <w:uiPriority w:val="59"/>
    <w:qFormat/>
    <w:rsid w:val="00C801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812892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812892"/>
    <w:pPr>
      <w:jc w:val="left"/>
    </w:pPr>
  </w:style>
  <w:style w:type="character" w:customStyle="1" w:styleId="af8">
    <w:name w:val="註解文字 字元"/>
    <w:basedOn w:val="a0"/>
    <w:link w:val="af7"/>
    <w:uiPriority w:val="99"/>
    <w:semiHidden/>
    <w:rsid w:val="00812892"/>
    <w:rPr>
      <w:rFonts w:ascii="標楷體" w:eastAsia="標楷體"/>
      <w:kern w:val="2"/>
      <w:sz w:val="24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2892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812892"/>
    <w:rPr>
      <w:rFonts w:ascii="標楷體" w:eastAsia="標楷體"/>
      <w:b/>
      <w:bCs/>
      <w:kern w:val="2"/>
      <w:sz w:val="24"/>
    </w:rPr>
  </w:style>
  <w:style w:type="character" w:customStyle="1" w:styleId="13">
    <w:name w:val="頁尾 字元1"/>
    <w:basedOn w:val="a0"/>
    <w:uiPriority w:val="99"/>
    <w:rsid w:val="006A19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ck\Application%20Data\Microsoft\Templates\&#32317;&#27770;&#31639;&#31684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18E4-1E1A-4F83-83A9-7AFA97FE0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總決算範本.dot</Template>
  <TotalTime>225</TotalTime>
  <Pages>3</Pages>
  <Words>1363</Words>
  <Characters>2933</Characters>
  <Application>Microsoft Office Word</Application>
  <DocSecurity>0</DocSecurity>
  <Lines>24</Lines>
  <Paragraphs>8</Paragraphs>
  <ScaleCrop>false</ScaleCrop>
  <Company>Microsoft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壹、作業基金</dc:title>
  <dc:creator>張素慧</dc:creator>
  <cp:lastModifiedBy>吳怡霈</cp:lastModifiedBy>
  <cp:revision>51</cp:revision>
  <cp:lastPrinted>2025-07-05T05:19:00Z</cp:lastPrinted>
  <dcterms:created xsi:type="dcterms:W3CDTF">2023-07-04T03:06:00Z</dcterms:created>
  <dcterms:modified xsi:type="dcterms:W3CDTF">2025-07-11T09:37:00Z</dcterms:modified>
</cp:coreProperties>
</file>